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ECF17" w14:textId="77777777"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 xml:space="preserve">PPIC STATEWIDE SURVEY: </w:t>
      </w:r>
      <w:r w:rsidRPr="000E4E9D">
        <w:rPr>
          <w:rFonts w:ascii="Courier New" w:hAnsi="Courier New" w:cs="Courier New"/>
          <w:i/>
          <w:iCs/>
          <w:sz w:val="20"/>
          <w:szCs w:val="20"/>
        </w:rPr>
        <w:t>Californians and their Government</w:t>
      </w:r>
    </w:p>
    <w:p w14:paraId="744B8F3A" w14:textId="5842E139" w:rsidR="000E4E9D" w:rsidRPr="000E4E9D" w:rsidRDefault="001B1ECA" w:rsidP="000E4E9D">
      <w:pPr>
        <w:jc w:val="center"/>
        <w:rPr>
          <w:rFonts w:ascii="Courier New" w:hAnsi="Courier New" w:cs="Courier New"/>
          <w:sz w:val="20"/>
          <w:szCs w:val="20"/>
        </w:rPr>
      </w:pPr>
      <w:r>
        <w:rPr>
          <w:rFonts w:ascii="Courier New" w:hAnsi="Courier New" w:cs="Courier New"/>
          <w:sz w:val="20"/>
          <w:szCs w:val="20"/>
        </w:rPr>
        <w:t>November 13-19</w:t>
      </w:r>
      <w:r w:rsidR="000E4E9D" w:rsidRPr="000E4E9D">
        <w:rPr>
          <w:rFonts w:ascii="Courier New" w:hAnsi="Courier New" w:cs="Courier New"/>
          <w:sz w:val="20"/>
          <w:szCs w:val="20"/>
        </w:rPr>
        <w:t>, 2025</w:t>
      </w:r>
    </w:p>
    <w:p w14:paraId="11C2972A" w14:textId="77777777"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MARK BALDASSARE, SURVEY DIRECTOR</w:t>
      </w:r>
    </w:p>
    <w:p w14:paraId="712DD9BB" w14:textId="5CA884D9" w:rsidR="000E4E9D" w:rsidRPr="000E4E9D" w:rsidRDefault="000E4E9D" w:rsidP="000E4E9D">
      <w:pPr>
        <w:jc w:val="center"/>
        <w:rPr>
          <w:rFonts w:ascii="Courier New" w:hAnsi="Courier New" w:cs="Courier New"/>
          <w:sz w:val="20"/>
          <w:szCs w:val="20"/>
        </w:rPr>
      </w:pPr>
      <w:r w:rsidRPr="000E4E9D">
        <w:rPr>
          <w:rFonts w:ascii="Courier New" w:hAnsi="Courier New" w:cs="Courier New"/>
          <w:sz w:val="20"/>
          <w:szCs w:val="20"/>
        </w:rPr>
        <w:t>1,</w:t>
      </w:r>
      <w:r w:rsidR="001B1ECA">
        <w:rPr>
          <w:rFonts w:ascii="Courier New" w:hAnsi="Courier New" w:cs="Courier New"/>
          <w:sz w:val="20"/>
          <w:szCs w:val="20"/>
        </w:rPr>
        <w:t>676</w:t>
      </w:r>
      <w:r w:rsidRPr="000E4E9D">
        <w:rPr>
          <w:rFonts w:ascii="Courier New" w:hAnsi="Courier New" w:cs="Courier New"/>
          <w:sz w:val="20"/>
          <w:szCs w:val="20"/>
        </w:rPr>
        <w:t xml:space="preserve"> CALIFORNIA ADULT RESIDENTS; ENGLISH, SPANISH</w:t>
      </w:r>
    </w:p>
    <w:p w14:paraId="0706D2F9" w14:textId="77777777" w:rsidR="000E4E9D" w:rsidRPr="000E4E9D" w:rsidRDefault="000E4E9D" w:rsidP="000E4E9D">
      <w:pPr>
        <w:rPr>
          <w:rFonts w:ascii="Courier New" w:hAnsi="Courier New" w:cs="Courier New"/>
          <w:sz w:val="20"/>
          <w:szCs w:val="20"/>
        </w:rPr>
      </w:pPr>
    </w:p>
    <w:p w14:paraId="2BD84DA2" w14:textId="77777777" w:rsidR="000E4E9D" w:rsidRPr="000E4E9D" w:rsidRDefault="000E4E9D" w:rsidP="000E4E9D">
      <w:pPr>
        <w:pStyle w:val="Question"/>
        <w:rPr>
          <w:rFonts w:ascii="Courier New" w:hAnsi="Courier New" w:cs="Courier New"/>
          <w:sz w:val="20"/>
          <w:szCs w:val="20"/>
        </w:rPr>
      </w:pPr>
    </w:p>
    <w:p w14:paraId="24271C04"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Codebook Setup:</w:t>
      </w:r>
    </w:p>
    <w:p w14:paraId="0B6A88F8" w14:textId="77777777" w:rsidR="000E4E9D" w:rsidRPr="000E4E9D" w:rsidRDefault="000E4E9D" w:rsidP="000E4E9D">
      <w:pPr>
        <w:rPr>
          <w:rFonts w:ascii="Courier New" w:hAnsi="Courier New" w:cs="Courier New"/>
          <w:sz w:val="20"/>
          <w:szCs w:val="20"/>
        </w:rPr>
      </w:pPr>
    </w:p>
    <w:p w14:paraId="11153876"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Variable</w:t>
      </w:r>
      <w:r w:rsidRPr="000E4E9D">
        <w:rPr>
          <w:rFonts w:ascii="Courier New" w:hAnsi="Courier New" w:cs="Courier New"/>
          <w:sz w:val="20"/>
          <w:szCs w:val="20"/>
        </w:rPr>
        <w:tab/>
        <w:t>Variable Label</w:t>
      </w:r>
    </w:p>
    <w:p w14:paraId="7623BA57" w14:textId="77777777" w:rsidR="000E4E9D" w:rsidRPr="000E4E9D" w:rsidRDefault="000E4E9D" w:rsidP="000E4E9D">
      <w:pPr>
        <w:ind w:left="480" w:hanging="480"/>
        <w:rPr>
          <w:rFonts w:ascii="Courier New" w:hAnsi="Courier New" w:cs="Courier New"/>
          <w:sz w:val="20"/>
          <w:szCs w:val="20"/>
        </w:rPr>
      </w:pPr>
    </w:p>
    <w:p w14:paraId="53B093A4"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Value</w:t>
      </w:r>
      <w:r w:rsidRPr="000E4E9D">
        <w:rPr>
          <w:rFonts w:ascii="Courier New" w:hAnsi="Courier New" w:cs="Courier New"/>
          <w:sz w:val="20"/>
          <w:szCs w:val="20"/>
        </w:rPr>
        <w:tab/>
      </w:r>
      <w:r w:rsidRPr="000E4E9D">
        <w:rPr>
          <w:rFonts w:ascii="Courier New" w:hAnsi="Courier New" w:cs="Courier New"/>
          <w:sz w:val="20"/>
          <w:szCs w:val="20"/>
        </w:rPr>
        <w:tab/>
        <w:t>Value Label</w:t>
      </w:r>
    </w:p>
    <w:p w14:paraId="381CD41E"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____________________________________________________________________</w:t>
      </w:r>
    </w:p>
    <w:p w14:paraId="45025F0F" w14:textId="77777777" w:rsidR="000E4E9D" w:rsidRPr="000E4E9D" w:rsidRDefault="000E4E9D" w:rsidP="000E4E9D">
      <w:pPr>
        <w:ind w:left="480" w:hanging="480"/>
        <w:rPr>
          <w:rFonts w:ascii="Courier New" w:hAnsi="Courier New" w:cs="Courier New"/>
          <w:sz w:val="20"/>
          <w:szCs w:val="20"/>
        </w:rPr>
      </w:pPr>
    </w:p>
    <w:p w14:paraId="0705AC54"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id</w:t>
      </w:r>
    </w:p>
    <w:p w14:paraId="7FB0B8E0" w14:textId="77777777" w:rsidR="000E4E9D" w:rsidRPr="000E4E9D" w:rsidRDefault="000E4E9D" w:rsidP="000E4E9D">
      <w:pPr>
        <w:rPr>
          <w:rFonts w:ascii="Courier New" w:hAnsi="Courier New" w:cs="Courier New"/>
          <w:sz w:val="20"/>
          <w:szCs w:val="20"/>
        </w:rPr>
      </w:pPr>
    </w:p>
    <w:p w14:paraId="39B16994"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version</w:t>
      </w:r>
      <w:r w:rsidRPr="000E4E9D">
        <w:rPr>
          <w:rFonts w:ascii="Courier New" w:hAnsi="Courier New" w:cs="Courier New"/>
          <w:sz w:val="20"/>
          <w:szCs w:val="20"/>
        </w:rPr>
        <w:tab/>
        <w:t>Interview Version</w:t>
      </w:r>
    </w:p>
    <w:p w14:paraId="662C2483"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ab/>
      </w:r>
      <w:r w:rsidRPr="000E4E9D">
        <w:rPr>
          <w:rFonts w:ascii="Courier New" w:hAnsi="Courier New" w:cs="Courier New"/>
          <w:sz w:val="20"/>
          <w:szCs w:val="20"/>
        </w:rPr>
        <w:tab/>
        <w:t>1</w:t>
      </w:r>
      <w:r w:rsidRPr="000E4E9D">
        <w:rPr>
          <w:rFonts w:ascii="Courier New" w:hAnsi="Courier New" w:cs="Courier New"/>
          <w:sz w:val="20"/>
          <w:szCs w:val="20"/>
        </w:rPr>
        <w:tab/>
        <w:t>Online</w:t>
      </w:r>
    </w:p>
    <w:p w14:paraId="468195F3" w14:textId="77777777" w:rsidR="000E4E9D" w:rsidRPr="000E4E9D" w:rsidRDefault="000E4E9D" w:rsidP="000E4E9D">
      <w:pPr>
        <w:rPr>
          <w:rFonts w:ascii="Courier New" w:hAnsi="Courier New" w:cs="Courier New"/>
          <w:sz w:val="20"/>
          <w:szCs w:val="20"/>
        </w:rPr>
      </w:pPr>
      <w:r w:rsidRPr="000E4E9D">
        <w:rPr>
          <w:rFonts w:ascii="Courier New" w:hAnsi="Courier New" w:cs="Courier New"/>
          <w:sz w:val="20"/>
          <w:szCs w:val="20"/>
        </w:rPr>
        <w:tab/>
      </w:r>
      <w:r w:rsidRPr="000E4E9D">
        <w:rPr>
          <w:rFonts w:ascii="Courier New" w:hAnsi="Courier New" w:cs="Courier New"/>
          <w:sz w:val="20"/>
          <w:szCs w:val="20"/>
        </w:rPr>
        <w:tab/>
      </w:r>
    </w:p>
    <w:p w14:paraId="74625561" w14:textId="28A7110E" w:rsidR="000E4E9D" w:rsidRPr="000E4E9D" w:rsidRDefault="00D92A77" w:rsidP="000E4E9D">
      <w:pPr>
        <w:ind w:left="480" w:hanging="480"/>
        <w:rPr>
          <w:rFonts w:ascii="Courier New" w:hAnsi="Courier New" w:cs="Courier New"/>
          <w:sz w:val="20"/>
          <w:szCs w:val="20"/>
        </w:rPr>
      </w:pPr>
      <w:proofErr w:type="spellStart"/>
      <w:r>
        <w:rPr>
          <w:rFonts w:ascii="Courier New" w:hAnsi="Courier New" w:cs="Courier New"/>
          <w:sz w:val="20"/>
          <w:szCs w:val="20"/>
        </w:rPr>
        <w:t>z</w:t>
      </w:r>
      <w:r w:rsidR="000E4E9D" w:rsidRPr="000E4E9D">
        <w:rPr>
          <w:rFonts w:ascii="Courier New" w:hAnsi="Courier New" w:cs="Courier New"/>
          <w:sz w:val="20"/>
          <w:szCs w:val="20"/>
        </w:rPr>
        <w:t>ipcode</w:t>
      </w:r>
      <w:proofErr w:type="spellEnd"/>
      <w:r w:rsidR="000E4E9D" w:rsidRPr="000E4E9D">
        <w:rPr>
          <w:rFonts w:ascii="Courier New" w:hAnsi="Courier New" w:cs="Courier New"/>
          <w:sz w:val="20"/>
          <w:szCs w:val="20"/>
        </w:rPr>
        <w:tab/>
        <w:t xml:space="preserve">Zip code of respondent </w:t>
      </w:r>
    </w:p>
    <w:p w14:paraId="7B725CBA" w14:textId="77777777" w:rsidR="000E4E9D" w:rsidRPr="000E4E9D" w:rsidRDefault="000E4E9D" w:rsidP="000E4E9D">
      <w:pPr>
        <w:ind w:left="480" w:hanging="480"/>
        <w:rPr>
          <w:rFonts w:ascii="Courier New" w:hAnsi="Courier New" w:cs="Courier New"/>
          <w:sz w:val="20"/>
          <w:szCs w:val="20"/>
        </w:rPr>
      </w:pPr>
    </w:p>
    <w:p w14:paraId="6D5C3A63" w14:textId="77777777" w:rsidR="000E4E9D" w:rsidRPr="000E4E9D" w:rsidRDefault="000E4E9D" w:rsidP="000E4E9D">
      <w:pPr>
        <w:ind w:left="480" w:hanging="480"/>
        <w:rPr>
          <w:rFonts w:ascii="Courier New" w:hAnsi="Courier New" w:cs="Courier New"/>
          <w:sz w:val="20"/>
          <w:szCs w:val="20"/>
        </w:rPr>
      </w:pPr>
      <w:r w:rsidRPr="000E4E9D">
        <w:rPr>
          <w:rFonts w:ascii="Courier New" w:hAnsi="Courier New" w:cs="Courier New"/>
          <w:sz w:val="20"/>
          <w:szCs w:val="20"/>
        </w:rPr>
        <w:t>county</w:t>
      </w:r>
      <w:r w:rsidRPr="000E4E9D">
        <w:rPr>
          <w:rFonts w:ascii="Courier New" w:hAnsi="Courier New" w:cs="Courier New"/>
          <w:sz w:val="20"/>
          <w:szCs w:val="20"/>
        </w:rPr>
        <w:tab/>
        <w:t xml:space="preserve">S2c. In which California county do you live? </w:t>
      </w:r>
    </w:p>
    <w:p w14:paraId="0638DAAF" w14:textId="77777777" w:rsidR="000E4E9D" w:rsidRPr="000E4E9D" w:rsidRDefault="000E4E9D" w:rsidP="000E4E9D">
      <w:pPr>
        <w:rPr>
          <w:rFonts w:ascii="Courier New" w:hAnsi="Courier New" w:cs="Courier New"/>
          <w:sz w:val="20"/>
          <w:szCs w:val="20"/>
        </w:rPr>
      </w:pPr>
    </w:p>
    <w:p w14:paraId="4E2A22A5" w14:textId="77777777" w:rsidR="000E4E9D" w:rsidRPr="000E4E9D" w:rsidRDefault="000E4E9D" w:rsidP="000E4E9D">
      <w:pPr>
        <w:rPr>
          <w:rFonts w:ascii="Courier New" w:hAnsi="Courier New" w:cs="Courier New"/>
          <w:sz w:val="20"/>
          <w:szCs w:val="20"/>
        </w:rPr>
        <w:sectPr w:rsidR="000E4E9D" w:rsidRPr="000E4E9D" w:rsidSect="000E4E9D">
          <w:headerReference w:type="default" r:id="rId11"/>
          <w:footerReference w:type="default" r:id="rId12"/>
          <w:footnotePr>
            <w:pos w:val="beneathText"/>
          </w:footnotePr>
          <w:pgSz w:w="12240" w:h="15840" w:code="1"/>
          <w:pgMar w:top="1440" w:right="1440" w:bottom="1440" w:left="1440" w:header="720" w:footer="720" w:gutter="0"/>
          <w:cols w:space="720"/>
          <w:docGrid w:linePitch="360"/>
        </w:sectPr>
      </w:pPr>
    </w:p>
    <w:p w14:paraId="41800130"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1</w:t>
      </w:r>
      <w:r w:rsidRPr="000E4E9D">
        <w:rPr>
          <w:rFonts w:ascii="Courier New" w:hAnsi="Courier New" w:cs="Courier New"/>
          <w:color w:val="000000"/>
          <w:sz w:val="20"/>
          <w:szCs w:val="20"/>
          <w:lang w:val="es-MX"/>
        </w:rPr>
        <w:tab/>
        <w:t>Alameda</w:t>
      </w:r>
    </w:p>
    <w:p w14:paraId="66BA61D5"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2</w:t>
      </w:r>
      <w:r w:rsidRPr="000E4E9D">
        <w:rPr>
          <w:rFonts w:ascii="Courier New" w:hAnsi="Courier New" w:cs="Courier New"/>
          <w:color w:val="000000"/>
          <w:sz w:val="20"/>
          <w:szCs w:val="20"/>
          <w:lang w:val="es-MX"/>
        </w:rPr>
        <w:tab/>
        <w:t>Alpine</w:t>
      </w:r>
    </w:p>
    <w:p w14:paraId="1748089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3</w:t>
      </w:r>
      <w:r w:rsidRPr="000E4E9D">
        <w:rPr>
          <w:rFonts w:ascii="Courier New" w:hAnsi="Courier New" w:cs="Courier New"/>
          <w:color w:val="000000"/>
          <w:sz w:val="20"/>
          <w:szCs w:val="20"/>
          <w:lang w:val="es-MX"/>
        </w:rPr>
        <w:tab/>
        <w:t>Amador</w:t>
      </w:r>
    </w:p>
    <w:p w14:paraId="417E4506"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w:t>
      </w:r>
      <w:r w:rsidRPr="000E4E9D">
        <w:rPr>
          <w:rFonts w:ascii="Courier New" w:hAnsi="Courier New" w:cs="Courier New"/>
          <w:color w:val="000000"/>
          <w:sz w:val="20"/>
          <w:szCs w:val="20"/>
          <w:lang w:val="es-MX"/>
        </w:rPr>
        <w:tab/>
        <w:t>Butte</w:t>
      </w:r>
    </w:p>
    <w:p w14:paraId="242ACB8D"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5</w:t>
      </w:r>
      <w:r w:rsidRPr="000E4E9D">
        <w:rPr>
          <w:rFonts w:ascii="Courier New" w:hAnsi="Courier New" w:cs="Courier New"/>
          <w:color w:val="000000"/>
          <w:sz w:val="20"/>
          <w:szCs w:val="20"/>
          <w:lang w:val="es-MX"/>
        </w:rPr>
        <w:tab/>
        <w:t>Calaveras</w:t>
      </w:r>
    </w:p>
    <w:p w14:paraId="18CFA7EF"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6</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Colusa</w:t>
      </w:r>
      <w:proofErr w:type="spellEnd"/>
    </w:p>
    <w:p w14:paraId="716A28C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7</w:t>
      </w:r>
      <w:r w:rsidRPr="000E4E9D">
        <w:rPr>
          <w:rFonts w:ascii="Courier New" w:hAnsi="Courier New" w:cs="Courier New"/>
          <w:color w:val="000000"/>
          <w:sz w:val="20"/>
          <w:szCs w:val="20"/>
          <w:lang w:val="es-MX"/>
        </w:rPr>
        <w:tab/>
        <w:t>Contra Costa</w:t>
      </w:r>
    </w:p>
    <w:p w14:paraId="10AB59E6"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8</w:t>
      </w:r>
      <w:r w:rsidRPr="000E4E9D">
        <w:rPr>
          <w:rFonts w:ascii="Courier New" w:hAnsi="Courier New" w:cs="Courier New"/>
          <w:color w:val="000000"/>
          <w:sz w:val="20"/>
          <w:szCs w:val="20"/>
          <w:lang w:val="es-MX"/>
        </w:rPr>
        <w:tab/>
        <w:t>Del Norte</w:t>
      </w:r>
    </w:p>
    <w:p w14:paraId="18A48CEC"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9</w:t>
      </w:r>
      <w:r w:rsidRPr="000E4E9D">
        <w:rPr>
          <w:rFonts w:ascii="Courier New" w:hAnsi="Courier New" w:cs="Courier New"/>
          <w:color w:val="000000"/>
          <w:sz w:val="20"/>
          <w:szCs w:val="20"/>
          <w:lang w:val="es-MX"/>
        </w:rPr>
        <w:tab/>
        <w:t>El Dorado</w:t>
      </w:r>
    </w:p>
    <w:p w14:paraId="7BBEEE55"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10</w:t>
      </w:r>
      <w:r w:rsidRPr="000E4E9D">
        <w:rPr>
          <w:rFonts w:ascii="Courier New" w:hAnsi="Courier New" w:cs="Courier New"/>
          <w:color w:val="000000"/>
          <w:sz w:val="20"/>
          <w:szCs w:val="20"/>
        </w:rPr>
        <w:tab/>
        <w:t>Fresno</w:t>
      </w:r>
    </w:p>
    <w:p w14:paraId="66CA2059"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11</w:t>
      </w:r>
      <w:r w:rsidRPr="000E4E9D">
        <w:rPr>
          <w:rFonts w:ascii="Courier New" w:hAnsi="Courier New" w:cs="Courier New"/>
          <w:color w:val="000000"/>
          <w:sz w:val="20"/>
          <w:szCs w:val="20"/>
        </w:rPr>
        <w:tab/>
        <w:t>Glenn</w:t>
      </w:r>
    </w:p>
    <w:p w14:paraId="7347DEB4"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12</w:t>
      </w:r>
      <w:r w:rsidRPr="000E4E9D">
        <w:rPr>
          <w:rFonts w:ascii="Courier New" w:hAnsi="Courier New" w:cs="Courier New"/>
          <w:color w:val="000000"/>
          <w:sz w:val="20"/>
          <w:szCs w:val="20"/>
        </w:rPr>
        <w:tab/>
        <w:t>Humboldt</w:t>
      </w:r>
    </w:p>
    <w:p w14:paraId="2737A09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13</w:t>
      </w:r>
      <w:r w:rsidRPr="000E4E9D">
        <w:rPr>
          <w:rFonts w:ascii="Courier New" w:hAnsi="Courier New" w:cs="Courier New"/>
          <w:color w:val="000000"/>
          <w:sz w:val="20"/>
          <w:szCs w:val="20"/>
        </w:rPr>
        <w:tab/>
        <w:t>Imperial</w:t>
      </w:r>
    </w:p>
    <w:p w14:paraId="1C17BA3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14</w:t>
      </w:r>
      <w:r w:rsidRPr="000E4E9D">
        <w:rPr>
          <w:rFonts w:ascii="Courier New" w:hAnsi="Courier New" w:cs="Courier New"/>
          <w:color w:val="000000"/>
          <w:sz w:val="20"/>
          <w:szCs w:val="20"/>
        </w:rPr>
        <w:tab/>
        <w:t>Inyo</w:t>
      </w:r>
    </w:p>
    <w:p w14:paraId="554F73CC"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15</w:t>
      </w:r>
      <w:r w:rsidRPr="000E4E9D">
        <w:rPr>
          <w:rFonts w:ascii="Courier New" w:hAnsi="Courier New" w:cs="Courier New"/>
          <w:color w:val="000000"/>
          <w:sz w:val="20"/>
          <w:szCs w:val="20"/>
        </w:rPr>
        <w:tab/>
        <w:t>Kern</w:t>
      </w:r>
    </w:p>
    <w:p w14:paraId="641A2C34"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16</w:t>
      </w:r>
      <w:r w:rsidRPr="000E4E9D">
        <w:rPr>
          <w:rFonts w:ascii="Courier New" w:hAnsi="Courier New" w:cs="Courier New"/>
          <w:color w:val="000000"/>
          <w:sz w:val="20"/>
          <w:szCs w:val="20"/>
        </w:rPr>
        <w:tab/>
        <w:t>Kings</w:t>
      </w:r>
    </w:p>
    <w:p w14:paraId="5B1EB19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17</w:t>
      </w:r>
      <w:r w:rsidRPr="000E4E9D">
        <w:rPr>
          <w:rFonts w:ascii="Courier New" w:hAnsi="Courier New" w:cs="Courier New"/>
          <w:color w:val="000000"/>
          <w:sz w:val="20"/>
          <w:szCs w:val="20"/>
        </w:rPr>
        <w:tab/>
        <w:t xml:space="preserve">Lake </w:t>
      </w:r>
    </w:p>
    <w:p w14:paraId="438FBA8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18</w:t>
      </w:r>
      <w:r w:rsidRPr="000E4E9D">
        <w:rPr>
          <w:rFonts w:ascii="Courier New" w:hAnsi="Courier New" w:cs="Courier New"/>
          <w:color w:val="000000"/>
          <w:sz w:val="20"/>
          <w:szCs w:val="20"/>
        </w:rPr>
        <w:tab/>
        <w:t xml:space="preserve">Lassen </w:t>
      </w:r>
    </w:p>
    <w:p w14:paraId="7BF2E018"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19</w:t>
      </w:r>
      <w:r w:rsidRPr="000E4E9D">
        <w:rPr>
          <w:rFonts w:ascii="Courier New" w:hAnsi="Courier New" w:cs="Courier New"/>
          <w:color w:val="000000"/>
          <w:sz w:val="20"/>
          <w:szCs w:val="20"/>
        </w:rPr>
        <w:tab/>
        <w:t xml:space="preserve">Los Angeles </w:t>
      </w:r>
    </w:p>
    <w:p w14:paraId="2F8BF4E0"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20</w:t>
      </w:r>
      <w:r w:rsidRPr="000E4E9D">
        <w:rPr>
          <w:rFonts w:ascii="Courier New" w:hAnsi="Courier New" w:cs="Courier New"/>
          <w:color w:val="000000"/>
          <w:sz w:val="20"/>
          <w:szCs w:val="20"/>
        </w:rPr>
        <w:tab/>
        <w:t xml:space="preserve">Madera </w:t>
      </w:r>
    </w:p>
    <w:p w14:paraId="273E0E77"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21</w:t>
      </w:r>
      <w:r w:rsidRPr="000E4E9D">
        <w:rPr>
          <w:rFonts w:ascii="Courier New" w:hAnsi="Courier New" w:cs="Courier New"/>
          <w:color w:val="000000"/>
          <w:sz w:val="20"/>
          <w:szCs w:val="20"/>
        </w:rPr>
        <w:tab/>
        <w:t xml:space="preserve">Marin </w:t>
      </w:r>
    </w:p>
    <w:p w14:paraId="12BDC3F3"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22</w:t>
      </w:r>
      <w:r w:rsidRPr="000E4E9D">
        <w:rPr>
          <w:rFonts w:ascii="Courier New" w:hAnsi="Courier New" w:cs="Courier New"/>
          <w:color w:val="000000"/>
          <w:sz w:val="20"/>
          <w:szCs w:val="20"/>
        </w:rPr>
        <w:tab/>
        <w:t xml:space="preserve">Mariposa </w:t>
      </w:r>
    </w:p>
    <w:p w14:paraId="1512F727"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23</w:t>
      </w:r>
      <w:r w:rsidRPr="000E4E9D">
        <w:rPr>
          <w:rFonts w:ascii="Courier New" w:hAnsi="Courier New" w:cs="Courier New"/>
          <w:color w:val="000000"/>
          <w:sz w:val="20"/>
          <w:szCs w:val="20"/>
        </w:rPr>
        <w:tab/>
        <w:t>Mendocino</w:t>
      </w:r>
    </w:p>
    <w:p w14:paraId="13A05DA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24</w:t>
      </w:r>
      <w:r w:rsidRPr="000E4E9D">
        <w:rPr>
          <w:rFonts w:ascii="Courier New" w:hAnsi="Courier New" w:cs="Courier New"/>
          <w:color w:val="000000"/>
          <w:sz w:val="20"/>
          <w:szCs w:val="20"/>
        </w:rPr>
        <w:tab/>
        <w:t>Merced</w:t>
      </w:r>
    </w:p>
    <w:p w14:paraId="0A3571EA"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25</w:t>
      </w:r>
      <w:r w:rsidRPr="000E4E9D">
        <w:rPr>
          <w:rFonts w:ascii="Courier New" w:hAnsi="Courier New" w:cs="Courier New"/>
          <w:color w:val="000000"/>
          <w:sz w:val="20"/>
          <w:szCs w:val="20"/>
        </w:rPr>
        <w:tab/>
        <w:t>Modoc</w:t>
      </w:r>
    </w:p>
    <w:p w14:paraId="3F5FD1DC"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26</w:t>
      </w:r>
      <w:r w:rsidRPr="000E4E9D">
        <w:rPr>
          <w:rFonts w:ascii="Courier New" w:hAnsi="Courier New" w:cs="Courier New"/>
          <w:color w:val="000000"/>
          <w:sz w:val="20"/>
          <w:szCs w:val="20"/>
        </w:rPr>
        <w:tab/>
        <w:t>Mono</w:t>
      </w:r>
    </w:p>
    <w:p w14:paraId="5A02B31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27</w:t>
      </w:r>
      <w:r w:rsidRPr="000E4E9D">
        <w:rPr>
          <w:rFonts w:ascii="Courier New" w:hAnsi="Courier New" w:cs="Courier New"/>
          <w:color w:val="000000"/>
          <w:sz w:val="20"/>
          <w:szCs w:val="20"/>
        </w:rPr>
        <w:tab/>
        <w:t>Monterey</w:t>
      </w:r>
    </w:p>
    <w:p w14:paraId="349CA4B0"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28</w:t>
      </w:r>
      <w:r w:rsidRPr="000E4E9D">
        <w:rPr>
          <w:rFonts w:ascii="Courier New" w:hAnsi="Courier New" w:cs="Courier New"/>
          <w:color w:val="000000"/>
          <w:sz w:val="20"/>
          <w:szCs w:val="20"/>
        </w:rPr>
        <w:tab/>
        <w:t>Napa</w:t>
      </w:r>
    </w:p>
    <w:p w14:paraId="7866C408"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29</w:t>
      </w:r>
      <w:r w:rsidRPr="000E4E9D">
        <w:rPr>
          <w:rFonts w:ascii="Courier New" w:hAnsi="Courier New" w:cs="Courier New"/>
          <w:color w:val="000000"/>
          <w:sz w:val="20"/>
          <w:szCs w:val="20"/>
        </w:rPr>
        <w:tab/>
        <w:t>Nevada</w:t>
      </w:r>
    </w:p>
    <w:p w14:paraId="197B6DC8"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ab/>
      </w:r>
    </w:p>
    <w:p w14:paraId="2F2F4356"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br w:type="column"/>
      </w:r>
      <w:r w:rsidRPr="000E4E9D">
        <w:rPr>
          <w:rFonts w:ascii="Courier New" w:hAnsi="Courier New" w:cs="Courier New"/>
          <w:color w:val="000000"/>
          <w:sz w:val="20"/>
          <w:szCs w:val="20"/>
        </w:rPr>
        <w:t>30</w:t>
      </w:r>
      <w:r w:rsidRPr="000E4E9D">
        <w:rPr>
          <w:rFonts w:ascii="Courier New" w:hAnsi="Courier New" w:cs="Courier New"/>
          <w:color w:val="000000"/>
          <w:sz w:val="20"/>
          <w:szCs w:val="20"/>
        </w:rPr>
        <w:tab/>
        <w:t>Orange</w:t>
      </w:r>
    </w:p>
    <w:p w14:paraId="4336FE21"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31</w:t>
      </w:r>
      <w:r w:rsidRPr="000E4E9D">
        <w:rPr>
          <w:rFonts w:ascii="Courier New" w:hAnsi="Courier New" w:cs="Courier New"/>
          <w:color w:val="000000"/>
          <w:sz w:val="20"/>
          <w:szCs w:val="20"/>
        </w:rPr>
        <w:tab/>
        <w:t>Placer</w:t>
      </w:r>
    </w:p>
    <w:p w14:paraId="2FC00132"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32</w:t>
      </w:r>
      <w:r w:rsidRPr="000E4E9D">
        <w:rPr>
          <w:rFonts w:ascii="Courier New" w:hAnsi="Courier New" w:cs="Courier New"/>
          <w:color w:val="000000"/>
          <w:sz w:val="20"/>
          <w:szCs w:val="20"/>
        </w:rPr>
        <w:tab/>
        <w:t>Plumas</w:t>
      </w:r>
    </w:p>
    <w:p w14:paraId="73FAA065"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33</w:t>
      </w:r>
      <w:r w:rsidRPr="000E4E9D">
        <w:rPr>
          <w:rFonts w:ascii="Courier New" w:hAnsi="Courier New" w:cs="Courier New"/>
          <w:color w:val="000000"/>
          <w:sz w:val="20"/>
          <w:szCs w:val="20"/>
        </w:rPr>
        <w:tab/>
        <w:t>Riverside</w:t>
      </w:r>
    </w:p>
    <w:p w14:paraId="70E83C99"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34</w:t>
      </w:r>
      <w:r w:rsidRPr="000E4E9D">
        <w:rPr>
          <w:rFonts w:ascii="Courier New" w:hAnsi="Courier New" w:cs="Courier New"/>
          <w:color w:val="000000"/>
          <w:sz w:val="20"/>
          <w:szCs w:val="20"/>
        </w:rPr>
        <w:tab/>
        <w:t>Sacramento</w:t>
      </w:r>
    </w:p>
    <w:p w14:paraId="1869A7CE" w14:textId="77777777" w:rsidR="000E4E9D" w:rsidRPr="000E4E9D" w:rsidRDefault="000E4E9D" w:rsidP="000E4E9D">
      <w:pPr>
        <w:tabs>
          <w:tab w:val="left" w:pos="1142"/>
        </w:tabs>
        <w:ind w:left="91"/>
        <w:rPr>
          <w:rFonts w:ascii="Courier New" w:hAnsi="Courier New" w:cs="Courier New"/>
          <w:color w:val="000000"/>
          <w:sz w:val="20"/>
          <w:szCs w:val="20"/>
        </w:rPr>
      </w:pPr>
      <w:r w:rsidRPr="000E4E9D">
        <w:rPr>
          <w:rFonts w:ascii="Courier New" w:hAnsi="Courier New" w:cs="Courier New"/>
          <w:color w:val="000000"/>
          <w:sz w:val="20"/>
          <w:szCs w:val="20"/>
        </w:rPr>
        <w:t>35</w:t>
      </w:r>
      <w:r w:rsidRPr="000E4E9D">
        <w:rPr>
          <w:rFonts w:ascii="Courier New" w:hAnsi="Courier New" w:cs="Courier New"/>
          <w:color w:val="000000"/>
          <w:sz w:val="20"/>
          <w:szCs w:val="20"/>
        </w:rPr>
        <w:tab/>
        <w:t xml:space="preserve">San Benito </w:t>
      </w:r>
    </w:p>
    <w:p w14:paraId="285744CE"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36</w:t>
      </w:r>
      <w:r w:rsidRPr="000E4E9D">
        <w:rPr>
          <w:rFonts w:ascii="Courier New" w:hAnsi="Courier New" w:cs="Courier New"/>
          <w:color w:val="000000"/>
          <w:sz w:val="20"/>
          <w:szCs w:val="20"/>
          <w:lang w:val="es-MX"/>
        </w:rPr>
        <w:tab/>
        <w:t xml:space="preserve">San Bernardino </w:t>
      </w:r>
    </w:p>
    <w:p w14:paraId="36F76ACD"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37</w:t>
      </w:r>
      <w:r w:rsidRPr="000E4E9D">
        <w:rPr>
          <w:rFonts w:ascii="Courier New" w:hAnsi="Courier New" w:cs="Courier New"/>
          <w:color w:val="000000"/>
          <w:sz w:val="20"/>
          <w:szCs w:val="20"/>
          <w:lang w:val="es-MX"/>
        </w:rPr>
        <w:tab/>
        <w:t>San Diego</w:t>
      </w:r>
    </w:p>
    <w:p w14:paraId="4CC91DC1"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38</w:t>
      </w:r>
      <w:r w:rsidRPr="000E4E9D">
        <w:rPr>
          <w:rFonts w:ascii="Courier New" w:hAnsi="Courier New" w:cs="Courier New"/>
          <w:color w:val="000000"/>
          <w:sz w:val="20"/>
          <w:szCs w:val="20"/>
          <w:lang w:val="es-MX"/>
        </w:rPr>
        <w:tab/>
        <w:t>San Francisco</w:t>
      </w:r>
    </w:p>
    <w:p w14:paraId="5A874270"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39</w:t>
      </w:r>
      <w:r w:rsidRPr="000E4E9D">
        <w:rPr>
          <w:rFonts w:ascii="Courier New" w:hAnsi="Courier New" w:cs="Courier New"/>
          <w:color w:val="000000"/>
          <w:sz w:val="20"/>
          <w:szCs w:val="20"/>
          <w:lang w:val="es-MX"/>
        </w:rPr>
        <w:tab/>
        <w:t>San Joaquin</w:t>
      </w:r>
    </w:p>
    <w:p w14:paraId="120CADE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40</w:t>
      </w:r>
      <w:r w:rsidRPr="000E4E9D">
        <w:rPr>
          <w:rFonts w:ascii="Courier New" w:hAnsi="Courier New" w:cs="Courier New"/>
          <w:color w:val="000000"/>
          <w:sz w:val="20"/>
          <w:szCs w:val="20"/>
          <w:lang w:val="es-MX"/>
        </w:rPr>
        <w:tab/>
        <w:t>San Luis Obispo</w:t>
      </w:r>
    </w:p>
    <w:p w14:paraId="0B789AB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41</w:t>
      </w:r>
      <w:r w:rsidRPr="000E4E9D">
        <w:rPr>
          <w:rFonts w:ascii="Courier New" w:hAnsi="Courier New" w:cs="Courier New"/>
          <w:color w:val="000000"/>
          <w:sz w:val="20"/>
          <w:szCs w:val="20"/>
          <w:lang w:val="es-MX"/>
        </w:rPr>
        <w:tab/>
        <w:t>San Mateo</w:t>
      </w:r>
    </w:p>
    <w:p w14:paraId="2CD41481"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42</w:t>
      </w:r>
      <w:r w:rsidRPr="000E4E9D">
        <w:rPr>
          <w:rFonts w:ascii="Courier New" w:hAnsi="Courier New" w:cs="Courier New"/>
          <w:color w:val="000000"/>
          <w:sz w:val="20"/>
          <w:szCs w:val="20"/>
          <w:lang w:val="es-MX"/>
        </w:rPr>
        <w:tab/>
        <w:t>Santa Barbara</w:t>
      </w:r>
    </w:p>
    <w:p w14:paraId="5F237147"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43</w:t>
      </w:r>
      <w:r w:rsidRPr="000E4E9D">
        <w:rPr>
          <w:rFonts w:ascii="Courier New" w:hAnsi="Courier New" w:cs="Courier New"/>
          <w:color w:val="000000"/>
          <w:sz w:val="20"/>
          <w:szCs w:val="20"/>
          <w:lang w:val="es-MX"/>
        </w:rPr>
        <w:tab/>
        <w:t>Santa Clara</w:t>
      </w:r>
    </w:p>
    <w:p w14:paraId="6DBD9784"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44</w:t>
      </w:r>
      <w:r w:rsidRPr="000E4E9D">
        <w:rPr>
          <w:rFonts w:ascii="Courier New" w:hAnsi="Courier New" w:cs="Courier New"/>
          <w:color w:val="000000"/>
          <w:sz w:val="20"/>
          <w:szCs w:val="20"/>
          <w:lang w:val="es-MX"/>
        </w:rPr>
        <w:tab/>
        <w:t>Santa Cruz</w:t>
      </w:r>
    </w:p>
    <w:p w14:paraId="1D6AA448"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45</w:t>
      </w:r>
      <w:r w:rsidRPr="000E4E9D">
        <w:rPr>
          <w:rFonts w:ascii="Courier New" w:hAnsi="Courier New" w:cs="Courier New"/>
          <w:color w:val="000000"/>
          <w:sz w:val="20"/>
          <w:szCs w:val="20"/>
          <w:lang w:val="es-MX"/>
        </w:rPr>
        <w:tab/>
        <w:t>Shasta</w:t>
      </w:r>
    </w:p>
    <w:p w14:paraId="1F2D256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46</w:t>
      </w:r>
      <w:r w:rsidRPr="000E4E9D">
        <w:rPr>
          <w:rFonts w:ascii="Courier New" w:hAnsi="Courier New" w:cs="Courier New"/>
          <w:color w:val="000000"/>
          <w:sz w:val="20"/>
          <w:szCs w:val="20"/>
          <w:lang w:val="es-MX"/>
        </w:rPr>
        <w:tab/>
        <w:t>Sierra</w:t>
      </w:r>
    </w:p>
    <w:p w14:paraId="22012362"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47</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Siskiyou</w:t>
      </w:r>
      <w:proofErr w:type="spellEnd"/>
    </w:p>
    <w:p w14:paraId="20B73235"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ES"/>
        </w:rPr>
        <w:t>48</w:t>
      </w:r>
      <w:r w:rsidRPr="000E4E9D">
        <w:rPr>
          <w:rFonts w:ascii="Courier New" w:hAnsi="Courier New" w:cs="Courier New"/>
          <w:color w:val="000000"/>
          <w:sz w:val="20"/>
          <w:szCs w:val="20"/>
          <w:lang w:val="es-MX"/>
        </w:rPr>
        <w:tab/>
        <w:t>Solano</w:t>
      </w:r>
    </w:p>
    <w:p w14:paraId="2F0DD94C"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49</w:t>
      </w:r>
      <w:r w:rsidRPr="000E4E9D">
        <w:rPr>
          <w:rFonts w:ascii="Courier New" w:hAnsi="Courier New" w:cs="Courier New"/>
          <w:color w:val="000000"/>
          <w:sz w:val="20"/>
          <w:szCs w:val="20"/>
          <w:lang w:val="es-MX"/>
        </w:rPr>
        <w:tab/>
        <w:t>Sonoma</w:t>
      </w:r>
    </w:p>
    <w:p w14:paraId="4155FB5F"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50</w:t>
      </w:r>
      <w:r w:rsidRPr="000E4E9D">
        <w:rPr>
          <w:rFonts w:ascii="Courier New" w:hAnsi="Courier New" w:cs="Courier New"/>
          <w:color w:val="000000"/>
          <w:sz w:val="20"/>
          <w:szCs w:val="20"/>
          <w:lang w:val="es-MX"/>
        </w:rPr>
        <w:tab/>
        <w:t>Stanislaus</w:t>
      </w:r>
    </w:p>
    <w:p w14:paraId="1A993F49"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51</w:t>
      </w:r>
      <w:r w:rsidRPr="000E4E9D">
        <w:rPr>
          <w:rFonts w:ascii="Courier New" w:hAnsi="Courier New" w:cs="Courier New"/>
          <w:color w:val="000000"/>
          <w:sz w:val="20"/>
          <w:szCs w:val="20"/>
          <w:lang w:val="es-MX"/>
        </w:rPr>
        <w:tab/>
        <w:t>Sutter</w:t>
      </w:r>
    </w:p>
    <w:p w14:paraId="041D89D9"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52</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Tehama</w:t>
      </w:r>
      <w:proofErr w:type="spellEnd"/>
    </w:p>
    <w:p w14:paraId="7C3DF164"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53</w:t>
      </w:r>
      <w:r w:rsidRPr="000E4E9D">
        <w:rPr>
          <w:rFonts w:ascii="Courier New" w:hAnsi="Courier New" w:cs="Courier New"/>
          <w:color w:val="000000"/>
          <w:sz w:val="20"/>
          <w:szCs w:val="20"/>
          <w:lang w:val="es-MX"/>
        </w:rPr>
        <w:tab/>
        <w:t>Trinity</w:t>
      </w:r>
    </w:p>
    <w:p w14:paraId="6F6285EE"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54</w:t>
      </w:r>
      <w:r w:rsidRPr="000E4E9D">
        <w:rPr>
          <w:rFonts w:ascii="Courier New" w:hAnsi="Courier New" w:cs="Courier New"/>
          <w:color w:val="000000"/>
          <w:sz w:val="20"/>
          <w:szCs w:val="20"/>
          <w:lang w:val="es-MX"/>
        </w:rPr>
        <w:tab/>
        <w:t>Tulare</w:t>
      </w:r>
    </w:p>
    <w:p w14:paraId="31B8FE5D"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55</w:t>
      </w:r>
      <w:r w:rsidRPr="000E4E9D">
        <w:rPr>
          <w:rFonts w:ascii="Courier New" w:hAnsi="Courier New" w:cs="Courier New"/>
          <w:color w:val="000000"/>
          <w:sz w:val="20"/>
          <w:szCs w:val="20"/>
          <w:lang w:val="es-MX"/>
        </w:rPr>
        <w:tab/>
      </w:r>
      <w:proofErr w:type="spellStart"/>
      <w:r w:rsidRPr="000E4E9D">
        <w:rPr>
          <w:rFonts w:ascii="Courier New" w:hAnsi="Courier New" w:cs="Courier New"/>
          <w:color w:val="000000"/>
          <w:sz w:val="20"/>
          <w:szCs w:val="20"/>
          <w:lang w:val="es-MX"/>
        </w:rPr>
        <w:t>Tuolumne</w:t>
      </w:r>
      <w:proofErr w:type="spellEnd"/>
      <w:r w:rsidRPr="000E4E9D">
        <w:rPr>
          <w:rFonts w:ascii="Courier New" w:hAnsi="Courier New" w:cs="Courier New"/>
          <w:color w:val="000000"/>
          <w:sz w:val="20"/>
          <w:szCs w:val="20"/>
          <w:lang w:val="es-MX"/>
        </w:rPr>
        <w:t xml:space="preserve"> </w:t>
      </w:r>
    </w:p>
    <w:p w14:paraId="2102F5D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56</w:t>
      </w:r>
      <w:r w:rsidRPr="000E4E9D">
        <w:rPr>
          <w:rFonts w:ascii="Courier New" w:hAnsi="Courier New" w:cs="Courier New"/>
          <w:color w:val="000000"/>
          <w:sz w:val="20"/>
          <w:szCs w:val="20"/>
          <w:lang w:val="es-MX"/>
        </w:rPr>
        <w:tab/>
        <w:t>Ventura</w:t>
      </w:r>
    </w:p>
    <w:p w14:paraId="099E6B4A" w14:textId="77777777" w:rsidR="000E4E9D" w:rsidRPr="000E4E9D" w:rsidRDefault="000E4E9D" w:rsidP="000E4E9D">
      <w:pPr>
        <w:tabs>
          <w:tab w:val="left" w:pos="1142"/>
        </w:tabs>
        <w:ind w:left="91"/>
        <w:rPr>
          <w:rFonts w:ascii="Courier New" w:hAnsi="Courier New" w:cs="Courier New"/>
          <w:color w:val="000000"/>
          <w:sz w:val="20"/>
          <w:szCs w:val="20"/>
          <w:lang w:val="es-MX"/>
        </w:rPr>
      </w:pPr>
      <w:r w:rsidRPr="000E4E9D">
        <w:rPr>
          <w:rFonts w:ascii="Courier New" w:hAnsi="Courier New" w:cs="Courier New"/>
          <w:color w:val="000000"/>
          <w:sz w:val="20"/>
          <w:szCs w:val="20"/>
          <w:lang w:val="es-MX"/>
        </w:rPr>
        <w:t>57</w:t>
      </w:r>
      <w:r w:rsidRPr="000E4E9D">
        <w:rPr>
          <w:rFonts w:ascii="Courier New" w:hAnsi="Courier New" w:cs="Courier New"/>
          <w:color w:val="000000"/>
          <w:sz w:val="20"/>
          <w:szCs w:val="20"/>
          <w:lang w:val="es-MX"/>
        </w:rPr>
        <w:tab/>
        <w:t xml:space="preserve">Yolo </w:t>
      </w:r>
    </w:p>
    <w:p w14:paraId="1D86A71D" w14:textId="77777777" w:rsidR="000E4E9D" w:rsidRPr="00696215" w:rsidRDefault="000E4E9D" w:rsidP="000E4E9D">
      <w:pPr>
        <w:tabs>
          <w:tab w:val="left" w:pos="1142"/>
        </w:tabs>
        <w:ind w:left="91"/>
        <w:rPr>
          <w:rFonts w:ascii="Courier New" w:hAnsi="Courier New" w:cs="Courier New"/>
          <w:color w:val="000000"/>
          <w:sz w:val="20"/>
          <w:szCs w:val="20"/>
          <w:lang w:val="es-US"/>
        </w:rPr>
        <w:sectPr w:rsidR="000E4E9D" w:rsidRPr="00696215" w:rsidSect="000E4E9D">
          <w:headerReference w:type="even" r:id="rId13"/>
          <w:headerReference w:type="default" r:id="rId14"/>
          <w:footerReference w:type="even" r:id="rId15"/>
          <w:footerReference w:type="default" r:id="rId16"/>
          <w:type w:val="continuous"/>
          <w:pgSz w:w="12240" w:h="15840"/>
          <w:pgMar w:top="1440" w:right="1440" w:bottom="1440" w:left="1440" w:header="720" w:footer="720" w:gutter="0"/>
          <w:cols w:num="2" w:space="720" w:equalWidth="0">
            <w:col w:w="4320" w:space="720"/>
            <w:col w:w="4320"/>
          </w:cols>
          <w:docGrid w:linePitch="360"/>
        </w:sectPr>
      </w:pPr>
      <w:r w:rsidRPr="00696215">
        <w:rPr>
          <w:rFonts w:ascii="Courier New" w:hAnsi="Courier New" w:cs="Courier New"/>
          <w:color w:val="000000"/>
          <w:sz w:val="20"/>
          <w:szCs w:val="20"/>
          <w:lang w:val="es-US"/>
        </w:rPr>
        <w:t>58</w:t>
      </w:r>
      <w:r w:rsidRPr="00696215">
        <w:rPr>
          <w:rFonts w:ascii="Courier New" w:hAnsi="Courier New" w:cs="Courier New"/>
          <w:color w:val="000000"/>
          <w:sz w:val="20"/>
          <w:szCs w:val="20"/>
          <w:lang w:val="es-US"/>
        </w:rPr>
        <w:tab/>
        <w:t>Yuba</w:t>
      </w:r>
    </w:p>
    <w:p w14:paraId="51C5C3F9" w14:textId="77777777" w:rsidR="000E4E9D" w:rsidRPr="000E4E9D" w:rsidRDefault="000E4E9D" w:rsidP="000E4E9D">
      <w:pPr>
        <w:ind w:left="360" w:hanging="360"/>
        <w:rPr>
          <w:rFonts w:ascii="Courier New" w:hAnsi="Courier New" w:cs="Courier New"/>
          <w:sz w:val="20"/>
          <w:szCs w:val="20"/>
        </w:rPr>
      </w:pPr>
      <w:r w:rsidRPr="000E4E9D">
        <w:rPr>
          <w:rFonts w:ascii="Courier New" w:hAnsi="Courier New" w:cs="Courier New"/>
          <w:sz w:val="20"/>
          <w:szCs w:val="20"/>
        </w:rPr>
        <w:lastRenderedPageBreak/>
        <w:t>S3. First, are you a parent, stepparent, or legal guardian of any children 18 or under?</w:t>
      </w:r>
    </w:p>
    <w:p w14:paraId="2AFC0964" w14:textId="77777777" w:rsidR="000E4E9D" w:rsidRPr="000E4E9D" w:rsidRDefault="000E4E9D" w:rsidP="000E4E9D">
      <w:pPr>
        <w:rPr>
          <w:rFonts w:ascii="Courier New" w:hAnsi="Courier New" w:cs="Courier New"/>
          <w:sz w:val="20"/>
          <w:szCs w:val="20"/>
        </w:rPr>
      </w:pPr>
    </w:p>
    <w:p w14:paraId="22010451" w14:textId="7F05D9EC" w:rsidR="000E4E9D" w:rsidRPr="000E4E9D" w:rsidRDefault="000E4E9D" w:rsidP="000E4E9D">
      <w:pPr>
        <w:ind w:left="1440"/>
        <w:rPr>
          <w:rFonts w:ascii="Courier New" w:hAnsi="Courier New" w:cs="Courier New"/>
          <w:sz w:val="20"/>
          <w:szCs w:val="20"/>
        </w:rPr>
      </w:pPr>
      <w:r w:rsidRPr="000E4E9D">
        <w:rPr>
          <w:rFonts w:ascii="Courier New" w:hAnsi="Courier New" w:cs="Courier New"/>
          <w:sz w:val="20"/>
          <w:szCs w:val="20"/>
        </w:rPr>
        <w:t>1</w:t>
      </w:r>
      <w:r w:rsidRPr="000E4E9D">
        <w:rPr>
          <w:rFonts w:ascii="Courier New" w:hAnsi="Courier New" w:cs="Courier New"/>
          <w:sz w:val="20"/>
          <w:szCs w:val="20"/>
        </w:rPr>
        <w:tab/>
        <w:t>yes</w:t>
      </w:r>
    </w:p>
    <w:p w14:paraId="1C0F59BD" w14:textId="66BB45E2" w:rsidR="000E4E9D" w:rsidRPr="000E4E9D" w:rsidRDefault="000E4E9D" w:rsidP="000E4E9D">
      <w:pPr>
        <w:ind w:left="720" w:firstLine="720"/>
        <w:rPr>
          <w:rFonts w:ascii="Courier New" w:hAnsi="Courier New" w:cs="Courier New"/>
          <w:sz w:val="20"/>
          <w:szCs w:val="20"/>
        </w:rPr>
      </w:pPr>
      <w:r w:rsidRPr="000E4E9D">
        <w:rPr>
          <w:rFonts w:ascii="Courier New" w:hAnsi="Courier New" w:cs="Courier New"/>
          <w:sz w:val="20"/>
          <w:szCs w:val="20"/>
        </w:rPr>
        <w:t>2</w:t>
      </w:r>
      <w:r w:rsidRPr="000E4E9D">
        <w:rPr>
          <w:rFonts w:ascii="Courier New" w:hAnsi="Courier New" w:cs="Courier New"/>
          <w:sz w:val="20"/>
          <w:szCs w:val="20"/>
        </w:rPr>
        <w:tab/>
        <w:t>no</w:t>
      </w:r>
    </w:p>
    <w:p w14:paraId="61F59964" w14:textId="2E0FDC2E" w:rsidR="00C12A47" w:rsidRDefault="000E4E9D" w:rsidP="00696215">
      <w:pPr>
        <w:ind w:left="720" w:firstLine="720"/>
        <w:rPr>
          <w:rFonts w:ascii="Courier New" w:hAnsi="Courier New" w:cs="Courier New"/>
          <w:sz w:val="20"/>
          <w:szCs w:val="20"/>
        </w:rPr>
      </w:pPr>
      <w:r w:rsidRPr="000E4E9D">
        <w:rPr>
          <w:rFonts w:ascii="Courier New" w:hAnsi="Courier New" w:cs="Courier New"/>
          <w:sz w:val="20"/>
          <w:szCs w:val="20"/>
        </w:rPr>
        <w:t>9</w:t>
      </w:r>
      <w:r w:rsidRPr="000E4E9D">
        <w:rPr>
          <w:rFonts w:ascii="Courier New" w:hAnsi="Courier New" w:cs="Courier New"/>
          <w:sz w:val="20"/>
          <w:szCs w:val="20"/>
        </w:rPr>
        <w:tab/>
        <w:t>(vol) don’t know/refuse</w:t>
      </w:r>
      <w:r w:rsidRPr="000E4E9D">
        <w:rPr>
          <w:rFonts w:ascii="Courier New" w:hAnsi="Courier New" w:cs="Courier New"/>
          <w:sz w:val="20"/>
          <w:szCs w:val="20"/>
        </w:rPr>
        <w:tab/>
      </w:r>
    </w:p>
    <w:p w14:paraId="7DA369E7" w14:textId="77777777" w:rsidR="00C12A47" w:rsidRPr="000E4E9D" w:rsidRDefault="00C12A47" w:rsidP="000E4E9D">
      <w:pPr>
        <w:ind w:left="720" w:firstLine="720"/>
        <w:rPr>
          <w:rFonts w:ascii="Courier New" w:hAnsi="Courier New" w:cs="Courier New"/>
          <w:sz w:val="20"/>
          <w:szCs w:val="20"/>
        </w:rPr>
      </w:pPr>
    </w:p>
    <w:p w14:paraId="320BC918" w14:textId="72F22BC5" w:rsidR="00766F95" w:rsidRPr="000E4E9D" w:rsidRDefault="00491000" w:rsidP="00A5328E">
      <w:pPr>
        <w:ind w:left="360" w:hanging="360"/>
        <w:rPr>
          <w:rFonts w:ascii="Courier New" w:hAnsi="Courier New" w:cs="Courier New"/>
          <w:color w:val="FF0000"/>
          <w:sz w:val="20"/>
          <w:szCs w:val="20"/>
        </w:rPr>
      </w:pPr>
      <w:r>
        <w:rPr>
          <w:rFonts w:ascii="Courier New" w:hAnsi="Courier New" w:cs="Courier New"/>
          <w:sz w:val="20"/>
          <w:szCs w:val="20"/>
        </w:rPr>
        <w:t xml:space="preserve">1. </w:t>
      </w:r>
      <w:r w:rsidR="00766F95" w:rsidRPr="000E4E9D">
        <w:rPr>
          <w:rFonts w:ascii="Courier New" w:hAnsi="Courier New" w:cs="Courier New"/>
          <w:sz w:val="20"/>
          <w:szCs w:val="20"/>
        </w:rPr>
        <w:t xml:space="preserve">First, thinking about the state as a whole, what do you think is the most important issue facing people in California today? </w:t>
      </w:r>
    </w:p>
    <w:p w14:paraId="092E7876" w14:textId="77777777" w:rsidR="00766F95" w:rsidRPr="000E4E9D" w:rsidRDefault="00766F95" w:rsidP="00766F95">
      <w:pPr>
        <w:pStyle w:val="0-Basic"/>
        <w:rPr>
          <w:rFonts w:ascii="Courier New" w:eastAsiaTheme="minorHAnsi" w:hAnsi="Courier New" w:cs="Courier New"/>
          <w:color w:val="auto"/>
          <w:sz w:val="20"/>
          <w:szCs w:val="20"/>
          <w:lang w:val="en-GB" w:eastAsia="en-GB"/>
        </w:rPr>
      </w:pPr>
    </w:p>
    <w:p w14:paraId="5EA241C0" w14:textId="77777777" w:rsidR="00A955E3" w:rsidRPr="00696215" w:rsidRDefault="00A955E3" w:rsidP="00A955E3">
      <w:pPr>
        <w:pStyle w:val="0-Basic"/>
        <w:rPr>
          <w:rFonts w:ascii="Courier New" w:hAnsi="Courier New" w:cs="Courier New"/>
          <w:color w:val="FF0000"/>
          <w:sz w:val="20"/>
          <w:szCs w:val="20"/>
        </w:rPr>
      </w:pPr>
      <w:r w:rsidRPr="00696215">
        <w:rPr>
          <w:rFonts w:ascii="Courier New" w:hAnsi="Courier New" w:cs="Courier New"/>
          <w:sz w:val="20"/>
          <w:szCs w:val="20"/>
        </w:rPr>
        <w:t xml:space="preserve">[RANDOMIZE RESPONSE OPTIONS AND RECORD THE ORDER] </w:t>
      </w:r>
    </w:p>
    <w:p w14:paraId="11C15505" w14:textId="77777777" w:rsidR="00A955E3" w:rsidRPr="00696215" w:rsidRDefault="00A955E3" w:rsidP="00A955E3">
      <w:pPr>
        <w:pStyle w:val="0-Basic"/>
        <w:rPr>
          <w:rFonts w:ascii="Courier New" w:hAnsi="Courier New" w:cs="Courier New"/>
          <w:sz w:val="20"/>
          <w:szCs w:val="20"/>
        </w:rPr>
      </w:pPr>
    </w:p>
    <w:p w14:paraId="7E1EB5D0" w14:textId="43D4D71B"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39</w:t>
      </w:r>
      <w:r w:rsidR="00491000">
        <w:rPr>
          <w:rFonts w:ascii="Courier New" w:hAnsi="Courier New" w:cs="Courier New"/>
          <w:sz w:val="20"/>
          <w:szCs w:val="20"/>
          <w:lang w:val="en-GB"/>
        </w:rPr>
        <w:tab/>
      </w:r>
      <w:r w:rsidRPr="000E4E9D">
        <w:rPr>
          <w:rFonts w:ascii="Courier New" w:hAnsi="Courier New" w:cs="Courier New"/>
          <w:sz w:val="20"/>
          <w:szCs w:val="20"/>
          <w:lang w:val="en-GB"/>
        </w:rPr>
        <w:t xml:space="preserve">cost of living, inflation </w:t>
      </w:r>
    </w:p>
    <w:p w14:paraId="7B31F18F" w14:textId="43844195"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w:t>
      </w:r>
      <w:r w:rsidR="00491000">
        <w:rPr>
          <w:rFonts w:ascii="Courier New" w:hAnsi="Courier New" w:cs="Courier New"/>
          <w:sz w:val="20"/>
          <w:szCs w:val="20"/>
          <w:lang w:val="en-GB"/>
        </w:rPr>
        <w:tab/>
      </w:r>
      <w:r w:rsidRPr="000E4E9D">
        <w:rPr>
          <w:rFonts w:ascii="Courier New" w:hAnsi="Courier New" w:cs="Courier New"/>
          <w:sz w:val="20"/>
          <w:szCs w:val="20"/>
          <w:lang w:val="en-GB"/>
        </w:rPr>
        <w:t>crime</w:t>
      </w:r>
    </w:p>
    <w:p w14:paraId="460CE4AC" w14:textId="574D08D0"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4</w:t>
      </w:r>
      <w:r w:rsidR="00491000">
        <w:rPr>
          <w:rFonts w:ascii="Courier New" w:hAnsi="Courier New" w:cs="Courier New"/>
          <w:sz w:val="20"/>
          <w:szCs w:val="20"/>
          <w:lang w:val="en-GB"/>
        </w:rPr>
        <w:tab/>
      </w:r>
      <w:r w:rsidRPr="000E4E9D">
        <w:rPr>
          <w:rFonts w:ascii="Courier New" w:hAnsi="Courier New" w:cs="Courier New"/>
          <w:sz w:val="20"/>
          <w:szCs w:val="20"/>
          <w:lang w:val="en-GB"/>
        </w:rPr>
        <w:t>economy, jobs, unemployment</w:t>
      </w:r>
    </w:p>
    <w:p w14:paraId="77AD7FB6" w14:textId="6899B34A"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5</w:t>
      </w:r>
      <w:r w:rsidR="00491000">
        <w:rPr>
          <w:rFonts w:ascii="Courier New" w:hAnsi="Courier New" w:cs="Courier New"/>
          <w:sz w:val="20"/>
          <w:szCs w:val="20"/>
          <w:lang w:val="en-GB"/>
        </w:rPr>
        <w:tab/>
      </w:r>
      <w:r w:rsidRPr="000E4E9D">
        <w:rPr>
          <w:rFonts w:ascii="Courier New" w:hAnsi="Courier New" w:cs="Courier New"/>
          <w:sz w:val="20"/>
          <w:szCs w:val="20"/>
          <w:lang w:val="en-GB"/>
        </w:rPr>
        <w:t>education, schools, teachers</w:t>
      </w:r>
    </w:p>
    <w:p w14:paraId="5609522A" w14:textId="2BB05371"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7</w:t>
      </w:r>
      <w:r w:rsidR="00491000">
        <w:rPr>
          <w:rFonts w:ascii="Courier New" w:hAnsi="Courier New" w:cs="Courier New"/>
          <w:sz w:val="20"/>
          <w:szCs w:val="20"/>
          <w:lang w:val="en-GB"/>
        </w:rPr>
        <w:tab/>
      </w:r>
      <w:r w:rsidRPr="000E4E9D">
        <w:rPr>
          <w:rFonts w:ascii="Courier New" w:hAnsi="Courier New" w:cs="Courier New"/>
          <w:sz w:val="20"/>
          <w:szCs w:val="20"/>
          <w:lang w:val="en-GB"/>
        </w:rPr>
        <w:t>environment, pollution, global warming</w:t>
      </w:r>
    </w:p>
    <w:p w14:paraId="3EA20893" w14:textId="48F2C94B"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10</w:t>
      </w:r>
      <w:r w:rsidR="00491000">
        <w:rPr>
          <w:rFonts w:ascii="Courier New" w:hAnsi="Courier New" w:cs="Courier New"/>
          <w:sz w:val="20"/>
          <w:szCs w:val="20"/>
          <w:lang w:val="en-GB"/>
        </w:rPr>
        <w:tab/>
      </w:r>
      <w:r w:rsidRPr="000E4E9D">
        <w:rPr>
          <w:rFonts w:ascii="Courier New" w:hAnsi="Courier New" w:cs="Courier New"/>
          <w:sz w:val="20"/>
          <w:szCs w:val="20"/>
          <w:lang w:val="en-GB"/>
        </w:rPr>
        <w:t>government in general, problems with elected officials, political parties</w:t>
      </w:r>
    </w:p>
    <w:p w14:paraId="692FB7C8" w14:textId="014814CA"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14</w:t>
      </w:r>
      <w:r w:rsidR="00491000">
        <w:rPr>
          <w:rFonts w:ascii="Courier New" w:hAnsi="Courier New" w:cs="Courier New"/>
          <w:sz w:val="20"/>
          <w:szCs w:val="20"/>
          <w:lang w:val="en-GB"/>
        </w:rPr>
        <w:tab/>
      </w:r>
      <w:r w:rsidRPr="000E4E9D">
        <w:rPr>
          <w:rFonts w:ascii="Courier New" w:hAnsi="Courier New" w:cs="Courier New"/>
          <w:sz w:val="20"/>
          <w:szCs w:val="20"/>
          <w:lang w:val="en-GB"/>
        </w:rPr>
        <w:t>health care, health insurance, health costs, prescription drug costs, Affordable Care Act</w:t>
      </w:r>
    </w:p>
    <w:p w14:paraId="66AA5F53" w14:textId="00430699"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15</w:t>
      </w:r>
      <w:r w:rsidR="00491000">
        <w:rPr>
          <w:rFonts w:ascii="Courier New" w:hAnsi="Courier New" w:cs="Courier New"/>
          <w:sz w:val="20"/>
          <w:szCs w:val="20"/>
          <w:lang w:val="en-GB"/>
        </w:rPr>
        <w:tab/>
      </w:r>
      <w:r w:rsidRPr="000E4E9D">
        <w:rPr>
          <w:rFonts w:ascii="Courier New" w:hAnsi="Courier New" w:cs="Courier New"/>
          <w:sz w:val="20"/>
          <w:szCs w:val="20"/>
          <w:lang w:val="en-GB"/>
        </w:rPr>
        <w:t>homelessness</w:t>
      </w:r>
    </w:p>
    <w:p w14:paraId="3117F408" w14:textId="69F46FA1"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16</w:t>
      </w:r>
      <w:r w:rsidR="00491000">
        <w:rPr>
          <w:rFonts w:ascii="Courier New" w:hAnsi="Courier New" w:cs="Courier New"/>
          <w:sz w:val="20"/>
          <w:szCs w:val="20"/>
          <w:lang w:val="en-GB"/>
        </w:rPr>
        <w:tab/>
      </w:r>
      <w:r w:rsidRPr="000E4E9D">
        <w:rPr>
          <w:rFonts w:ascii="Courier New" w:hAnsi="Courier New" w:cs="Courier New"/>
          <w:sz w:val="20"/>
          <w:szCs w:val="20"/>
          <w:lang w:val="en-GB"/>
        </w:rPr>
        <w:t>housing costs, housing availability, subprime housing crisis</w:t>
      </w:r>
    </w:p>
    <w:p w14:paraId="7EF99A90" w14:textId="71D20403"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17</w:t>
      </w:r>
      <w:r w:rsidR="00491000">
        <w:rPr>
          <w:rFonts w:ascii="Courier New" w:hAnsi="Courier New" w:cs="Courier New"/>
          <w:sz w:val="20"/>
          <w:szCs w:val="20"/>
          <w:lang w:val="en-GB"/>
        </w:rPr>
        <w:tab/>
      </w:r>
      <w:r w:rsidRPr="000E4E9D">
        <w:rPr>
          <w:rFonts w:ascii="Courier New" w:hAnsi="Courier New" w:cs="Courier New"/>
          <w:sz w:val="20"/>
          <w:szCs w:val="20"/>
          <w:lang w:val="en-GB"/>
        </w:rPr>
        <w:t>immigration</w:t>
      </w:r>
    </w:p>
    <w:p w14:paraId="48AB8757" w14:textId="55EB8E4C"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30</w:t>
      </w:r>
      <w:r w:rsidR="00491000">
        <w:rPr>
          <w:rFonts w:ascii="Courier New" w:hAnsi="Courier New" w:cs="Courier New"/>
          <w:sz w:val="20"/>
          <w:szCs w:val="20"/>
          <w:lang w:val="en-GB"/>
        </w:rPr>
        <w:tab/>
      </w:r>
      <w:r w:rsidRPr="000E4E9D">
        <w:rPr>
          <w:rFonts w:ascii="Courier New" w:hAnsi="Courier New" w:cs="Courier New"/>
          <w:sz w:val="20"/>
          <w:szCs w:val="20"/>
          <w:lang w:val="en-GB"/>
        </w:rPr>
        <w:t xml:space="preserve"> state budget, deficit, taxes, state spending</w:t>
      </w:r>
    </w:p>
    <w:p w14:paraId="7773E659" w14:textId="5F12AE4C"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44</w:t>
      </w:r>
      <w:r w:rsidR="00491000">
        <w:rPr>
          <w:rFonts w:ascii="Courier New" w:hAnsi="Courier New" w:cs="Courier New"/>
          <w:sz w:val="20"/>
          <w:szCs w:val="20"/>
          <w:lang w:val="en-GB"/>
        </w:rPr>
        <w:tab/>
      </w:r>
      <w:r w:rsidRPr="000E4E9D">
        <w:rPr>
          <w:rFonts w:ascii="Courier New" w:hAnsi="Courier New" w:cs="Courier New"/>
          <w:sz w:val="20"/>
          <w:szCs w:val="20"/>
          <w:lang w:val="en-GB"/>
        </w:rPr>
        <w:t>threats to democracy or political extremism</w:t>
      </w:r>
    </w:p>
    <w:p w14:paraId="3458EB0E" w14:textId="4FD2A0A9"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34</w:t>
      </w:r>
      <w:r w:rsidR="00491000">
        <w:rPr>
          <w:rFonts w:ascii="Courier New" w:hAnsi="Courier New" w:cs="Courier New"/>
          <w:sz w:val="20"/>
          <w:szCs w:val="20"/>
          <w:lang w:val="en-GB"/>
        </w:rPr>
        <w:tab/>
      </w:r>
      <w:r w:rsidRPr="000E4E9D">
        <w:rPr>
          <w:rFonts w:ascii="Courier New" w:hAnsi="Courier New" w:cs="Courier New"/>
          <w:sz w:val="20"/>
          <w:szCs w:val="20"/>
          <w:lang w:val="en-GB"/>
        </w:rPr>
        <w:t>water, water quality, water availability, drought</w:t>
      </w:r>
    </w:p>
    <w:p w14:paraId="523E4257" w14:textId="324F43DF" w:rsidR="00453AB8" w:rsidRPr="000E4E9D" w:rsidRDefault="00453AB8" w:rsidP="00491000">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37</w:t>
      </w:r>
      <w:r w:rsidR="00491000">
        <w:rPr>
          <w:rFonts w:ascii="Courier New" w:hAnsi="Courier New" w:cs="Courier New"/>
          <w:sz w:val="20"/>
          <w:szCs w:val="20"/>
          <w:lang w:val="en-GB"/>
        </w:rPr>
        <w:tab/>
      </w:r>
      <w:r w:rsidRPr="000E4E9D">
        <w:rPr>
          <w:rFonts w:ascii="Courier New" w:hAnsi="Courier New" w:cs="Courier New"/>
          <w:sz w:val="20"/>
          <w:szCs w:val="20"/>
          <w:lang w:val="en-GB"/>
        </w:rPr>
        <w:t>wildfires, fires</w:t>
      </w:r>
    </w:p>
    <w:p w14:paraId="2E8483EC" w14:textId="2FE6A16B" w:rsidR="00C12A47" w:rsidRDefault="00A955E3" w:rsidP="00491000">
      <w:pPr>
        <w:ind w:left="720"/>
        <w:rPr>
          <w:rFonts w:ascii="Courier New" w:eastAsia="Times New Roman" w:hAnsi="Courier New" w:cs="Courier New"/>
          <w:b/>
          <w:bCs/>
          <w:color w:val="000000"/>
          <w:sz w:val="20"/>
          <w:szCs w:val="20"/>
        </w:rPr>
      </w:pPr>
      <w:r w:rsidRPr="000E4E9D">
        <w:rPr>
          <w:rFonts w:ascii="Courier New" w:hAnsi="Courier New" w:cs="Courier New"/>
          <w:sz w:val="20"/>
          <w:szCs w:val="20"/>
          <w:lang w:val="en-US"/>
        </w:rPr>
        <w:t>97</w:t>
      </w:r>
      <w:r w:rsidR="00491000">
        <w:rPr>
          <w:rFonts w:ascii="Courier New" w:hAnsi="Courier New" w:cs="Courier New"/>
          <w:sz w:val="20"/>
          <w:szCs w:val="20"/>
          <w:lang w:val="en-US"/>
        </w:rPr>
        <w:tab/>
      </w:r>
      <w:r w:rsidRPr="000E4E9D">
        <w:rPr>
          <w:rFonts w:ascii="Courier New" w:hAnsi="Courier New" w:cs="Courier New"/>
          <w:sz w:val="20"/>
          <w:szCs w:val="20"/>
          <w:lang w:val="en-US"/>
        </w:rPr>
        <w:t xml:space="preserve">other (specify) </w:t>
      </w:r>
    </w:p>
    <w:p w14:paraId="3A5F286A" w14:textId="7D3DD56E" w:rsidR="00C12A47" w:rsidRDefault="00A955E3" w:rsidP="00491000">
      <w:pPr>
        <w:ind w:left="720"/>
        <w:rPr>
          <w:rFonts w:ascii="Courier New" w:eastAsia="Times New Roman" w:hAnsi="Courier New" w:cs="Courier New"/>
          <w:b/>
          <w:bCs/>
          <w:color w:val="000000"/>
          <w:sz w:val="20"/>
          <w:szCs w:val="20"/>
        </w:rPr>
      </w:pPr>
      <w:r w:rsidRPr="000E4E9D">
        <w:rPr>
          <w:rFonts w:ascii="Courier New" w:hAnsi="Courier New" w:cs="Courier New"/>
          <w:sz w:val="20"/>
          <w:szCs w:val="20"/>
          <w:lang w:val="en-US"/>
        </w:rPr>
        <w:t>98</w:t>
      </w:r>
      <w:r w:rsidR="00491000">
        <w:rPr>
          <w:rFonts w:ascii="Courier New" w:hAnsi="Courier New" w:cs="Courier New"/>
          <w:sz w:val="20"/>
          <w:szCs w:val="20"/>
          <w:lang w:val="en-US"/>
        </w:rPr>
        <w:tab/>
      </w:r>
      <w:r w:rsidR="00696215">
        <w:rPr>
          <w:rFonts w:ascii="Courier New" w:hAnsi="Courier New" w:cs="Courier New"/>
          <w:sz w:val="20"/>
          <w:szCs w:val="20"/>
          <w:lang w:val="en-US"/>
        </w:rPr>
        <w:t xml:space="preserve">(vol) </w:t>
      </w:r>
      <w:r w:rsidRPr="000E4E9D">
        <w:rPr>
          <w:rFonts w:ascii="Courier New" w:hAnsi="Courier New" w:cs="Courier New"/>
          <w:sz w:val="20"/>
          <w:szCs w:val="20"/>
          <w:lang w:val="en-US"/>
        </w:rPr>
        <w:t xml:space="preserve">don’t know </w:t>
      </w:r>
    </w:p>
    <w:p w14:paraId="4A2B644D" w14:textId="6A1E1599" w:rsidR="009747C7" w:rsidRPr="000E4E9D" w:rsidRDefault="00A955E3" w:rsidP="00491000">
      <w:pPr>
        <w:ind w:left="720"/>
        <w:rPr>
          <w:rFonts w:ascii="Courier New" w:hAnsi="Courier New" w:cs="Courier New"/>
          <w:sz w:val="20"/>
          <w:szCs w:val="20"/>
        </w:rPr>
      </w:pPr>
      <w:r w:rsidRPr="000E4E9D">
        <w:rPr>
          <w:rFonts w:ascii="Courier New" w:hAnsi="Courier New" w:cs="Courier New"/>
          <w:sz w:val="20"/>
          <w:szCs w:val="20"/>
        </w:rPr>
        <w:t>99</w:t>
      </w:r>
      <w:r w:rsidR="00491000">
        <w:rPr>
          <w:rFonts w:ascii="Courier New" w:hAnsi="Courier New" w:cs="Courier New"/>
          <w:sz w:val="20"/>
          <w:szCs w:val="20"/>
        </w:rPr>
        <w:tab/>
      </w:r>
      <w:r w:rsidR="00696215">
        <w:rPr>
          <w:rFonts w:ascii="Courier New" w:hAnsi="Courier New" w:cs="Courier New"/>
          <w:sz w:val="20"/>
          <w:szCs w:val="20"/>
        </w:rPr>
        <w:t>(vol) refuse</w:t>
      </w:r>
      <w:r w:rsidRPr="000E4E9D">
        <w:rPr>
          <w:rFonts w:ascii="Courier New" w:hAnsi="Courier New" w:cs="Courier New"/>
          <w:sz w:val="20"/>
          <w:szCs w:val="20"/>
        </w:rPr>
        <w:t xml:space="preserve"> not to answer</w:t>
      </w:r>
    </w:p>
    <w:p w14:paraId="57CCA151" w14:textId="77777777" w:rsidR="00BD0669" w:rsidRPr="000E4E9D" w:rsidRDefault="00BD0669" w:rsidP="009747C7">
      <w:pPr>
        <w:pStyle w:val="0-Basic"/>
        <w:rPr>
          <w:rFonts w:ascii="Courier New" w:hAnsi="Courier New" w:cs="Courier New"/>
          <w:sz w:val="20"/>
          <w:szCs w:val="20"/>
        </w:rPr>
      </w:pPr>
    </w:p>
    <w:p w14:paraId="54B3DA02" w14:textId="68B0EDDE" w:rsidR="00D03E48" w:rsidRPr="000E4E9D" w:rsidRDefault="00491000" w:rsidP="00395F3D">
      <w:pPr>
        <w:pStyle w:val="0-Basic"/>
        <w:ind w:left="360" w:hanging="360"/>
        <w:rPr>
          <w:rFonts w:ascii="Courier New" w:hAnsi="Courier New" w:cs="Courier New"/>
          <w:color w:val="FF0000"/>
          <w:sz w:val="20"/>
          <w:szCs w:val="20"/>
        </w:rPr>
      </w:pPr>
      <w:r>
        <w:rPr>
          <w:rFonts w:ascii="Courier New" w:hAnsi="Courier New" w:cs="Courier New"/>
          <w:sz w:val="20"/>
          <w:szCs w:val="20"/>
        </w:rPr>
        <w:t xml:space="preserve">2. </w:t>
      </w:r>
      <w:r w:rsidR="00D03E48" w:rsidRPr="000E4E9D">
        <w:rPr>
          <w:rFonts w:ascii="Courier New" w:hAnsi="Courier New" w:cs="Courier New"/>
          <w:sz w:val="20"/>
          <w:szCs w:val="20"/>
        </w:rPr>
        <w:t xml:space="preserve">Overall, do you approve or disapprove of the way that Gavin Newsom is handling his job as governor of California? </w:t>
      </w:r>
    </w:p>
    <w:p w14:paraId="12BF5A71" w14:textId="77777777" w:rsidR="00D03E48" w:rsidRPr="000E4E9D" w:rsidRDefault="00D03E48" w:rsidP="00D03E48">
      <w:pPr>
        <w:pStyle w:val="0-Basic"/>
        <w:rPr>
          <w:rFonts w:ascii="Courier New" w:hAnsi="Courier New" w:cs="Courier New"/>
          <w:sz w:val="20"/>
          <w:szCs w:val="20"/>
        </w:rPr>
      </w:pPr>
    </w:p>
    <w:p w14:paraId="51FD611D" w14:textId="4D79ABCD" w:rsidR="00D03E48" w:rsidRPr="000E4E9D" w:rsidRDefault="00D03E48" w:rsidP="000C7BDC">
      <w:pPr>
        <w:pStyle w:val="0-Basic"/>
        <w:ind w:left="720" w:firstLine="720"/>
        <w:rPr>
          <w:rFonts w:ascii="Courier New" w:hAnsi="Courier New" w:cs="Courier New"/>
          <w:sz w:val="20"/>
          <w:szCs w:val="20"/>
        </w:rPr>
      </w:pPr>
      <w:r w:rsidRPr="000E4E9D">
        <w:rPr>
          <w:rFonts w:ascii="Courier New" w:hAnsi="Courier New" w:cs="Courier New"/>
          <w:sz w:val="20"/>
          <w:szCs w:val="20"/>
        </w:rPr>
        <w:t>1</w:t>
      </w:r>
      <w:r w:rsidR="00491000">
        <w:rPr>
          <w:rFonts w:ascii="Courier New" w:hAnsi="Courier New" w:cs="Courier New"/>
          <w:sz w:val="20"/>
          <w:szCs w:val="20"/>
        </w:rPr>
        <w:tab/>
      </w:r>
      <w:r w:rsidR="005F204D" w:rsidRPr="000E4E9D">
        <w:rPr>
          <w:rFonts w:ascii="Courier New" w:hAnsi="Courier New" w:cs="Courier New"/>
          <w:sz w:val="20"/>
          <w:szCs w:val="20"/>
        </w:rPr>
        <w:t>a</w:t>
      </w:r>
      <w:r w:rsidRPr="000E4E9D">
        <w:rPr>
          <w:rFonts w:ascii="Courier New" w:hAnsi="Courier New" w:cs="Courier New"/>
          <w:sz w:val="20"/>
          <w:szCs w:val="20"/>
        </w:rPr>
        <w:t>pprove</w:t>
      </w:r>
    </w:p>
    <w:p w14:paraId="421D43A1" w14:textId="216B69A1" w:rsidR="00E017F7" w:rsidRDefault="00D03E48" w:rsidP="000C7BDC">
      <w:pPr>
        <w:pStyle w:val="0-Basic"/>
        <w:ind w:left="720" w:firstLine="720"/>
        <w:rPr>
          <w:rFonts w:ascii="Courier New" w:hAnsi="Courier New" w:cs="Courier New"/>
          <w:sz w:val="20"/>
          <w:szCs w:val="20"/>
        </w:rPr>
      </w:pPr>
      <w:r w:rsidRPr="000E4E9D">
        <w:rPr>
          <w:rFonts w:ascii="Courier New" w:hAnsi="Courier New" w:cs="Courier New"/>
          <w:sz w:val="20"/>
          <w:szCs w:val="20"/>
        </w:rPr>
        <w:t>2</w:t>
      </w:r>
      <w:r w:rsidR="00491000">
        <w:rPr>
          <w:rFonts w:ascii="Courier New" w:hAnsi="Courier New" w:cs="Courier New"/>
          <w:sz w:val="20"/>
          <w:szCs w:val="20"/>
        </w:rPr>
        <w:tab/>
      </w:r>
      <w:r w:rsidR="005F204D" w:rsidRPr="000E4E9D">
        <w:rPr>
          <w:rFonts w:ascii="Courier New" w:hAnsi="Courier New" w:cs="Courier New"/>
          <w:sz w:val="20"/>
          <w:szCs w:val="20"/>
        </w:rPr>
        <w:t>d</w:t>
      </w:r>
      <w:r w:rsidRPr="000E4E9D">
        <w:rPr>
          <w:rFonts w:ascii="Courier New" w:hAnsi="Courier New" w:cs="Courier New"/>
          <w:sz w:val="20"/>
          <w:szCs w:val="20"/>
        </w:rPr>
        <w:t>isapprove</w:t>
      </w:r>
    </w:p>
    <w:p w14:paraId="10308A8D" w14:textId="77777777" w:rsidR="000C7BDC" w:rsidRPr="005D05C7" w:rsidRDefault="000C7BDC" w:rsidP="000C7BD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1401040" w14:textId="77777777" w:rsidR="000C7BDC" w:rsidRPr="000C7BDC" w:rsidRDefault="000C7BDC" w:rsidP="000C7BD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7FB19E4" w14:textId="017DC913" w:rsidR="00E017F7" w:rsidRPr="000E4E9D" w:rsidRDefault="00E017F7" w:rsidP="00E017F7">
      <w:pPr>
        <w:pStyle w:val="0-Basic"/>
        <w:rPr>
          <w:rFonts w:ascii="Courier New" w:hAnsi="Courier New" w:cs="Courier New"/>
          <w:sz w:val="20"/>
          <w:szCs w:val="20"/>
        </w:rPr>
      </w:pPr>
    </w:p>
    <w:p w14:paraId="61317CF6" w14:textId="77777777" w:rsidR="00EA195C" w:rsidRDefault="00395F3D" w:rsidP="00EA195C">
      <w:pPr>
        <w:ind w:left="360" w:hanging="360"/>
        <w:rPr>
          <w:rFonts w:ascii="Courier New" w:hAnsi="Courier New" w:cs="Courier New"/>
          <w:sz w:val="20"/>
          <w:szCs w:val="20"/>
        </w:rPr>
      </w:pPr>
      <w:r>
        <w:rPr>
          <w:rFonts w:ascii="Courier New" w:hAnsi="Courier New" w:cs="Courier New"/>
          <w:sz w:val="20"/>
          <w:szCs w:val="20"/>
        </w:rPr>
        <w:t xml:space="preserve">3. </w:t>
      </w:r>
      <w:r w:rsidR="00D03E48" w:rsidRPr="000E4E9D">
        <w:rPr>
          <w:rFonts w:ascii="Courier New" w:hAnsi="Courier New" w:cs="Courier New"/>
          <w:sz w:val="20"/>
          <w:szCs w:val="20"/>
        </w:rPr>
        <w:t xml:space="preserve">Overall, do you approve or disapprove of the way that the California Legislature is handling its job? </w:t>
      </w:r>
    </w:p>
    <w:p w14:paraId="3C667AE3" w14:textId="77777777" w:rsidR="00EA195C" w:rsidRDefault="00EA195C" w:rsidP="00EA195C">
      <w:pPr>
        <w:ind w:left="360" w:hanging="360"/>
        <w:rPr>
          <w:rFonts w:ascii="Courier New" w:hAnsi="Courier New" w:cs="Courier New"/>
          <w:sz w:val="20"/>
          <w:szCs w:val="20"/>
        </w:rPr>
      </w:pPr>
    </w:p>
    <w:p w14:paraId="5B5C2562" w14:textId="1D4E5577" w:rsidR="00EA195C" w:rsidRPr="000E4E9D" w:rsidRDefault="00EA195C" w:rsidP="00EA195C">
      <w:pPr>
        <w:ind w:left="1080" w:firstLine="360"/>
        <w:rPr>
          <w:rFonts w:ascii="Courier New" w:hAnsi="Courier New" w:cs="Courier New"/>
          <w:sz w:val="20"/>
          <w:szCs w:val="20"/>
        </w:rPr>
      </w:pPr>
      <w:bookmarkStart w:id="0" w:name="_Hlk216694917"/>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7912F93D" w14:textId="77777777" w:rsidR="00EA195C" w:rsidRDefault="00EA195C"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67F094CA"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388FE80"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0"/>
    <w:p w14:paraId="43FFE61A" w14:textId="77777777" w:rsidR="00180C1C" w:rsidRDefault="00180C1C" w:rsidP="00E017F7">
      <w:pPr>
        <w:pStyle w:val="0-Basic"/>
        <w:rPr>
          <w:rFonts w:ascii="Courier New" w:hAnsi="Courier New" w:cs="Courier New"/>
          <w:sz w:val="20"/>
          <w:szCs w:val="20"/>
        </w:rPr>
      </w:pPr>
    </w:p>
    <w:p w14:paraId="73CDBD75" w14:textId="77777777" w:rsidR="00725269" w:rsidRDefault="00725269" w:rsidP="00A5328E">
      <w:pPr>
        <w:pStyle w:val="0-Basic"/>
        <w:ind w:left="270" w:hanging="270"/>
        <w:rPr>
          <w:rFonts w:ascii="Courier New" w:hAnsi="Courier New" w:cs="Courier New"/>
          <w:sz w:val="20"/>
          <w:szCs w:val="20"/>
          <w:lang w:val="en-GB"/>
        </w:rPr>
      </w:pPr>
      <w:r>
        <w:rPr>
          <w:rFonts w:ascii="Courier New" w:hAnsi="Courier New" w:cs="Courier New"/>
          <w:sz w:val="20"/>
          <w:szCs w:val="20"/>
        </w:rPr>
        <w:t xml:space="preserve">4. </w:t>
      </w:r>
      <w:r w:rsidRPr="00725269">
        <w:rPr>
          <w:rFonts w:ascii="Courier New" w:hAnsi="Courier New" w:cs="Courier New"/>
          <w:sz w:val="20"/>
          <w:szCs w:val="20"/>
          <w:lang w:val="en-GB"/>
        </w:rPr>
        <w:t xml:space="preserve">Overall, do you approve or disapprove of the job that the state legislators representing your assembly and senate districts are doing at this time? </w:t>
      </w:r>
    </w:p>
    <w:p w14:paraId="35506CDB" w14:textId="77777777" w:rsidR="00725269" w:rsidRPr="00725269" w:rsidRDefault="00725269" w:rsidP="00725269">
      <w:pPr>
        <w:pStyle w:val="0-Basic"/>
        <w:rPr>
          <w:rFonts w:ascii="Courier New" w:hAnsi="Courier New" w:cs="Courier New"/>
          <w:sz w:val="20"/>
          <w:szCs w:val="20"/>
          <w:lang w:val="en-GB"/>
        </w:rPr>
      </w:pPr>
    </w:p>
    <w:p w14:paraId="7A36C2A5" w14:textId="77777777" w:rsidR="00725269" w:rsidRPr="000E4E9D" w:rsidRDefault="00725269" w:rsidP="00725269">
      <w:pPr>
        <w:ind w:left="1080" w:firstLine="36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0E4E9D">
        <w:rPr>
          <w:rFonts w:ascii="Courier New" w:hAnsi="Courier New" w:cs="Courier New"/>
          <w:sz w:val="20"/>
          <w:szCs w:val="20"/>
        </w:rPr>
        <w:t>approve</w:t>
      </w:r>
    </w:p>
    <w:p w14:paraId="21D627B5" w14:textId="77777777" w:rsidR="00725269" w:rsidRDefault="00725269" w:rsidP="00725269">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Pr="000E4E9D">
        <w:rPr>
          <w:rFonts w:ascii="Courier New" w:hAnsi="Courier New" w:cs="Courier New"/>
          <w:sz w:val="20"/>
          <w:szCs w:val="20"/>
        </w:rPr>
        <w:t>disapprove</w:t>
      </w:r>
    </w:p>
    <w:p w14:paraId="2FBE16A8" w14:textId="77777777" w:rsidR="00725269" w:rsidRPr="005D05C7" w:rsidRDefault="00725269" w:rsidP="00725269">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3FC95C3" w14:textId="7A6CFF09" w:rsidR="00696215" w:rsidRDefault="00725269" w:rsidP="0069621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DE2A1FA" w14:textId="66772154" w:rsidR="00725269" w:rsidRPr="000E4E9D" w:rsidRDefault="00696215" w:rsidP="00696215">
      <w:pPr>
        <w:rPr>
          <w:rFonts w:ascii="Courier New" w:hAnsi="Courier New" w:cs="Courier New"/>
          <w:sz w:val="20"/>
          <w:szCs w:val="20"/>
        </w:rPr>
      </w:pPr>
      <w:r>
        <w:rPr>
          <w:rFonts w:ascii="Courier New" w:hAnsi="Courier New" w:cs="Courier New"/>
          <w:sz w:val="20"/>
          <w:szCs w:val="20"/>
        </w:rPr>
        <w:br w:type="page"/>
      </w:r>
    </w:p>
    <w:p w14:paraId="1B9849FF" w14:textId="1046D921" w:rsidR="00C679AA" w:rsidRDefault="00725269" w:rsidP="00EA195C">
      <w:pPr>
        <w:ind w:left="360" w:hanging="360"/>
        <w:rPr>
          <w:rFonts w:ascii="Courier New" w:hAnsi="Courier New" w:cs="Courier New"/>
          <w:sz w:val="20"/>
          <w:szCs w:val="20"/>
        </w:rPr>
      </w:pPr>
      <w:r>
        <w:rPr>
          <w:rFonts w:ascii="Courier New" w:hAnsi="Courier New" w:cs="Courier New"/>
          <w:sz w:val="20"/>
          <w:szCs w:val="20"/>
        </w:rPr>
        <w:lastRenderedPageBreak/>
        <w:t>5</w:t>
      </w:r>
      <w:r w:rsidR="00395F3D">
        <w:rPr>
          <w:rFonts w:ascii="Courier New" w:hAnsi="Courier New" w:cs="Courier New"/>
          <w:sz w:val="20"/>
          <w:szCs w:val="20"/>
        </w:rPr>
        <w:t xml:space="preserve">. </w:t>
      </w:r>
      <w:r w:rsidR="00983851">
        <w:rPr>
          <w:rFonts w:ascii="Courier New" w:hAnsi="Courier New" w:cs="Courier New"/>
          <w:sz w:val="20"/>
          <w:szCs w:val="20"/>
        </w:rPr>
        <w:t>Do you think things in California are generally going in the right direction or the wrong direction?</w:t>
      </w:r>
    </w:p>
    <w:p w14:paraId="2F3AE116" w14:textId="77777777" w:rsidR="00983851" w:rsidRPr="000E4E9D" w:rsidRDefault="00983851" w:rsidP="00EA195C">
      <w:pPr>
        <w:ind w:left="360" w:hanging="360"/>
        <w:rPr>
          <w:rFonts w:ascii="Courier New" w:hAnsi="Courier New" w:cs="Courier New"/>
          <w:b/>
          <w:bCs/>
          <w:sz w:val="20"/>
          <w:szCs w:val="20"/>
        </w:rPr>
      </w:pPr>
    </w:p>
    <w:p w14:paraId="4285383F" w14:textId="3842337C" w:rsidR="00EA195C" w:rsidRPr="000E4E9D" w:rsidRDefault="00EA195C"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983851">
        <w:rPr>
          <w:rFonts w:ascii="Courier New" w:hAnsi="Courier New" w:cs="Courier New"/>
          <w:sz w:val="20"/>
          <w:szCs w:val="20"/>
        </w:rPr>
        <w:t>right direction</w:t>
      </w:r>
    </w:p>
    <w:p w14:paraId="0BCBA44E" w14:textId="61CFF448" w:rsidR="00EA195C" w:rsidRDefault="00EA195C" w:rsidP="00EA195C">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r>
      <w:r w:rsidR="00983851">
        <w:rPr>
          <w:rFonts w:ascii="Courier New" w:hAnsi="Courier New" w:cs="Courier New"/>
          <w:sz w:val="20"/>
          <w:szCs w:val="20"/>
        </w:rPr>
        <w:t>wrong direction</w:t>
      </w:r>
    </w:p>
    <w:p w14:paraId="1E6AE887" w14:textId="77777777" w:rsidR="00EA195C" w:rsidRPr="005D05C7" w:rsidRDefault="00EA195C" w:rsidP="00EA195C">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667529F" w14:textId="77777777" w:rsidR="00EA195C" w:rsidRPr="000C7BDC" w:rsidRDefault="00EA195C" w:rsidP="00EA195C">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57C4DAE" w14:textId="77777777" w:rsidR="00E017F7" w:rsidRPr="000E4E9D" w:rsidRDefault="00E017F7" w:rsidP="00E017F7">
      <w:pPr>
        <w:pStyle w:val="0-Basic"/>
        <w:rPr>
          <w:rFonts w:ascii="Courier New" w:hAnsi="Courier New" w:cs="Courier New"/>
          <w:color w:val="BBB5B3" w:themeColor="background2" w:themeTint="99"/>
          <w:sz w:val="20"/>
          <w:szCs w:val="20"/>
        </w:rPr>
      </w:pPr>
    </w:p>
    <w:p w14:paraId="6158D23F" w14:textId="3285E278" w:rsidR="00395F3D" w:rsidRDefault="00725269" w:rsidP="00A5328E">
      <w:pPr>
        <w:ind w:left="360" w:hanging="360"/>
        <w:rPr>
          <w:rFonts w:ascii="Courier New" w:hAnsi="Courier New" w:cs="Courier New"/>
          <w:sz w:val="20"/>
          <w:szCs w:val="20"/>
        </w:rPr>
      </w:pPr>
      <w:r>
        <w:rPr>
          <w:rFonts w:ascii="Courier New" w:hAnsi="Courier New" w:cs="Courier New"/>
          <w:sz w:val="20"/>
          <w:szCs w:val="20"/>
        </w:rPr>
        <w:t>6</w:t>
      </w:r>
      <w:r w:rsidR="0094194A">
        <w:rPr>
          <w:rFonts w:ascii="Courier New" w:hAnsi="Courier New" w:cs="Courier New"/>
          <w:sz w:val="20"/>
          <w:szCs w:val="20"/>
        </w:rPr>
        <w:t>. Turning to economic conditions in California, do you think that during the next 12 months we will have good times financially or bad times?</w:t>
      </w:r>
    </w:p>
    <w:p w14:paraId="2A3941FE" w14:textId="77777777" w:rsidR="0094194A" w:rsidRDefault="0094194A" w:rsidP="00983851">
      <w:pPr>
        <w:ind w:left="360" w:hanging="360"/>
        <w:rPr>
          <w:rFonts w:ascii="Courier New" w:hAnsi="Courier New" w:cs="Courier New"/>
          <w:sz w:val="20"/>
          <w:szCs w:val="20"/>
        </w:rPr>
      </w:pPr>
    </w:p>
    <w:p w14:paraId="6E622F05" w14:textId="4ED5EAA8" w:rsidR="0094194A" w:rsidRPr="000E4E9D" w:rsidRDefault="0094194A" w:rsidP="0094194A">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good times</w:t>
      </w:r>
    </w:p>
    <w:p w14:paraId="47B2D484" w14:textId="6413FC0F" w:rsidR="0094194A" w:rsidRDefault="0094194A" w:rsidP="0094194A">
      <w:pPr>
        <w:pStyle w:val="0-Basic"/>
        <w:ind w:left="720" w:firstLine="720"/>
        <w:rPr>
          <w:rFonts w:ascii="Courier New" w:hAnsi="Courier New" w:cs="Courier New"/>
          <w:sz w:val="20"/>
          <w:szCs w:val="20"/>
        </w:rPr>
      </w:pPr>
      <w:r w:rsidRPr="000E4E9D">
        <w:rPr>
          <w:rFonts w:ascii="Courier New" w:hAnsi="Courier New" w:cs="Courier New"/>
          <w:sz w:val="20"/>
          <w:szCs w:val="20"/>
        </w:rPr>
        <w:t>2</w:t>
      </w:r>
      <w:r>
        <w:rPr>
          <w:rFonts w:ascii="Courier New" w:hAnsi="Courier New" w:cs="Courier New"/>
          <w:sz w:val="20"/>
          <w:szCs w:val="20"/>
        </w:rPr>
        <w:tab/>
        <w:t>bad times</w:t>
      </w:r>
    </w:p>
    <w:p w14:paraId="328FB5FA" w14:textId="77777777" w:rsidR="0094194A" w:rsidRPr="005D05C7" w:rsidRDefault="0094194A" w:rsidP="0094194A">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E45127C" w14:textId="77777777" w:rsidR="0094194A" w:rsidRDefault="0094194A" w:rsidP="0094194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85B9E3A" w14:textId="77777777" w:rsidR="0021088C" w:rsidRDefault="0021088C" w:rsidP="0021088C">
      <w:pPr>
        <w:rPr>
          <w:rFonts w:ascii="Courier New" w:hAnsi="Courier New" w:cs="Courier New"/>
          <w:sz w:val="20"/>
          <w:szCs w:val="20"/>
        </w:rPr>
      </w:pPr>
    </w:p>
    <w:p w14:paraId="34A1CB0A" w14:textId="54CFA8B2" w:rsidR="0021088C" w:rsidRPr="000C7BDC" w:rsidRDefault="00725269" w:rsidP="0021088C">
      <w:pPr>
        <w:rPr>
          <w:rFonts w:ascii="Courier New" w:hAnsi="Courier New" w:cs="Courier New"/>
          <w:sz w:val="20"/>
          <w:szCs w:val="20"/>
        </w:rPr>
      </w:pPr>
      <w:r>
        <w:rPr>
          <w:rFonts w:ascii="Courier New" w:hAnsi="Courier New" w:cs="Courier New"/>
          <w:sz w:val="20"/>
          <w:szCs w:val="20"/>
        </w:rPr>
        <w:t>Changing topics</w:t>
      </w:r>
      <w:r w:rsidR="0021088C">
        <w:rPr>
          <w:rFonts w:ascii="Courier New" w:hAnsi="Courier New" w:cs="Courier New"/>
          <w:sz w:val="20"/>
          <w:szCs w:val="20"/>
        </w:rPr>
        <w:t>,</w:t>
      </w:r>
    </w:p>
    <w:p w14:paraId="22F2418B" w14:textId="77777777" w:rsidR="00227D2F" w:rsidRDefault="00227D2F" w:rsidP="00227D2F">
      <w:pPr>
        <w:rPr>
          <w:rFonts w:ascii="Courier New" w:hAnsi="Courier New" w:cs="Courier New"/>
          <w:sz w:val="20"/>
          <w:szCs w:val="20"/>
        </w:rPr>
      </w:pPr>
    </w:p>
    <w:p w14:paraId="5434F075" w14:textId="77777777" w:rsidR="00725269" w:rsidRPr="00725269" w:rsidRDefault="00227D2F" w:rsidP="00725269">
      <w:pPr>
        <w:ind w:left="360" w:hanging="360"/>
        <w:rPr>
          <w:rFonts w:ascii="Courier New" w:hAnsi="Courier New" w:cs="Courier New"/>
          <w:sz w:val="20"/>
          <w:szCs w:val="20"/>
        </w:rPr>
      </w:pPr>
      <w:r>
        <w:rPr>
          <w:rFonts w:ascii="Courier New" w:hAnsi="Courier New" w:cs="Courier New"/>
          <w:sz w:val="20"/>
          <w:szCs w:val="20"/>
        </w:rPr>
        <w:t xml:space="preserve">7. </w:t>
      </w:r>
      <w:r w:rsidR="00725269" w:rsidRPr="00725269">
        <w:rPr>
          <w:rFonts w:ascii="Courier New" w:hAnsi="Courier New" w:cs="Courier New"/>
          <w:sz w:val="20"/>
          <w:szCs w:val="20"/>
        </w:rPr>
        <w:t xml:space="preserve">How much of a problem is housing affordability in your part of California? Is it a big problem, somewhat of a problem, or not a problem? </w:t>
      </w:r>
    </w:p>
    <w:p w14:paraId="3BE003C4" w14:textId="77777777" w:rsidR="00227D2F" w:rsidRPr="00227D2F" w:rsidRDefault="00227D2F" w:rsidP="00696215">
      <w:pPr>
        <w:rPr>
          <w:rFonts w:ascii="Courier New" w:hAnsi="Courier New" w:cs="Courier New"/>
          <w:sz w:val="20"/>
          <w:szCs w:val="20"/>
        </w:rPr>
      </w:pPr>
    </w:p>
    <w:p w14:paraId="3F3EF2DD" w14:textId="0B97BABE" w:rsidR="00227D2F" w:rsidRDefault="00227D2F" w:rsidP="00227D2F">
      <w:pPr>
        <w:pStyle w:val="0-Basic"/>
        <w:ind w:left="720" w:firstLine="720"/>
        <w:rPr>
          <w:rFonts w:ascii="Courier New" w:hAnsi="Courier New" w:cs="Courier New"/>
          <w:sz w:val="20"/>
          <w:szCs w:val="20"/>
        </w:rPr>
      </w:pPr>
      <w:bookmarkStart w:id="1" w:name="_Hlk216695002"/>
      <w:r w:rsidRPr="000E4E9D">
        <w:rPr>
          <w:rFonts w:ascii="Courier New" w:hAnsi="Courier New" w:cs="Courier New"/>
          <w:sz w:val="20"/>
          <w:szCs w:val="20"/>
        </w:rPr>
        <w:t>1</w:t>
      </w:r>
      <w:r>
        <w:rPr>
          <w:rFonts w:ascii="Courier New" w:hAnsi="Courier New" w:cs="Courier New"/>
          <w:sz w:val="20"/>
          <w:szCs w:val="20"/>
        </w:rPr>
        <w:tab/>
      </w:r>
      <w:r w:rsidR="00725269">
        <w:rPr>
          <w:rFonts w:ascii="Courier New" w:hAnsi="Courier New" w:cs="Courier New"/>
          <w:sz w:val="20"/>
          <w:szCs w:val="20"/>
        </w:rPr>
        <w:t>big problem</w:t>
      </w:r>
    </w:p>
    <w:p w14:paraId="62C2A3A1" w14:textId="4E0AA923" w:rsidR="00227D2F" w:rsidRDefault="00227D2F" w:rsidP="00227D2F">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725269">
        <w:rPr>
          <w:rFonts w:ascii="Courier New" w:hAnsi="Courier New" w:cs="Courier New"/>
          <w:sz w:val="20"/>
          <w:szCs w:val="20"/>
        </w:rPr>
        <w:t>somewhat of a problem</w:t>
      </w:r>
    </w:p>
    <w:p w14:paraId="145B4BDB" w14:textId="5DD3CA34" w:rsidR="00227D2F" w:rsidRDefault="00227D2F" w:rsidP="00227D2F">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725269">
        <w:rPr>
          <w:rFonts w:ascii="Courier New" w:hAnsi="Courier New" w:cs="Courier New"/>
          <w:sz w:val="20"/>
          <w:szCs w:val="20"/>
        </w:rPr>
        <w:t>not a problem</w:t>
      </w:r>
    </w:p>
    <w:p w14:paraId="7D62AF04" w14:textId="77777777" w:rsidR="00227D2F" w:rsidRPr="005D05C7" w:rsidRDefault="00227D2F" w:rsidP="00227D2F">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DE13127" w14:textId="77777777" w:rsidR="00227D2F" w:rsidRPr="000C7BDC" w:rsidRDefault="00227D2F" w:rsidP="00227D2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1"/>
    <w:p w14:paraId="6F2DD9D2" w14:textId="77777777" w:rsidR="00227D2F" w:rsidRDefault="00227D2F" w:rsidP="00227D2F">
      <w:pPr>
        <w:rPr>
          <w:rFonts w:ascii="Courier New" w:hAnsi="Courier New" w:cs="Courier New"/>
          <w:sz w:val="20"/>
          <w:szCs w:val="20"/>
        </w:rPr>
      </w:pPr>
    </w:p>
    <w:p w14:paraId="38964C55" w14:textId="77777777" w:rsidR="00725269" w:rsidRPr="00725269" w:rsidRDefault="00227D2F" w:rsidP="00725269">
      <w:pPr>
        <w:ind w:left="360" w:hanging="360"/>
        <w:rPr>
          <w:rFonts w:ascii="Courier New" w:hAnsi="Courier New" w:cs="Courier New"/>
          <w:bCs/>
          <w:sz w:val="20"/>
          <w:szCs w:val="20"/>
        </w:rPr>
      </w:pPr>
      <w:r>
        <w:rPr>
          <w:rFonts w:ascii="Courier New" w:hAnsi="Courier New" w:cs="Courier New"/>
          <w:sz w:val="20"/>
          <w:szCs w:val="20"/>
        </w:rPr>
        <w:t xml:space="preserve">8. </w:t>
      </w:r>
      <w:r w:rsidR="00725269" w:rsidRPr="00725269">
        <w:rPr>
          <w:rFonts w:ascii="Courier New" w:hAnsi="Courier New" w:cs="Courier New"/>
          <w:bCs/>
          <w:sz w:val="20"/>
          <w:szCs w:val="20"/>
        </w:rPr>
        <w:t>Does the cost of your housing place a financial strain on you and your family today? (</w:t>
      </w:r>
      <w:r w:rsidR="00725269" w:rsidRPr="00725269">
        <w:rPr>
          <w:rFonts w:ascii="Courier New" w:hAnsi="Courier New" w:cs="Courier New"/>
          <w:b/>
          <w:sz w:val="20"/>
          <w:szCs w:val="20"/>
        </w:rPr>
        <w:t>IF YES</w:t>
      </w:r>
      <w:r w:rsidR="00725269" w:rsidRPr="00725269">
        <w:rPr>
          <w:rFonts w:ascii="Courier New" w:hAnsi="Courier New" w:cs="Courier New"/>
          <w:bCs/>
          <w:sz w:val="20"/>
          <w:szCs w:val="20"/>
        </w:rPr>
        <w:t>: Is that a lot of financial strain or only a little?)</w:t>
      </w:r>
    </w:p>
    <w:p w14:paraId="4D0A5116" w14:textId="78FB1E56" w:rsidR="00227D2F" w:rsidRPr="00227D2F" w:rsidRDefault="00227D2F" w:rsidP="00227D2F">
      <w:pPr>
        <w:ind w:left="360" w:hanging="360"/>
        <w:rPr>
          <w:rFonts w:ascii="Courier New" w:hAnsi="Courier New" w:cs="Courier New"/>
          <w:sz w:val="20"/>
          <w:szCs w:val="20"/>
        </w:rPr>
      </w:pPr>
    </w:p>
    <w:p w14:paraId="373F5FCC" w14:textId="24AC48FD" w:rsidR="00725269" w:rsidRDefault="00725269" w:rsidP="00725269">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yes, a lot</w:t>
      </w:r>
    </w:p>
    <w:p w14:paraId="154AD51A" w14:textId="1C0B9B67" w:rsidR="00725269" w:rsidRDefault="00725269" w:rsidP="00725269">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yes, a little</w:t>
      </w:r>
    </w:p>
    <w:p w14:paraId="72DDFE90" w14:textId="48F9ADE4" w:rsidR="00725269" w:rsidRDefault="00725269" w:rsidP="00725269">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w:t>
      </w:r>
    </w:p>
    <w:p w14:paraId="497BDC63" w14:textId="77777777" w:rsidR="00725269" w:rsidRPr="005D05C7" w:rsidRDefault="00725269" w:rsidP="00725269">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FC2A865" w14:textId="77777777" w:rsidR="00725269" w:rsidRPr="000C7BDC" w:rsidRDefault="00725269" w:rsidP="0072526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667F268" w14:textId="77777777" w:rsidR="00D64C2D" w:rsidRPr="00D64C2D" w:rsidRDefault="00D64C2D" w:rsidP="00D64C2D">
      <w:pPr>
        <w:rPr>
          <w:rFonts w:ascii="Courier New" w:hAnsi="Courier New" w:cs="Courier New"/>
          <w:sz w:val="20"/>
          <w:szCs w:val="20"/>
        </w:rPr>
      </w:pPr>
    </w:p>
    <w:p w14:paraId="092759F5" w14:textId="1C5F39AF" w:rsidR="00D64C2D" w:rsidRDefault="00D64C2D" w:rsidP="00725269">
      <w:pPr>
        <w:ind w:left="360" w:hanging="360"/>
        <w:rPr>
          <w:rFonts w:ascii="Courier New" w:hAnsi="Courier New" w:cs="Courier New"/>
          <w:sz w:val="20"/>
          <w:szCs w:val="20"/>
        </w:rPr>
      </w:pPr>
      <w:r>
        <w:rPr>
          <w:rFonts w:ascii="Courier New" w:hAnsi="Courier New" w:cs="Courier New"/>
          <w:sz w:val="20"/>
          <w:szCs w:val="20"/>
        </w:rPr>
        <w:t xml:space="preserve">9. </w:t>
      </w:r>
      <w:r w:rsidR="00725269" w:rsidRPr="00725269">
        <w:rPr>
          <w:rFonts w:ascii="Courier New" w:hAnsi="Courier New" w:cs="Courier New"/>
          <w:sz w:val="20"/>
          <w:szCs w:val="20"/>
        </w:rPr>
        <w:t xml:space="preserve">Compared to 6 months ago, are you NOW [ROTATE] [1] more or [2] less comfortable making a major purchase, like a home or car? </w:t>
      </w:r>
    </w:p>
    <w:p w14:paraId="5326E338" w14:textId="77777777" w:rsidR="00D64C2D" w:rsidRPr="00D64C2D" w:rsidRDefault="00D64C2D" w:rsidP="00D64C2D">
      <w:pPr>
        <w:ind w:left="360" w:hanging="360"/>
        <w:rPr>
          <w:rFonts w:ascii="Courier New" w:hAnsi="Courier New" w:cs="Courier New"/>
          <w:sz w:val="20"/>
          <w:szCs w:val="20"/>
        </w:rPr>
      </w:pPr>
    </w:p>
    <w:p w14:paraId="45B2C938" w14:textId="5E467EB1" w:rsidR="00D64C2D" w:rsidRDefault="00D64C2D" w:rsidP="00D64C2D">
      <w:pPr>
        <w:pStyle w:val="0-Basic"/>
        <w:ind w:left="720" w:firstLine="720"/>
        <w:rPr>
          <w:rFonts w:ascii="Courier New" w:hAnsi="Courier New" w:cs="Courier New"/>
          <w:sz w:val="20"/>
          <w:szCs w:val="20"/>
        </w:rPr>
      </w:pPr>
      <w:bookmarkStart w:id="2" w:name="_Hlk216695079"/>
      <w:r w:rsidRPr="000E4E9D">
        <w:rPr>
          <w:rFonts w:ascii="Courier New" w:hAnsi="Courier New" w:cs="Courier New"/>
          <w:sz w:val="20"/>
          <w:szCs w:val="20"/>
        </w:rPr>
        <w:t>1</w:t>
      </w:r>
      <w:r>
        <w:rPr>
          <w:rFonts w:ascii="Courier New" w:hAnsi="Courier New" w:cs="Courier New"/>
          <w:sz w:val="20"/>
          <w:szCs w:val="20"/>
        </w:rPr>
        <w:tab/>
      </w:r>
      <w:r w:rsidR="00725269">
        <w:rPr>
          <w:rFonts w:ascii="Courier New" w:hAnsi="Courier New" w:cs="Courier New"/>
          <w:sz w:val="20"/>
          <w:szCs w:val="20"/>
        </w:rPr>
        <w:t>more comfortable</w:t>
      </w:r>
    </w:p>
    <w:p w14:paraId="2AF20AF0" w14:textId="29EB77B7" w:rsidR="00D64C2D" w:rsidRDefault="00D64C2D" w:rsidP="00D64C2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725269">
        <w:rPr>
          <w:rFonts w:ascii="Courier New" w:hAnsi="Courier New" w:cs="Courier New"/>
          <w:sz w:val="20"/>
          <w:szCs w:val="20"/>
        </w:rPr>
        <w:t>less comfortable</w:t>
      </w:r>
    </w:p>
    <w:p w14:paraId="76DE528A" w14:textId="77777777" w:rsidR="00D64C2D" w:rsidRPr="005D05C7" w:rsidRDefault="00D64C2D" w:rsidP="00D64C2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A11793C" w14:textId="77777777" w:rsidR="00D64C2D" w:rsidRPr="000C7BDC" w:rsidRDefault="00D64C2D" w:rsidP="00D64C2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2"/>
    <w:p w14:paraId="24B0BC33" w14:textId="77777777" w:rsidR="00D64C2D" w:rsidRDefault="00D64C2D" w:rsidP="00D64C2D">
      <w:pPr>
        <w:rPr>
          <w:rFonts w:ascii="Courier New" w:hAnsi="Courier New" w:cs="Courier New"/>
          <w:sz w:val="20"/>
          <w:szCs w:val="20"/>
        </w:rPr>
      </w:pPr>
    </w:p>
    <w:p w14:paraId="52EB40F8" w14:textId="77777777" w:rsidR="00725269" w:rsidRPr="00725269" w:rsidRDefault="00D64C2D" w:rsidP="00725269">
      <w:pPr>
        <w:ind w:left="360" w:hanging="360"/>
        <w:rPr>
          <w:rFonts w:ascii="Courier New" w:hAnsi="Courier New" w:cs="Courier New"/>
          <w:sz w:val="20"/>
          <w:szCs w:val="20"/>
        </w:rPr>
      </w:pPr>
      <w:r>
        <w:rPr>
          <w:rFonts w:ascii="Courier New" w:hAnsi="Courier New" w:cs="Courier New"/>
          <w:sz w:val="20"/>
          <w:szCs w:val="20"/>
        </w:rPr>
        <w:t xml:space="preserve">10. </w:t>
      </w:r>
      <w:r w:rsidR="00725269" w:rsidRPr="00725269">
        <w:rPr>
          <w:rFonts w:ascii="Courier New" w:hAnsi="Courier New" w:cs="Courier New"/>
          <w:sz w:val="20"/>
          <w:szCs w:val="20"/>
        </w:rPr>
        <w:t xml:space="preserve">Compared to 6 months ago, are you NOW [ROTATE] [1] more or [2] less comfortable making other household purchases? </w:t>
      </w:r>
    </w:p>
    <w:p w14:paraId="08D64094" w14:textId="77777777" w:rsidR="00D64C2D" w:rsidRPr="00227D2F" w:rsidRDefault="00D64C2D" w:rsidP="00696215">
      <w:pPr>
        <w:rPr>
          <w:rFonts w:ascii="Courier New" w:hAnsi="Courier New" w:cs="Courier New"/>
          <w:sz w:val="20"/>
          <w:szCs w:val="20"/>
        </w:rPr>
      </w:pPr>
    </w:p>
    <w:p w14:paraId="365AC02E" w14:textId="77777777" w:rsidR="00725269" w:rsidRPr="00725269" w:rsidRDefault="00725269" w:rsidP="00725269">
      <w:pPr>
        <w:ind w:left="720" w:firstLine="720"/>
        <w:rPr>
          <w:rFonts w:ascii="Courier New" w:eastAsia="Times New Roman" w:hAnsi="Courier New" w:cs="Courier New"/>
          <w:color w:val="000000"/>
          <w:sz w:val="20"/>
          <w:szCs w:val="20"/>
          <w:lang w:val="en-US" w:eastAsia="en-US"/>
        </w:rPr>
      </w:pPr>
      <w:r w:rsidRPr="00725269">
        <w:rPr>
          <w:rFonts w:ascii="Courier New" w:eastAsia="Times New Roman" w:hAnsi="Courier New" w:cs="Courier New"/>
          <w:color w:val="000000"/>
          <w:sz w:val="20"/>
          <w:szCs w:val="20"/>
          <w:lang w:val="en-US" w:eastAsia="en-US"/>
        </w:rPr>
        <w:t>1</w:t>
      </w:r>
      <w:r w:rsidRPr="00725269">
        <w:rPr>
          <w:rFonts w:ascii="Courier New" w:eastAsia="Times New Roman" w:hAnsi="Courier New" w:cs="Courier New"/>
          <w:color w:val="000000"/>
          <w:sz w:val="20"/>
          <w:szCs w:val="20"/>
          <w:lang w:val="en-US" w:eastAsia="en-US"/>
        </w:rPr>
        <w:tab/>
        <w:t>more comfortable</w:t>
      </w:r>
    </w:p>
    <w:p w14:paraId="528B65AC" w14:textId="77777777" w:rsidR="00725269" w:rsidRPr="00725269" w:rsidRDefault="00725269" w:rsidP="00725269">
      <w:pPr>
        <w:ind w:left="720" w:firstLine="720"/>
        <w:rPr>
          <w:rFonts w:ascii="Courier New" w:eastAsia="Times New Roman" w:hAnsi="Courier New" w:cs="Courier New"/>
          <w:color w:val="000000"/>
          <w:sz w:val="20"/>
          <w:szCs w:val="20"/>
          <w:lang w:val="en-US" w:eastAsia="en-US"/>
        </w:rPr>
      </w:pPr>
      <w:r w:rsidRPr="00725269">
        <w:rPr>
          <w:rFonts w:ascii="Courier New" w:eastAsia="Times New Roman" w:hAnsi="Courier New" w:cs="Courier New"/>
          <w:color w:val="000000"/>
          <w:sz w:val="20"/>
          <w:szCs w:val="20"/>
          <w:lang w:val="en-US" w:eastAsia="en-US"/>
        </w:rPr>
        <w:t>2</w:t>
      </w:r>
      <w:r w:rsidRPr="00725269">
        <w:rPr>
          <w:rFonts w:ascii="Courier New" w:eastAsia="Times New Roman" w:hAnsi="Courier New" w:cs="Courier New"/>
          <w:color w:val="000000"/>
          <w:sz w:val="20"/>
          <w:szCs w:val="20"/>
          <w:lang w:val="en-US" w:eastAsia="en-US"/>
        </w:rPr>
        <w:tab/>
        <w:t>less comfortable</w:t>
      </w:r>
    </w:p>
    <w:p w14:paraId="48C863D5" w14:textId="77777777" w:rsidR="00725269" w:rsidRPr="00725269" w:rsidRDefault="00725269" w:rsidP="00725269">
      <w:pPr>
        <w:ind w:left="720" w:firstLine="720"/>
        <w:rPr>
          <w:rFonts w:ascii="Courier New" w:eastAsia="Times New Roman" w:hAnsi="Courier New" w:cs="Courier New"/>
          <w:color w:val="000000"/>
          <w:sz w:val="20"/>
          <w:szCs w:val="20"/>
          <w:lang w:eastAsia="en-US"/>
        </w:rPr>
      </w:pPr>
      <w:r w:rsidRPr="00725269">
        <w:rPr>
          <w:rFonts w:ascii="Courier New" w:eastAsia="Times New Roman" w:hAnsi="Courier New" w:cs="Courier New"/>
          <w:color w:val="000000"/>
          <w:sz w:val="20"/>
          <w:szCs w:val="20"/>
          <w:lang w:eastAsia="en-US"/>
        </w:rPr>
        <w:t>8</w:t>
      </w:r>
      <w:r w:rsidRPr="00725269">
        <w:rPr>
          <w:rFonts w:ascii="Courier New" w:eastAsia="Times New Roman" w:hAnsi="Courier New" w:cs="Courier New"/>
          <w:color w:val="000000"/>
          <w:sz w:val="20"/>
          <w:szCs w:val="20"/>
          <w:lang w:eastAsia="en-US"/>
        </w:rPr>
        <w:tab/>
        <w:t>(vol) don’t know</w:t>
      </w:r>
    </w:p>
    <w:p w14:paraId="34656150" w14:textId="77777777" w:rsidR="00725269" w:rsidRDefault="00725269" w:rsidP="00725269">
      <w:pPr>
        <w:ind w:left="720" w:firstLine="720"/>
        <w:rPr>
          <w:rFonts w:ascii="Courier New" w:eastAsia="Times New Roman" w:hAnsi="Courier New" w:cs="Courier New"/>
          <w:color w:val="000000"/>
          <w:sz w:val="20"/>
          <w:szCs w:val="20"/>
          <w:lang w:eastAsia="en-US"/>
        </w:rPr>
      </w:pPr>
      <w:r w:rsidRPr="00725269">
        <w:rPr>
          <w:rFonts w:ascii="Courier New" w:eastAsia="Times New Roman" w:hAnsi="Courier New" w:cs="Courier New"/>
          <w:color w:val="000000"/>
          <w:sz w:val="20"/>
          <w:szCs w:val="20"/>
          <w:lang w:eastAsia="en-US"/>
        </w:rPr>
        <w:t>9</w:t>
      </w:r>
      <w:r w:rsidRPr="00725269">
        <w:rPr>
          <w:rFonts w:ascii="Courier New" w:eastAsia="Times New Roman" w:hAnsi="Courier New" w:cs="Courier New"/>
          <w:color w:val="000000"/>
          <w:sz w:val="20"/>
          <w:szCs w:val="20"/>
          <w:lang w:eastAsia="en-US"/>
        </w:rPr>
        <w:tab/>
        <w:t>(vol) refuse</w:t>
      </w:r>
    </w:p>
    <w:p w14:paraId="7A7221A7" w14:textId="77777777" w:rsidR="00725269" w:rsidRDefault="00725269" w:rsidP="00725269">
      <w:pPr>
        <w:ind w:left="720" w:firstLine="720"/>
        <w:rPr>
          <w:rFonts w:ascii="Courier New" w:eastAsia="Times New Roman" w:hAnsi="Courier New" w:cs="Courier New"/>
          <w:color w:val="000000"/>
          <w:sz w:val="20"/>
          <w:szCs w:val="20"/>
          <w:lang w:eastAsia="en-US"/>
        </w:rPr>
      </w:pPr>
    </w:p>
    <w:p w14:paraId="5CDB7F11" w14:textId="2663CD8E" w:rsidR="00696215" w:rsidRDefault="00696215">
      <w:pPr>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br w:type="page"/>
      </w:r>
    </w:p>
    <w:p w14:paraId="5DD188D1" w14:textId="77777777" w:rsidR="00725269" w:rsidRPr="00351975" w:rsidRDefault="00725269" w:rsidP="00725269">
      <w:pPr>
        <w:tabs>
          <w:tab w:val="left" w:pos="1740"/>
        </w:tabs>
        <w:rPr>
          <w:rFonts w:ascii="Courier New" w:eastAsia="Times New Roman" w:hAnsi="Courier New" w:cs="Courier New"/>
          <w:color w:val="000000"/>
          <w:sz w:val="20"/>
          <w:szCs w:val="20"/>
          <w:lang w:eastAsia="en-US"/>
        </w:rPr>
      </w:pPr>
    </w:p>
    <w:p w14:paraId="6BA6A423" w14:textId="06E61B01" w:rsidR="00725269" w:rsidRPr="00CC77F7" w:rsidRDefault="00725269" w:rsidP="00725269">
      <w:pPr>
        <w:ind w:left="540" w:hanging="540"/>
        <w:rPr>
          <w:rFonts w:ascii="Courier New" w:hAnsi="Courier New" w:cs="Courier New"/>
          <w:sz w:val="20"/>
          <w:szCs w:val="20"/>
        </w:rPr>
      </w:pPr>
      <w:r>
        <w:rPr>
          <w:rFonts w:ascii="Courier New" w:hAnsi="Courier New" w:cs="Courier New"/>
          <w:sz w:val="20"/>
          <w:szCs w:val="20"/>
        </w:rPr>
        <w:t>11. S</w:t>
      </w:r>
      <w:r w:rsidRPr="00CC77F7">
        <w:rPr>
          <w:rFonts w:ascii="Courier New" w:hAnsi="Courier New" w:cs="Courier New"/>
          <w:sz w:val="20"/>
          <w:szCs w:val="20"/>
        </w:rPr>
        <w:t>ome people are registered to vote and others are not. Are</w:t>
      </w:r>
      <w:r>
        <w:rPr>
          <w:rFonts w:ascii="Courier New" w:hAnsi="Courier New" w:cs="Courier New"/>
          <w:sz w:val="20"/>
          <w:szCs w:val="20"/>
        </w:rPr>
        <w:t xml:space="preserve"> </w:t>
      </w:r>
      <w:r w:rsidRPr="00CC77F7">
        <w:rPr>
          <w:rFonts w:ascii="Courier New" w:hAnsi="Courier New" w:cs="Courier New"/>
          <w:sz w:val="20"/>
          <w:szCs w:val="20"/>
        </w:rPr>
        <w:t xml:space="preserve">you </w:t>
      </w:r>
      <w:r w:rsidRPr="00CC77F7">
        <w:rPr>
          <w:rFonts w:ascii="Courier New" w:hAnsi="Courier New" w:cs="Courier New"/>
          <w:b/>
          <w:bCs/>
          <w:sz w:val="20"/>
          <w:szCs w:val="20"/>
          <w:u w:val="single"/>
        </w:rPr>
        <w:t>absolutely certain</w:t>
      </w:r>
      <w:r w:rsidRPr="00CC77F7">
        <w:rPr>
          <w:rFonts w:ascii="Courier New" w:hAnsi="Courier New" w:cs="Courier New"/>
          <w:sz w:val="20"/>
          <w:szCs w:val="20"/>
        </w:rPr>
        <w:t xml:space="preserve"> that you are registered to vote in </w:t>
      </w:r>
      <w:r>
        <w:rPr>
          <w:rFonts w:ascii="Courier New" w:hAnsi="Courier New" w:cs="Courier New"/>
          <w:sz w:val="20"/>
          <w:szCs w:val="20"/>
        </w:rPr>
        <w:t>California</w:t>
      </w:r>
      <w:r w:rsidRPr="00CC77F7">
        <w:rPr>
          <w:rFonts w:ascii="Courier New" w:hAnsi="Courier New" w:cs="Courier New"/>
          <w:sz w:val="20"/>
          <w:szCs w:val="20"/>
        </w:rPr>
        <w:t xml:space="preserve">?  </w:t>
      </w:r>
    </w:p>
    <w:p w14:paraId="72F3C14E" w14:textId="77777777" w:rsidR="00725269" w:rsidRPr="00CC77F7" w:rsidRDefault="00725269" w:rsidP="00725269">
      <w:pPr>
        <w:rPr>
          <w:rFonts w:ascii="Courier New" w:hAnsi="Courier New" w:cs="Courier New"/>
          <w:sz w:val="20"/>
          <w:szCs w:val="20"/>
        </w:rPr>
      </w:pPr>
    </w:p>
    <w:p w14:paraId="0C4BD170" w14:textId="3C3A51A0"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r w:rsidRPr="00CC77F7">
        <w:rPr>
          <w:rFonts w:ascii="Courier New" w:hAnsi="Courier New" w:cs="Courier New"/>
          <w:sz w:val="20"/>
          <w:szCs w:val="20"/>
        </w:rPr>
        <w:tab/>
        <w:t>[ASK Q</w:t>
      </w:r>
      <w:r>
        <w:rPr>
          <w:rFonts w:ascii="Courier New" w:hAnsi="Courier New" w:cs="Courier New"/>
          <w:sz w:val="20"/>
          <w:szCs w:val="20"/>
        </w:rPr>
        <w:t>11</w:t>
      </w:r>
      <w:r w:rsidRPr="00CC77F7">
        <w:rPr>
          <w:rFonts w:ascii="Courier New" w:hAnsi="Courier New" w:cs="Courier New"/>
          <w:sz w:val="20"/>
          <w:szCs w:val="20"/>
        </w:rPr>
        <w:t>a]</w:t>
      </w:r>
    </w:p>
    <w:p w14:paraId="53AE7227"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r w:rsidRPr="00CC77F7">
        <w:rPr>
          <w:rFonts w:ascii="Courier New" w:hAnsi="Courier New" w:cs="Courier New"/>
          <w:sz w:val="20"/>
          <w:szCs w:val="20"/>
        </w:rPr>
        <w:tab/>
        <w:t>[SKIP TO party]</w:t>
      </w:r>
    </w:p>
    <w:p w14:paraId="665E3269"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t>don’t know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[SKIP TO party]</w:t>
      </w:r>
    </w:p>
    <w:p w14:paraId="46C0C3BB"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 xml:space="preserve">) </w:t>
      </w:r>
      <w:r w:rsidRPr="00CC77F7">
        <w:rPr>
          <w:rFonts w:ascii="Courier New" w:hAnsi="Courier New" w:cs="Courier New"/>
          <w:sz w:val="20"/>
          <w:szCs w:val="20"/>
        </w:rPr>
        <w:tab/>
        <w:t>[SKIP TO party]</w:t>
      </w:r>
    </w:p>
    <w:p w14:paraId="6C21B1C0" w14:textId="77777777" w:rsidR="00725269" w:rsidRPr="00CC77F7" w:rsidRDefault="00725269" w:rsidP="00725269">
      <w:pPr>
        <w:rPr>
          <w:rFonts w:ascii="Courier New" w:hAnsi="Courier New" w:cs="Courier New"/>
          <w:sz w:val="20"/>
          <w:szCs w:val="20"/>
        </w:rPr>
      </w:pPr>
    </w:p>
    <w:p w14:paraId="63AD0444" w14:textId="67C37459" w:rsidR="00725269" w:rsidRPr="00CC77F7" w:rsidRDefault="00725269" w:rsidP="00725269">
      <w:pPr>
        <w:pStyle w:val="Question"/>
        <w:rPr>
          <w:rFonts w:ascii="Courier New" w:hAnsi="Courier New" w:cs="Courier New"/>
          <w:sz w:val="20"/>
          <w:szCs w:val="20"/>
        </w:rPr>
      </w:pPr>
      <w:r>
        <w:rPr>
          <w:rFonts w:ascii="Courier New" w:hAnsi="Courier New" w:cs="Courier New"/>
          <w:sz w:val="20"/>
          <w:szCs w:val="20"/>
        </w:rPr>
        <w:t>11a. Are</w:t>
      </w:r>
      <w:r w:rsidRPr="00CC77F7">
        <w:rPr>
          <w:rFonts w:ascii="Courier New" w:hAnsi="Courier New" w:cs="Courier New"/>
          <w:sz w:val="20"/>
          <w:szCs w:val="20"/>
        </w:rPr>
        <w:t xml:space="preserve"> you registered as a Democrat, a Republican, another party, or are you registered as a decline-to-state or independent voter?</w:t>
      </w:r>
      <w:r>
        <w:rPr>
          <w:rFonts w:ascii="Courier New" w:hAnsi="Courier New" w:cs="Courier New"/>
          <w:sz w:val="20"/>
          <w:szCs w:val="20"/>
        </w:rPr>
        <w:t xml:space="preserve"> </w:t>
      </w:r>
      <w:r w:rsidRPr="00CC77F7">
        <w:rPr>
          <w:rFonts w:ascii="Courier New" w:hAnsi="Courier New" w:cs="Courier New"/>
          <w:sz w:val="20"/>
          <w:szCs w:val="20"/>
        </w:rPr>
        <w:t>(INTERVIEWER: IF RESPONDENT SAYS THEY ARE REGISTERED AS “Non-Partisan” ENTER PUNCH &lt;4&gt; decline-to-state or Independent)</w:t>
      </w:r>
    </w:p>
    <w:p w14:paraId="7F8985BB" w14:textId="77777777" w:rsidR="00725269" w:rsidRPr="00CC77F7" w:rsidRDefault="00725269" w:rsidP="00725269">
      <w:pPr>
        <w:ind w:left="1440"/>
        <w:rPr>
          <w:rFonts w:ascii="Courier New" w:hAnsi="Courier New" w:cs="Courier New"/>
          <w:sz w:val="20"/>
          <w:szCs w:val="20"/>
        </w:rPr>
      </w:pPr>
    </w:p>
    <w:p w14:paraId="59DC5FC0" w14:textId="77777777" w:rsidR="00725269" w:rsidRPr="00CC77F7" w:rsidRDefault="00725269" w:rsidP="00725269">
      <w:pPr>
        <w:pStyle w:val="Question"/>
        <w:ind w:firstLine="0"/>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984079">
        <w:rPr>
          <w:rFonts w:ascii="Courier New" w:hAnsi="Courier New" w:cs="Courier New"/>
          <w:sz w:val="20"/>
          <w:szCs w:val="20"/>
        </w:rPr>
        <w:t>We understand and respect that this information is confidential, we ask only for nonpartisan research purposes and will keep all of this information absolutely anonymous</w:t>
      </w:r>
      <w:r>
        <w:rPr>
          <w:rFonts w:ascii="Courier New" w:hAnsi="Courier New" w:cs="Courier New"/>
          <w:sz w:val="20"/>
          <w:szCs w:val="20"/>
        </w:rPr>
        <w:t>.</w:t>
      </w:r>
      <w:r w:rsidRPr="00CC77F7">
        <w:rPr>
          <w:rFonts w:ascii="Courier New" w:hAnsi="Courier New" w:cs="Courier New"/>
          <w:sz w:val="20"/>
          <w:szCs w:val="20"/>
        </w:rPr>
        <w:t>”]</w:t>
      </w:r>
    </w:p>
    <w:p w14:paraId="76523CA9" w14:textId="77777777" w:rsidR="00725269" w:rsidRPr="00CC77F7" w:rsidRDefault="00725269" w:rsidP="00725269">
      <w:pPr>
        <w:ind w:left="1440"/>
        <w:rPr>
          <w:rFonts w:ascii="Courier New" w:hAnsi="Courier New" w:cs="Courier New"/>
          <w:sz w:val="20"/>
          <w:szCs w:val="20"/>
        </w:rPr>
      </w:pPr>
    </w:p>
    <w:p w14:paraId="4BEE1F86"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Democrat </w:t>
      </w:r>
    </w:p>
    <w:p w14:paraId="093C2289"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Republican </w:t>
      </w:r>
    </w:p>
    <w:p w14:paraId="6305A6DA"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 xml:space="preserve">another party (specify) </w:t>
      </w:r>
    </w:p>
    <w:p w14:paraId="6ADEE52A"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decline-to-state or independent </w:t>
      </w:r>
    </w:p>
    <w:p w14:paraId="040A72A6"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don’t know </w:t>
      </w:r>
    </w:p>
    <w:p w14:paraId="1FDCFD7C"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p>
    <w:p w14:paraId="7BF533D8" w14:textId="77777777" w:rsidR="00725269" w:rsidRPr="00CC77F7" w:rsidRDefault="00725269" w:rsidP="00725269">
      <w:pPr>
        <w:pStyle w:val="Answer"/>
        <w:rPr>
          <w:rFonts w:ascii="Courier New" w:hAnsi="Courier New" w:cs="Courier New"/>
          <w:sz w:val="20"/>
          <w:szCs w:val="20"/>
        </w:rPr>
      </w:pPr>
    </w:p>
    <w:p w14:paraId="08D2CF59" w14:textId="7B57E9A3" w:rsidR="00725269" w:rsidRPr="00CC77F7" w:rsidRDefault="00725269" w:rsidP="00725269">
      <w:pPr>
        <w:pStyle w:val="Question"/>
        <w:rPr>
          <w:rFonts w:ascii="Courier New" w:hAnsi="Courier New" w:cs="Courier New"/>
          <w:sz w:val="20"/>
          <w:szCs w:val="20"/>
        </w:rPr>
      </w:pPr>
      <w:r>
        <w:rPr>
          <w:rFonts w:ascii="Courier New" w:hAnsi="Courier New" w:cs="Courier New"/>
          <w:sz w:val="20"/>
          <w:szCs w:val="20"/>
        </w:rPr>
        <w:t>[CAW</w:t>
      </w:r>
      <w:r w:rsidRPr="00CC77F7">
        <w:rPr>
          <w:rFonts w:ascii="Courier New" w:hAnsi="Courier New" w:cs="Courier New"/>
          <w:sz w:val="20"/>
          <w:szCs w:val="20"/>
        </w:rPr>
        <w:t>I PROGRAMMING: DUMMY QUESTION TO COMBINE Q</w:t>
      </w:r>
      <w:r>
        <w:rPr>
          <w:rFonts w:ascii="Courier New" w:hAnsi="Courier New" w:cs="Courier New"/>
          <w:sz w:val="20"/>
          <w:szCs w:val="20"/>
        </w:rPr>
        <w:t>11</w:t>
      </w:r>
      <w:r w:rsidRPr="00CC77F7">
        <w:rPr>
          <w:rFonts w:ascii="Courier New" w:hAnsi="Courier New" w:cs="Courier New"/>
          <w:sz w:val="20"/>
          <w:szCs w:val="20"/>
        </w:rPr>
        <w:t xml:space="preserve"> AND Q</w:t>
      </w:r>
      <w:r>
        <w:rPr>
          <w:rFonts w:ascii="Courier New" w:hAnsi="Courier New" w:cs="Courier New"/>
          <w:sz w:val="20"/>
          <w:szCs w:val="20"/>
        </w:rPr>
        <w:t>11a</w:t>
      </w:r>
      <w:r w:rsidRPr="00CC77F7">
        <w:rPr>
          <w:rFonts w:ascii="Courier New" w:hAnsi="Courier New" w:cs="Courier New"/>
          <w:sz w:val="20"/>
          <w:szCs w:val="20"/>
        </w:rPr>
        <w:t>]</w:t>
      </w:r>
    </w:p>
    <w:p w14:paraId="1A692FC6" w14:textId="77777777" w:rsidR="00725269" w:rsidRPr="00CC77F7" w:rsidRDefault="00725269" w:rsidP="00725269">
      <w:pPr>
        <w:rPr>
          <w:rFonts w:ascii="Courier New" w:hAnsi="Courier New" w:cs="Courier New"/>
          <w:sz w:val="20"/>
          <w:szCs w:val="20"/>
        </w:rPr>
      </w:pPr>
    </w:p>
    <w:p w14:paraId="505A7960" w14:textId="710E91BE" w:rsidR="00725269" w:rsidRPr="00CC77F7" w:rsidRDefault="00725269" w:rsidP="00725269">
      <w:pPr>
        <w:pStyle w:val="Answer"/>
        <w:tabs>
          <w:tab w:val="left" w:pos="5130"/>
        </w:tabs>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xml:space="preserve">, </w:t>
      </w:r>
      <w:r w:rsidRPr="00CC77F7">
        <w:rPr>
          <w:rFonts w:ascii="Courier New" w:hAnsi="Courier New" w:cs="Courier New"/>
          <w:sz w:val="20"/>
          <w:szCs w:val="20"/>
        </w:rPr>
        <w:t>Democrat</w:t>
      </w:r>
      <w:r w:rsidRPr="00CC77F7">
        <w:rPr>
          <w:rFonts w:ascii="Courier New" w:hAnsi="Courier New" w:cs="Courier New"/>
          <w:sz w:val="20"/>
          <w:szCs w:val="20"/>
        </w:rPr>
        <w:tab/>
      </w:r>
      <w:r w:rsidRPr="00CC77F7">
        <w:rPr>
          <w:rFonts w:ascii="Courier New" w:hAnsi="Courier New" w:cs="Courier New"/>
          <w:sz w:val="20"/>
          <w:szCs w:val="20"/>
        </w:rPr>
        <w:tab/>
        <w:t>[ASK Q</w:t>
      </w:r>
      <w:r>
        <w:rPr>
          <w:rFonts w:ascii="Courier New" w:hAnsi="Courier New" w:cs="Courier New"/>
          <w:sz w:val="20"/>
          <w:szCs w:val="20"/>
        </w:rPr>
        <w:t>12</w:t>
      </w:r>
      <w:r w:rsidRPr="00CC77F7">
        <w:rPr>
          <w:rFonts w:ascii="Courier New" w:hAnsi="Courier New" w:cs="Courier New"/>
          <w:sz w:val="20"/>
          <w:szCs w:val="20"/>
        </w:rPr>
        <w:t>]</w:t>
      </w:r>
    </w:p>
    <w:p w14:paraId="39EF256D" w14:textId="4695770F" w:rsidR="00725269" w:rsidRPr="00CC77F7" w:rsidRDefault="00725269" w:rsidP="00725269">
      <w:pPr>
        <w:pStyle w:val="Answer"/>
        <w:tabs>
          <w:tab w:val="left" w:pos="513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Pr="00A55DDF">
        <w:rPr>
          <w:rFonts w:ascii="Courier New" w:hAnsi="Courier New" w:cs="Courier New"/>
          <w:sz w:val="20"/>
          <w:szCs w:val="20"/>
        </w:rPr>
        <w:t>registered</w:t>
      </w:r>
      <w:r>
        <w:rPr>
          <w:rFonts w:ascii="Courier New" w:hAnsi="Courier New" w:cs="Courier New"/>
          <w:sz w:val="20"/>
          <w:szCs w:val="20"/>
        </w:rPr>
        <w:t>, Republican</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12a</w:t>
      </w:r>
      <w:r w:rsidRPr="00CC77F7">
        <w:rPr>
          <w:rFonts w:ascii="Courier New" w:hAnsi="Courier New" w:cs="Courier New"/>
          <w:sz w:val="20"/>
          <w:szCs w:val="20"/>
        </w:rPr>
        <w:t>]</w:t>
      </w:r>
    </w:p>
    <w:p w14:paraId="267BA05D" w14:textId="1514F145" w:rsidR="00725269" w:rsidRPr="00CC77F7" w:rsidRDefault="00725269" w:rsidP="00725269">
      <w:pPr>
        <w:pStyle w:val="Answer"/>
        <w:tabs>
          <w:tab w:val="left" w:pos="5130"/>
        </w:tabs>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other</w:t>
      </w:r>
      <w:r w:rsidRPr="00CC77F7">
        <w:rPr>
          <w:rFonts w:ascii="Courier New" w:hAnsi="Courier New" w:cs="Courier New"/>
          <w:sz w:val="20"/>
          <w:szCs w:val="20"/>
        </w:rPr>
        <w:tab/>
      </w:r>
      <w:r w:rsidRPr="00CC77F7">
        <w:rPr>
          <w:rFonts w:ascii="Courier New" w:hAnsi="Courier New" w:cs="Courier New"/>
          <w:sz w:val="20"/>
          <w:szCs w:val="20"/>
        </w:rPr>
        <w:tab/>
        <w:t xml:space="preserve">[SKIP TO </w:t>
      </w:r>
      <w:r>
        <w:rPr>
          <w:rFonts w:ascii="Courier New" w:hAnsi="Courier New" w:cs="Courier New"/>
          <w:sz w:val="20"/>
          <w:szCs w:val="20"/>
        </w:rPr>
        <w:t>130</w:t>
      </w:r>
      <w:r w:rsidRPr="00CC77F7">
        <w:rPr>
          <w:rFonts w:ascii="Courier New" w:hAnsi="Courier New" w:cs="Courier New"/>
          <w:sz w:val="20"/>
          <w:szCs w:val="20"/>
        </w:rPr>
        <w:t>]</w:t>
      </w:r>
    </w:p>
    <w:p w14:paraId="6FC3DA7C" w14:textId="7A657373" w:rsidR="00725269" w:rsidRPr="00CC77F7" w:rsidRDefault="00725269" w:rsidP="00725269">
      <w:pPr>
        <w:pStyle w:val="Answer"/>
        <w:tabs>
          <w:tab w:val="left" w:pos="4500"/>
        </w:tabs>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r>
      <w:r w:rsidRPr="00A55DDF">
        <w:rPr>
          <w:rFonts w:ascii="Courier New" w:hAnsi="Courier New" w:cs="Courier New"/>
          <w:sz w:val="20"/>
          <w:szCs w:val="20"/>
        </w:rPr>
        <w:t xml:space="preserve">registered, </w:t>
      </w:r>
      <w:r w:rsidRPr="00CC77F7">
        <w:rPr>
          <w:rFonts w:ascii="Courier New" w:hAnsi="Courier New" w:cs="Courier New"/>
          <w:sz w:val="20"/>
          <w:szCs w:val="20"/>
        </w:rPr>
        <w:t>decline to state/independent</w:t>
      </w:r>
      <w:r>
        <w:rPr>
          <w:rFonts w:ascii="Courier New" w:hAnsi="Courier New" w:cs="Courier New"/>
          <w:sz w:val="20"/>
          <w:szCs w:val="20"/>
        </w:rPr>
        <w:tab/>
        <w:t xml:space="preserve">[SKIP TO </w:t>
      </w:r>
      <w:r w:rsidRPr="00CC77F7">
        <w:rPr>
          <w:rFonts w:ascii="Courier New" w:hAnsi="Courier New" w:cs="Courier New"/>
          <w:sz w:val="20"/>
          <w:szCs w:val="20"/>
        </w:rPr>
        <w:t>Q</w:t>
      </w:r>
      <w:r>
        <w:rPr>
          <w:rFonts w:ascii="Courier New" w:hAnsi="Courier New" w:cs="Courier New"/>
          <w:sz w:val="20"/>
          <w:szCs w:val="20"/>
        </w:rPr>
        <w:t>12b</w:t>
      </w:r>
      <w:r w:rsidRPr="00CC77F7">
        <w:rPr>
          <w:rFonts w:ascii="Courier New" w:hAnsi="Courier New" w:cs="Courier New"/>
          <w:sz w:val="20"/>
          <w:szCs w:val="20"/>
        </w:rPr>
        <w:t>]</w:t>
      </w:r>
    </w:p>
    <w:p w14:paraId="47A1CAEC" w14:textId="056EB0DC" w:rsidR="00725269" w:rsidRPr="00CC77F7" w:rsidRDefault="00725269" w:rsidP="00725269">
      <w:pPr>
        <w:pStyle w:val="Answer"/>
        <w:tabs>
          <w:tab w:val="clear" w:pos="9240"/>
        </w:tabs>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yes, don’t know pa</w:t>
      </w:r>
      <w:r>
        <w:rPr>
          <w:rFonts w:ascii="Courier New" w:hAnsi="Courier New" w:cs="Courier New"/>
          <w:sz w:val="20"/>
          <w:szCs w:val="20"/>
        </w:rPr>
        <w:t xml:space="preserve">rty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w:t>
      </w:r>
      <w:r w:rsidRPr="00CC77F7">
        <w:rPr>
          <w:rFonts w:ascii="Courier New" w:hAnsi="Courier New" w:cs="Courier New"/>
          <w:sz w:val="20"/>
          <w:szCs w:val="20"/>
        </w:rPr>
        <w:t>[SKIP TO Q</w:t>
      </w:r>
      <w:r>
        <w:rPr>
          <w:rFonts w:ascii="Courier New" w:hAnsi="Courier New" w:cs="Courier New"/>
          <w:sz w:val="20"/>
          <w:szCs w:val="20"/>
        </w:rPr>
        <w:t>12</w:t>
      </w:r>
      <w:r w:rsidRPr="00CC77F7">
        <w:rPr>
          <w:rFonts w:ascii="Courier New" w:hAnsi="Courier New" w:cs="Courier New"/>
          <w:sz w:val="20"/>
          <w:szCs w:val="20"/>
        </w:rPr>
        <w:t>b]</w:t>
      </w:r>
    </w:p>
    <w:p w14:paraId="24F28D96" w14:textId="4558C3A6" w:rsidR="00725269" w:rsidRPr="00CC77F7" w:rsidRDefault="00725269" w:rsidP="00725269">
      <w:pPr>
        <w:pStyle w:val="Answer"/>
        <w:tabs>
          <w:tab w:val="left" w:pos="4500"/>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no</w:t>
      </w:r>
      <w:r>
        <w:rPr>
          <w:rFonts w:ascii="Courier New" w:hAnsi="Courier New" w:cs="Courier New"/>
          <w:sz w:val="20"/>
          <w:szCs w:val="20"/>
        </w:rPr>
        <w:t>t registered</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12</w:t>
      </w:r>
      <w:r w:rsidRPr="00CC77F7">
        <w:rPr>
          <w:rFonts w:ascii="Courier New" w:hAnsi="Courier New" w:cs="Courier New"/>
          <w:sz w:val="20"/>
          <w:szCs w:val="20"/>
        </w:rPr>
        <w:t>b]</w:t>
      </w:r>
    </w:p>
    <w:p w14:paraId="082E82C5" w14:textId="1B42FF4C" w:rsidR="00725269" w:rsidRPr="00CC77F7" w:rsidRDefault="00725269" w:rsidP="00725269">
      <w:pPr>
        <w:pStyle w:val="Answer"/>
        <w:tabs>
          <w:tab w:val="left" w:pos="5310"/>
        </w:tabs>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don’t know</w:t>
      </w:r>
      <w:r w:rsidRPr="00CC77F7">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12</w:t>
      </w:r>
      <w:r w:rsidRPr="00CC77F7">
        <w:rPr>
          <w:rFonts w:ascii="Courier New" w:hAnsi="Courier New" w:cs="Courier New"/>
          <w:sz w:val="20"/>
          <w:szCs w:val="20"/>
        </w:rPr>
        <w:t>b]</w:t>
      </w:r>
    </w:p>
    <w:p w14:paraId="7B5B79C8" w14:textId="4905C41D" w:rsidR="00725269" w:rsidRPr="00CC77F7" w:rsidRDefault="00725269" w:rsidP="00725269">
      <w:pPr>
        <w:pStyle w:val="Answer"/>
        <w:tabs>
          <w:tab w:val="left" w:pos="531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 xml:space="preserve">(vol) </w:t>
      </w:r>
      <w:r w:rsidRPr="00CC77F7">
        <w:rPr>
          <w:rFonts w:ascii="Courier New" w:hAnsi="Courier New" w:cs="Courier New"/>
          <w:sz w:val="20"/>
          <w:szCs w:val="20"/>
        </w:rPr>
        <w:t xml:space="preserve">refuse </w:t>
      </w:r>
      <w:r>
        <w:rPr>
          <w:rFonts w:ascii="Courier New" w:hAnsi="Courier New" w:cs="Courier New"/>
          <w:sz w:val="20"/>
          <w:szCs w:val="20"/>
        </w:rPr>
        <w:tab/>
      </w:r>
      <w:r w:rsidRPr="00CC77F7">
        <w:rPr>
          <w:rFonts w:ascii="Courier New" w:hAnsi="Courier New" w:cs="Courier New"/>
          <w:sz w:val="20"/>
          <w:szCs w:val="20"/>
        </w:rPr>
        <w:tab/>
        <w:t>[SKIP TO Q</w:t>
      </w:r>
      <w:r>
        <w:rPr>
          <w:rFonts w:ascii="Courier New" w:hAnsi="Courier New" w:cs="Courier New"/>
          <w:sz w:val="20"/>
          <w:szCs w:val="20"/>
        </w:rPr>
        <w:t>12</w:t>
      </w:r>
      <w:r w:rsidRPr="00CC77F7">
        <w:rPr>
          <w:rFonts w:ascii="Courier New" w:hAnsi="Courier New" w:cs="Courier New"/>
          <w:sz w:val="20"/>
          <w:szCs w:val="20"/>
        </w:rPr>
        <w:t>b]</w:t>
      </w:r>
    </w:p>
    <w:p w14:paraId="7F5BF306" w14:textId="77777777" w:rsidR="00725269" w:rsidRPr="00183CC1" w:rsidRDefault="00725269" w:rsidP="00725269">
      <w:pPr>
        <w:pStyle w:val="Question"/>
        <w:ind w:left="0" w:firstLine="0"/>
        <w:rPr>
          <w:rFonts w:ascii="Courier New" w:hAnsi="Courier New" w:cs="Courier New"/>
          <w:sz w:val="20"/>
          <w:szCs w:val="20"/>
        </w:rPr>
      </w:pPr>
    </w:p>
    <w:p w14:paraId="058739AD" w14:textId="0B89C86B" w:rsidR="00725269" w:rsidRPr="00CC77F7" w:rsidRDefault="00725269" w:rsidP="00725269">
      <w:pPr>
        <w:pStyle w:val="Question"/>
        <w:rPr>
          <w:rFonts w:ascii="Courier New" w:hAnsi="Courier New" w:cs="Courier New"/>
          <w:sz w:val="20"/>
          <w:szCs w:val="20"/>
        </w:rPr>
      </w:pPr>
      <w:r>
        <w:rPr>
          <w:rFonts w:ascii="Courier New" w:hAnsi="Courier New" w:cs="Courier New"/>
          <w:sz w:val="20"/>
          <w:szCs w:val="20"/>
        </w:rPr>
        <w:t xml:space="preserve">12. </w:t>
      </w:r>
      <w:r w:rsidRPr="00CC77F7">
        <w:rPr>
          <w:rFonts w:ascii="Courier New" w:hAnsi="Courier New" w:cs="Courier New"/>
          <w:sz w:val="20"/>
          <w:szCs w:val="20"/>
        </w:rPr>
        <w:t>Would you call yourself a strong Democrat or not a very strong Democrat?</w:t>
      </w:r>
    </w:p>
    <w:p w14:paraId="2FBC4524" w14:textId="77777777" w:rsidR="00725269" w:rsidRPr="00CC77F7" w:rsidRDefault="00725269" w:rsidP="00725269">
      <w:pPr>
        <w:rPr>
          <w:rFonts w:ascii="Courier New" w:hAnsi="Courier New" w:cs="Courier New"/>
          <w:sz w:val="20"/>
          <w:szCs w:val="20"/>
        </w:rPr>
      </w:pPr>
    </w:p>
    <w:p w14:paraId="64B53EC2"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strong </w:t>
      </w:r>
    </w:p>
    <w:p w14:paraId="183579A9"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not very strong </w:t>
      </w:r>
    </w:p>
    <w:p w14:paraId="5689126C" w14:textId="77777777" w:rsidR="00725269" w:rsidRDefault="00725269" w:rsidP="00725269">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6394A4C1" w14:textId="77777777" w:rsidR="00725269" w:rsidRPr="00CC77F7" w:rsidRDefault="00725269" w:rsidP="00725269">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5881730D" w14:textId="77777777" w:rsidR="00725269" w:rsidRDefault="00725269" w:rsidP="00725269">
      <w:pPr>
        <w:rPr>
          <w:rFonts w:ascii="Courier New" w:hAnsi="Courier New" w:cs="Courier New"/>
          <w:sz w:val="20"/>
          <w:szCs w:val="20"/>
        </w:rPr>
      </w:pPr>
    </w:p>
    <w:p w14:paraId="7927ABFC" w14:textId="4F23B482" w:rsidR="00725269" w:rsidRPr="00CC77F7" w:rsidRDefault="00725269" w:rsidP="00725269">
      <w:pPr>
        <w:rPr>
          <w:rFonts w:ascii="Courier New" w:hAnsi="Courier New" w:cs="Courier New"/>
          <w:sz w:val="20"/>
          <w:szCs w:val="20"/>
        </w:rPr>
      </w:pPr>
      <w:r>
        <w:rPr>
          <w:rFonts w:ascii="Courier New" w:hAnsi="Courier New" w:cs="Courier New"/>
          <w:sz w:val="20"/>
          <w:szCs w:val="20"/>
        </w:rPr>
        <w:t>[SKIP TO Q13</w:t>
      </w:r>
      <w:r w:rsidRPr="00CC77F7">
        <w:rPr>
          <w:rFonts w:ascii="Courier New" w:hAnsi="Courier New" w:cs="Courier New"/>
          <w:sz w:val="20"/>
          <w:szCs w:val="20"/>
        </w:rPr>
        <w:t>]</w:t>
      </w:r>
    </w:p>
    <w:p w14:paraId="01FDE2D4" w14:textId="77777777" w:rsidR="00725269" w:rsidRDefault="00725269" w:rsidP="00725269">
      <w:pPr>
        <w:rPr>
          <w:rFonts w:ascii="Courier New" w:hAnsi="Courier New" w:cs="Courier New"/>
          <w:sz w:val="20"/>
          <w:szCs w:val="20"/>
        </w:rPr>
      </w:pPr>
    </w:p>
    <w:p w14:paraId="03F3914C" w14:textId="21146FBB" w:rsidR="00725269" w:rsidRPr="00CC77F7" w:rsidRDefault="00725269" w:rsidP="00725269">
      <w:pPr>
        <w:pStyle w:val="Question"/>
        <w:rPr>
          <w:rFonts w:ascii="Courier New" w:hAnsi="Courier New" w:cs="Courier New"/>
          <w:sz w:val="20"/>
          <w:szCs w:val="20"/>
        </w:rPr>
      </w:pPr>
      <w:r>
        <w:rPr>
          <w:rFonts w:ascii="Courier New" w:hAnsi="Courier New" w:cs="Courier New"/>
          <w:sz w:val="20"/>
          <w:szCs w:val="20"/>
        </w:rPr>
        <w:t xml:space="preserve">12a. </w:t>
      </w:r>
      <w:r w:rsidRPr="00CC77F7">
        <w:rPr>
          <w:rFonts w:ascii="Courier New" w:hAnsi="Courier New" w:cs="Courier New"/>
          <w:sz w:val="20"/>
          <w:szCs w:val="20"/>
        </w:rPr>
        <w:t>Would you call yourself a strong Republican or not a very strong Republican?</w:t>
      </w:r>
    </w:p>
    <w:p w14:paraId="3219BF85" w14:textId="77777777" w:rsidR="00725269" w:rsidRPr="00CC77F7" w:rsidRDefault="00725269" w:rsidP="00725269">
      <w:pPr>
        <w:rPr>
          <w:rFonts w:ascii="Courier New" w:hAnsi="Courier New" w:cs="Courier New"/>
          <w:sz w:val="20"/>
          <w:szCs w:val="20"/>
        </w:rPr>
      </w:pPr>
    </w:p>
    <w:p w14:paraId="20D5108C" w14:textId="77777777" w:rsidR="00725269" w:rsidRPr="00CC77F7" w:rsidRDefault="00725269" w:rsidP="0072526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strong</w:t>
      </w:r>
    </w:p>
    <w:p w14:paraId="28E8A124" w14:textId="77777777" w:rsidR="00725269" w:rsidRPr="00CC77F7" w:rsidRDefault="00725269" w:rsidP="0072526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not very strong</w:t>
      </w:r>
    </w:p>
    <w:p w14:paraId="7F7AAED7" w14:textId="77777777" w:rsidR="00725269" w:rsidRDefault="00725269" w:rsidP="0072526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20925E9D" w14:textId="77777777" w:rsidR="00725269" w:rsidRPr="00CC77F7" w:rsidRDefault="00725269" w:rsidP="0072526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2A446981" w14:textId="77777777" w:rsidR="00725269" w:rsidRDefault="00725269" w:rsidP="00725269">
      <w:pPr>
        <w:rPr>
          <w:rFonts w:ascii="Courier New" w:hAnsi="Courier New" w:cs="Courier New"/>
          <w:sz w:val="20"/>
          <w:szCs w:val="20"/>
        </w:rPr>
      </w:pPr>
    </w:p>
    <w:p w14:paraId="1D9043BF" w14:textId="33866367" w:rsidR="00725269" w:rsidRDefault="00725269" w:rsidP="00725269">
      <w:pPr>
        <w:rPr>
          <w:rFonts w:ascii="Courier New" w:hAnsi="Courier New" w:cs="Courier New"/>
          <w:sz w:val="20"/>
          <w:szCs w:val="20"/>
        </w:rPr>
      </w:pPr>
      <w:r>
        <w:rPr>
          <w:rFonts w:ascii="Courier New" w:hAnsi="Courier New" w:cs="Courier New"/>
          <w:sz w:val="20"/>
          <w:szCs w:val="20"/>
        </w:rPr>
        <w:t>[SKIP TO Q13</w:t>
      </w:r>
      <w:r w:rsidRPr="00CC77F7">
        <w:rPr>
          <w:rFonts w:ascii="Courier New" w:hAnsi="Courier New" w:cs="Courier New"/>
          <w:sz w:val="20"/>
          <w:szCs w:val="20"/>
        </w:rPr>
        <w:t>]</w:t>
      </w:r>
    </w:p>
    <w:p w14:paraId="4283AD9C" w14:textId="77777777" w:rsidR="00725269" w:rsidRDefault="00725269" w:rsidP="00725269">
      <w:pPr>
        <w:rPr>
          <w:rFonts w:ascii="Courier New" w:hAnsi="Courier New" w:cs="Courier New"/>
          <w:sz w:val="20"/>
          <w:szCs w:val="20"/>
        </w:rPr>
      </w:pPr>
    </w:p>
    <w:p w14:paraId="0DFB8882" w14:textId="0E5C6324" w:rsidR="00696215" w:rsidRDefault="00696215">
      <w:pPr>
        <w:rPr>
          <w:rFonts w:ascii="Courier New" w:hAnsi="Courier New" w:cs="Courier New"/>
          <w:sz w:val="20"/>
          <w:szCs w:val="20"/>
        </w:rPr>
      </w:pPr>
      <w:r>
        <w:rPr>
          <w:rFonts w:ascii="Courier New" w:hAnsi="Courier New" w:cs="Courier New"/>
          <w:sz w:val="20"/>
          <w:szCs w:val="20"/>
        </w:rPr>
        <w:br w:type="page"/>
      </w:r>
    </w:p>
    <w:p w14:paraId="50A80E7D" w14:textId="4CFC815C" w:rsidR="00725269" w:rsidRDefault="00725269" w:rsidP="00696215">
      <w:pPr>
        <w:rPr>
          <w:rFonts w:ascii="Courier New" w:hAnsi="Courier New" w:cs="Courier New"/>
          <w:sz w:val="20"/>
          <w:szCs w:val="20"/>
        </w:rPr>
      </w:pPr>
      <w:r>
        <w:rPr>
          <w:rFonts w:ascii="Courier New" w:hAnsi="Courier New" w:cs="Courier New"/>
          <w:sz w:val="20"/>
          <w:szCs w:val="20"/>
        </w:rPr>
        <w:lastRenderedPageBreak/>
        <w:t xml:space="preserve">12b. Do you think of yourself as closer to the Republican Party or Democratic Party? </w:t>
      </w:r>
    </w:p>
    <w:p w14:paraId="5A40C2ED" w14:textId="77777777" w:rsidR="00725269" w:rsidRDefault="00725269" w:rsidP="00725269">
      <w:pPr>
        <w:ind w:left="630" w:hanging="630"/>
        <w:rPr>
          <w:rFonts w:ascii="Courier New" w:hAnsi="Courier New" w:cs="Courier New"/>
          <w:sz w:val="20"/>
          <w:szCs w:val="20"/>
        </w:rPr>
      </w:pPr>
    </w:p>
    <w:p w14:paraId="0182DF0F" w14:textId="77777777" w:rsidR="00725269" w:rsidRPr="00CC77F7" w:rsidRDefault="00725269" w:rsidP="00725269">
      <w:pPr>
        <w:pStyle w:val="Question"/>
        <w:rPr>
          <w:rFonts w:ascii="Courier New" w:hAnsi="Courier New" w:cs="Courier New"/>
          <w:sz w:val="20"/>
          <w:szCs w:val="20"/>
        </w:rPr>
      </w:pPr>
      <w:r w:rsidRPr="00CC77F7">
        <w:rPr>
          <w:rFonts w:ascii="Courier New" w:hAnsi="Courier New" w:cs="Courier New"/>
          <w:sz w:val="20"/>
          <w:szCs w:val="20"/>
        </w:rPr>
        <w:t xml:space="preserve">[IF RESPONDENT REFUSES, </w:t>
      </w:r>
      <w:r>
        <w:rPr>
          <w:rFonts w:ascii="Courier New" w:hAnsi="Courier New" w:cs="Courier New"/>
          <w:sz w:val="20"/>
          <w:szCs w:val="20"/>
        </w:rPr>
        <w:t>PROMPT DISPLAY</w:t>
      </w:r>
      <w:r w:rsidRPr="00CC77F7">
        <w:rPr>
          <w:rFonts w:ascii="Courier New" w:hAnsi="Courier New" w:cs="Courier New"/>
          <w:sz w:val="20"/>
          <w:szCs w:val="20"/>
        </w:rPr>
        <w:t xml:space="preserve"> “</w:t>
      </w:r>
      <w:r w:rsidRPr="0075700A">
        <w:rPr>
          <w:rFonts w:ascii="Courier New" w:hAnsi="Courier New" w:cs="Courier New"/>
          <w:sz w:val="20"/>
          <w:szCs w:val="20"/>
        </w:rPr>
        <w:t>We’d appreciate your opinion if you have one. As of today do you lean more to the Republican Party or more to the Democratic Party?”</w:t>
      </w:r>
      <w:r w:rsidRPr="00CC77F7">
        <w:rPr>
          <w:rFonts w:ascii="Courier New" w:hAnsi="Courier New" w:cs="Courier New"/>
          <w:sz w:val="20"/>
          <w:szCs w:val="20"/>
        </w:rPr>
        <w:t>]</w:t>
      </w:r>
    </w:p>
    <w:p w14:paraId="14B3F794" w14:textId="77777777" w:rsidR="00725269" w:rsidRDefault="00725269" w:rsidP="00725269">
      <w:pPr>
        <w:ind w:left="630" w:hanging="630"/>
        <w:rPr>
          <w:rFonts w:ascii="Courier New" w:hAnsi="Courier New" w:cs="Courier New"/>
          <w:sz w:val="20"/>
          <w:szCs w:val="20"/>
        </w:rPr>
      </w:pPr>
    </w:p>
    <w:p w14:paraId="572D93ED" w14:textId="77777777" w:rsidR="00725269" w:rsidRDefault="00725269" w:rsidP="00725269">
      <w:pPr>
        <w:pStyle w:val="ListParagraph"/>
        <w:numPr>
          <w:ilvl w:val="0"/>
          <w:numId w:val="23"/>
        </w:numPr>
        <w:rPr>
          <w:rFonts w:ascii="Courier New" w:hAnsi="Courier New" w:cs="Courier New"/>
          <w:sz w:val="20"/>
          <w:szCs w:val="20"/>
        </w:rPr>
      </w:pPr>
      <w:r>
        <w:rPr>
          <w:rFonts w:ascii="Courier New" w:hAnsi="Courier New" w:cs="Courier New"/>
          <w:sz w:val="20"/>
          <w:szCs w:val="20"/>
        </w:rPr>
        <w:t>Republican Party</w:t>
      </w:r>
    </w:p>
    <w:p w14:paraId="0A90C20E" w14:textId="77777777" w:rsidR="00725269" w:rsidRDefault="00725269" w:rsidP="00725269">
      <w:pPr>
        <w:pStyle w:val="ListParagraph"/>
        <w:numPr>
          <w:ilvl w:val="0"/>
          <w:numId w:val="23"/>
        </w:numPr>
        <w:rPr>
          <w:rFonts w:ascii="Courier New" w:hAnsi="Courier New" w:cs="Courier New"/>
          <w:sz w:val="20"/>
          <w:szCs w:val="20"/>
        </w:rPr>
      </w:pPr>
      <w:r>
        <w:rPr>
          <w:rFonts w:ascii="Courier New" w:hAnsi="Courier New" w:cs="Courier New"/>
          <w:sz w:val="20"/>
          <w:szCs w:val="20"/>
        </w:rPr>
        <w:t>Democratic Party</w:t>
      </w:r>
    </w:p>
    <w:p w14:paraId="6E7151E0" w14:textId="77777777" w:rsidR="00725269" w:rsidRPr="0075700A" w:rsidRDefault="00725269" w:rsidP="00725269">
      <w:pPr>
        <w:pStyle w:val="ListParagraph"/>
        <w:numPr>
          <w:ilvl w:val="0"/>
          <w:numId w:val="23"/>
        </w:numPr>
        <w:rPr>
          <w:rFonts w:ascii="Courier New" w:hAnsi="Courier New" w:cs="Courier New"/>
          <w:sz w:val="20"/>
          <w:szCs w:val="20"/>
        </w:rPr>
      </w:pPr>
      <w:r>
        <w:rPr>
          <w:rFonts w:ascii="Courier New" w:hAnsi="Courier New" w:cs="Courier New"/>
          <w:sz w:val="20"/>
          <w:szCs w:val="20"/>
        </w:rPr>
        <w:t>neither</w:t>
      </w:r>
    </w:p>
    <w:p w14:paraId="0C5EE076" w14:textId="77777777" w:rsidR="00725269" w:rsidRDefault="00725269" w:rsidP="00725269">
      <w:pPr>
        <w:pStyle w:val="Answer"/>
        <w:tabs>
          <w:tab w:val="clear" w:pos="9240"/>
          <w:tab w:val="right" w:pos="1560"/>
        </w:tabs>
        <w:ind w:left="1440" w:firstLine="0"/>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(vol) don’t know</w:t>
      </w:r>
    </w:p>
    <w:p w14:paraId="2ED5B981" w14:textId="77777777" w:rsidR="00725269" w:rsidRDefault="00725269" w:rsidP="00725269">
      <w:pPr>
        <w:pStyle w:val="Answer"/>
        <w:tabs>
          <w:tab w:val="clear" w:pos="9240"/>
          <w:tab w:val="right" w:pos="1560"/>
        </w:tabs>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04F1001F"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425BD845" w14:textId="797A8AA6" w:rsidR="00D64C2D" w:rsidRDefault="00725269" w:rsidP="00C30304">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t>Next</w:t>
      </w:r>
      <w:r w:rsidR="00D64C2D">
        <w:rPr>
          <w:rFonts w:ascii="Courier New" w:eastAsia="Times New Roman" w:hAnsi="Courier New" w:cs="Courier New"/>
          <w:color w:val="000000"/>
          <w:sz w:val="20"/>
          <w:szCs w:val="20"/>
          <w:lang w:eastAsia="en-US"/>
        </w:rPr>
        <w:t>,</w:t>
      </w:r>
    </w:p>
    <w:p w14:paraId="547BB765"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73992E77" w14:textId="77777777" w:rsidR="00725269" w:rsidRPr="00725269" w:rsidRDefault="00D64C2D" w:rsidP="00725269">
      <w:pPr>
        <w:ind w:left="360" w:hanging="360"/>
        <w:rPr>
          <w:rFonts w:ascii="Courier New" w:hAnsi="Courier New" w:cs="Courier New"/>
          <w:bCs/>
          <w:sz w:val="20"/>
          <w:szCs w:val="20"/>
          <w:lang w:val="en-US"/>
        </w:rPr>
      </w:pPr>
      <w:r>
        <w:rPr>
          <w:rFonts w:ascii="Courier New" w:hAnsi="Courier New" w:cs="Courier New"/>
          <w:sz w:val="20"/>
          <w:szCs w:val="20"/>
        </w:rPr>
        <w:t xml:space="preserve">13. </w:t>
      </w:r>
      <w:r w:rsidR="00725269" w:rsidRPr="00725269">
        <w:rPr>
          <w:rFonts w:ascii="Courier New" w:hAnsi="Courier New" w:cs="Courier New"/>
          <w:bCs/>
          <w:sz w:val="20"/>
          <w:szCs w:val="20"/>
        </w:rPr>
        <w:t>As you may know, California now has a top-two primary system for statewide races in which voters can cast ballots for any candidate, regardless of party, and the two candidates receiving the most votes—regardless of party—will advance to the general election. If the June primary for governor were being held today, and these were the candidates, who would you vote for?</w:t>
      </w:r>
    </w:p>
    <w:p w14:paraId="48B3D349" w14:textId="56987E65" w:rsidR="00D64C2D" w:rsidRPr="00725269" w:rsidRDefault="00D64C2D" w:rsidP="00D64C2D">
      <w:pPr>
        <w:ind w:left="360" w:hanging="360"/>
        <w:rPr>
          <w:rFonts w:ascii="Courier New" w:hAnsi="Courier New" w:cs="Courier New"/>
          <w:sz w:val="20"/>
          <w:szCs w:val="20"/>
          <w:lang w:val="en-US"/>
        </w:rPr>
      </w:pPr>
    </w:p>
    <w:p w14:paraId="35BD6658" w14:textId="77777777" w:rsidR="00D64C2D" w:rsidRPr="00227D2F" w:rsidRDefault="00D64C2D" w:rsidP="00D64C2D">
      <w:pPr>
        <w:ind w:left="360" w:hanging="360"/>
        <w:rPr>
          <w:rFonts w:ascii="Courier New" w:hAnsi="Courier New" w:cs="Courier New"/>
          <w:sz w:val="20"/>
          <w:szCs w:val="20"/>
        </w:rPr>
      </w:pPr>
    </w:p>
    <w:p w14:paraId="41A46B56" w14:textId="1BF8C3D0" w:rsidR="00725269" w:rsidRPr="00725269" w:rsidRDefault="00725269" w:rsidP="00725269">
      <w:pPr>
        <w:pStyle w:val="ListParagraph"/>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   </w:t>
      </w:r>
      <w:r w:rsidRPr="00725269">
        <w:rPr>
          <w:rFonts w:ascii="Courier New" w:eastAsia="Times New Roman" w:hAnsi="Courier New" w:cs="Courier New"/>
          <w:color w:val="000000"/>
          <w:sz w:val="20"/>
          <w:szCs w:val="20"/>
          <w:lang w:val="en-US" w:eastAsia="en-US"/>
        </w:rPr>
        <w:t xml:space="preserve">Katie Porter, </w:t>
      </w:r>
      <w:r w:rsidRPr="00725269">
        <w:rPr>
          <w:rFonts w:ascii="Courier New" w:eastAsia="Times New Roman" w:hAnsi="Courier New" w:cs="Courier New"/>
          <w:bCs/>
          <w:color w:val="000000"/>
          <w:sz w:val="20"/>
          <w:szCs w:val="20"/>
          <w:lang w:eastAsia="en-US"/>
        </w:rPr>
        <w:t>a Democrat</w:t>
      </w:r>
    </w:p>
    <w:p w14:paraId="5BB69B08" w14:textId="41DD8B60"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   </w:t>
      </w:r>
      <w:r w:rsidRPr="00725269">
        <w:rPr>
          <w:rFonts w:ascii="Courier New" w:eastAsia="Times New Roman" w:hAnsi="Courier New" w:cs="Courier New"/>
          <w:color w:val="000000"/>
          <w:sz w:val="20"/>
          <w:szCs w:val="20"/>
          <w:lang w:val="en-US" w:eastAsia="en-US"/>
        </w:rPr>
        <w:t>Chad Bianco, a Republican</w:t>
      </w:r>
    </w:p>
    <w:p w14:paraId="0766651D" w14:textId="193CFC3B"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   </w:t>
      </w:r>
      <w:r w:rsidRPr="00725269">
        <w:rPr>
          <w:rFonts w:ascii="Courier New" w:eastAsia="Times New Roman" w:hAnsi="Courier New" w:cs="Courier New"/>
          <w:color w:val="000000"/>
          <w:sz w:val="20"/>
          <w:szCs w:val="20"/>
          <w:lang w:val="en-US" w:eastAsia="en-US"/>
        </w:rPr>
        <w:t>Xavier Becerra,</w:t>
      </w:r>
      <w:r w:rsidRPr="00725269">
        <w:rPr>
          <w:rFonts w:ascii="Courier New" w:eastAsia="Times New Roman" w:hAnsi="Courier New" w:cs="Courier New"/>
          <w:bCs/>
          <w:color w:val="000000"/>
          <w:sz w:val="20"/>
          <w:szCs w:val="20"/>
          <w:lang w:eastAsia="en-US"/>
        </w:rPr>
        <w:t xml:space="preserve"> a Democrat</w:t>
      </w:r>
    </w:p>
    <w:p w14:paraId="7E41CFE4" w14:textId="06D3A01F"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   </w:t>
      </w:r>
      <w:r w:rsidRPr="00725269">
        <w:rPr>
          <w:rFonts w:ascii="Courier New" w:eastAsia="Times New Roman" w:hAnsi="Courier New" w:cs="Courier New"/>
          <w:color w:val="000000"/>
          <w:sz w:val="20"/>
          <w:szCs w:val="20"/>
          <w:lang w:val="en-US" w:eastAsia="en-US"/>
        </w:rPr>
        <w:t xml:space="preserve">Steve Hilton, a Republican </w:t>
      </w:r>
    </w:p>
    <w:p w14:paraId="3DD14D2C" w14:textId="6B46762A"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   </w:t>
      </w:r>
      <w:r w:rsidRPr="00725269">
        <w:rPr>
          <w:rFonts w:ascii="Courier New" w:eastAsia="Times New Roman" w:hAnsi="Courier New" w:cs="Courier New"/>
          <w:color w:val="000000"/>
          <w:sz w:val="20"/>
          <w:szCs w:val="20"/>
          <w:lang w:val="en-US" w:eastAsia="en-US"/>
        </w:rPr>
        <w:t xml:space="preserve">Antonio Villaraigosa, </w:t>
      </w:r>
      <w:r w:rsidRPr="00725269">
        <w:rPr>
          <w:rFonts w:ascii="Courier New" w:eastAsia="Times New Roman" w:hAnsi="Courier New" w:cs="Courier New"/>
          <w:bCs/>
          <w:color w:val="000000"/>
          <w:sz w:val="20"/>
          <w:szCs w:val="20"/>
          <w:lang w:eastAsia="en-US"/>
        </w:rPr>
        <w:t>a Democrat</w:t>
      </w:r>
    </w:p>
    <w:p w14:paraId="218A67D4" w14:textId="0C2F8832"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   </w:t>
      </w:r>
      <w:r w:rsidRPr="00725269">
        <w:rPr>
          <w:rFonts w:ascii="Courier New" w:eastAsia="Times New Roman" w:hAnsi="Courier New" w:cs="Courier New"/>
          <w:color w:val="000000"/>
          <w:sz w:val="20"/>
          <w:szCs w:val="20"/>
          <w:lang w:val="en-US" w:eastAsia="en-US"/>
        </w:rPr>
        <w:t xml:space="preserve">Betty Yee, </w:t>
      </w:r>
      <w:r w:rsidRPr="00725269">
        <w:rPr>
          <w:rFonts w:ascii="Courier New" w:eastAsia="Times New Roman" w:hAnsi="Courier New" w:cs="Courier New"/>
          <w:bCs/>
          <w:color w:val="000000"/>
          <w:sz w:val="20"/>
          <w:szCs w:val="20"/>
          <w:lang w:eastAsia="en-US"/>
        </w:rPr>
        <w:t>a Democrat</w:t>
      </w:r>
      <w:r w:rsidRPr="00725269">
        <w:rPr>
          <w:rFonts w:ascii="Courier New" w:eastAsia="Times New Roman" w:hAnsi="Courier New" w:cs="Courier New"/>
          <w:color w:val="000000"/>
          <w:sz w:val="20"/>
          <w:szCs w:val="20"/>
          <w:lang w:val="en-US" w:eastAsia="en-US"/>
        </w:rPr>
        <w:t xml:space="preserve"> </w:t>
      </w:r>
    </w:p>
    <w:p w14:paraId="55BDF77F" w14:textId="76D2B4AB"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   </w:t>
      </w:r>
      <w:r w:rsidRPr="00725269">
        <w:rPr>
          <w:rFonts w:ascii="Courier New" w:eastAsia="Times New Roman" w:hAnsi="Courier New" w:cs="Courier New"/>
          <w:color w:val="000000"/>
          <w:sz w:val="20"/>
          <w:szCs w:val="20"/>
          <w:lang w:val="en-US" w:eastAsia="en-US"/>
        </w:rPr>
        <w:t xml:space="preserve">Ian Calderon, </w:t>
      </w:r>
      <w:r w:rsidRPr="00725269">
        <w:rPr>
          <w:rFonts w:ascii="Courier New" w:eastAsia="Times New Roman" w:hAnsi="Courier New" w:cs="Courier New"/>
          <w:bCs/>
          <w:color w:val="000000"/>
          <w:sz w:val="20"/>
          <w:szCs w:val="20"/>
          <w:lang w:eastAsia="en-US"/>
        </w:rPr>
        <w:t>a Democrat</w:t>
      </w:r>
    </w:p>
    <w:p w14:paraId="73CCA7EA" w14:textId="335515E4"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   </w:t>
      </w:r>
      <w:r w:rsidRPr="00725269">
        <w:rPr>
          <w:rFonts w:ascii="Courier New" w:eastAsia="Times New Roman" w:hAnsi="Courier New" w:cs="Courier New"/>
          <w:color w:val="000000"/>
          <w:sz w:val="20"/>
          <w:szCs w:val="20"/>
          <w:lang w:val="en-US" w:eastAsia="en-US"/>
        </w:rPr>
        <w:t xml:space="preserve">Tony Thurmond, </w:t>
      </w:r>
      <w:r w:rsidRPr="00725269">
        <w:rPr>
          <w:rFonts w:ascii="Courier New" w:eastAsia="Times New Roman" w:hAnsi="Courier New" w:cs="Courier New"/>
          <w:bCs/>
          <w:color w:val="000000"/>
          <w:sz w:val="20"/>
          <w:szCs w:val="20"/>
          <w:lang w:eastAsia="en-US"/>
        </w:rPr>
        <w:t>a Democrat</w:t>
      </w:r>
    </w:p>
    <w:p w14:paraId="0D52A19D" w14:textId="65639BA9"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 xml:space="preserve">   </w:t>
      </w:r>
      <w:r w:rsidRPr="00725269">
        <w:rPr>
          <w:rFonts w:ascii="Courier New" w:eastAsia="Times New Roman" w:hAnsi="Courier New" w:cs="Courier New"/>
          <w:color w:val="000000"/>
          <w:sz w:val="20"/>
          <w:szCs w:val="20"/>
          <w:lang w:val="en-US" w:eastAsia="en-US"/>
        </w:rPr>
        <w:t xml:space="preserve">Stephen Cloobeck, </w:t>
      </w:r>
      <w:r w:rsidRPr="00725269">
        <w:rPr>
          <w:rFonts w:ascii="Courier New" w:eastAsia="Times New Roman" w:hAnsi="Courier New" w:cs="Courier New"/>
          <w:bCs/>
          <w:color w:val="000000"/>
          <w:sz w:val="20"/>
          <w:szCs w:val="20"/>
          <w:lang w:eastAsia="en-US"/>
        </w:rPr>
        <w:t>a Democrat</w:t>
      </w:r>
    </w:p>
    <w:p w14:paraId="360EC333" w14:textId="17714129"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bCs/>
          <w:color w:val="000000"/>
          <w:sz w:val="20"/>
          <w:szCs w:val="20"/>
          <w:lang w:eastAsia="en-US"/>
        </w:rPr>
        <w:t xml:space="preserve">   </w:t>
      </w:r>
      <w:r w:rsidRPr="00725269">
        <w:rPr>
          <w:rFonts w:ascii="Courier New" w:eastAsia="Times New Roman" w:hAnsi="Courier New" w:cs="Courier New"/>
          <w:bCs/>
          <w:color w:val="000000"/>
          <w:sz w:val="20"/>
          <w:szCs w:val="20"/>
          <w:lang w:eastAsia="en-US"/>
        </w:rPr>
        <w:t xml:space="preserve">Sharifah Hardie, a Republican </w:t>
      </w:r>
    </w:p>
    <w:p w14:paraId="6F635A16" w14:textId="1C8185F2"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bCs/>
          <w:color w:val="000000"/>
          <w:sz w:val="20"/>
          <w:szCs w:val="20"/>
          <w:lang w:eastAsia="en-US"/>
        </w:rPr>
        <w:t xml:space="preserve">   </w:t>
      </w:r>
      <w:r w:rsidRPr="00725269">
        <w:rPr>
          <w:rFonts w:ascii="Courier New" w:eastAsia="Times New Roman" w:hAnsi="Courier New" w:cs="Courier New"/>
          <w:bCs/>
          <w:color w:val="000000"/>
          <w:sz w:val="20"/>
          <w:szCs w:val="20"/>
          <w:lang w:eastAsia="en-US"/>
        </w:rPr>
        <w:t xml:space="preserve">Brandon Jones, a Republican </w:t>
      </w:r>
    </w:p>
    <w:p w14:paraId="5183E0AC" w14:textId="63FFF2B1"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bCs/>
          <w:color w:val="000000"/>
          <w:sz w:val="20"/>
          <w:szCs w:val="20"/>
          <w:lang w:eastAsia="en-US"/>
        </w:rPr>
        <w:t xml:space="preserve">   </w:t>
      </w:r>
      <w:r w:rsidRPr="00725269">
        <w:rPr>
          <w:rFonts w:ascii="Courier New" w:eastAsia="Times New Roman" w:hAnsi="Courier New" w:cs="Courier New"/>
          <w:bCs/>
          <w:color w:val="000000"/>
          <w:sz w:val="20"/>
          <w:szCs w:val="20"/>
          <w:lang w:eastAsia="en-US"/>
        </w:rPr>
        <w:t xml:space="preserve">Kyle Langford, a Republican </w:t>
      </w:r>
    </w:p>
    <w:p w14:paraId="4B4F08DD" w14:textId="035B1ABD"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bCs/>
          <w:color w:val="000000"/>
          <w:sz w:val="20"/>
          <w:szCs w:val="20"/>
          <w:lang w:eastAsia="en-US"/>
        </w:rPr>
        <w:t xml:space="preserve">   </w:t>
      </w:r>
      <w:r w:rsidRPr="00725269">
        <w:rPr>
          <w:rFonts w:ascii="Courier New" w:eastAsia="Times New Roman" w:hAnsi="Courier New" w:cs="Courier New"/>
          <w:bCs/>
          <w:color w:val="000000"/>
          <w:sz w:val="20"/>
          <w:szCs w:val="20"/>
          <w:lang w:eastAsia="en-US"/>
        </w:rPr>
        <w:t xml:space="preserve">Daniel Mercuri, a Republican </w:t>
      </w:r>
    </w:p>
    <w:p w14:paraId="3213F315" w14:textId="0C32CB27"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bCs/>
          <w:color w:val="000000"/>
          <w:sz w:val="20"/>
          <w:szCs w:val="20"/>
          <w:lang w:eastAsia="en-US"/>
        </w:rPr>
        <w:t xml:space="preserve">   </w:t>
      </w:r>
      <w:r w:rsidRPr="00725269">
        <w:rPr>
          <w:rFonts w:ascii="Courier New" w:eastAsia="Times New Roman" w:hAnsi="Courier New" w:cs="Courier New"/>
          <w:bCs/>
          <w:color w:val="000000"/>
          <w:sz w:val="20"/>
          <w:szCs w:val="20"/>
          <w:lang w:eastAsia="en-US"/>
        </w:rPr>
        <w:t xml:space="preserve">Butch Ware, Green Party </w:t>
      </w:r>
    </w:p>
    <w:p w14:paraId="42613C94" w14:textId="0F7C075E" w:rsidR="00725269" w:rsidRPr="00725269"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bCs/>
          <w:color w:val="000000"/>
          <w:sz w:val="20"/>
          <w:szCs w:val="20"/>
          <w:lang w:eastAsia="en-US"/>
        </w:rPr>
        <w:t xml:space="preserve">   </w:t>
      </w:r>
      <w:r w:rsidRPr="00725269">
        <w:rPr>
          <w:rFonts w:ascii="Courier New" w:eastAsia="Times New Roman" w:hAnsi="Courier New" w:cs="Courier New"/>
          <w:bCs/>
          <w:color w:val="000000"/>
          <w:sz w:val="20"/>
          <w:szCs w:val="20"/>
          <w:lang w:eastAsia="en-US"/>
        </w:rPr>
        <w:t xml:space="preserve">Leo Zacky, a Republican </w:t>
      </w:r>
    </w:p>
    <w:p w14:paraId="0CFF0FCC" w14:textId="77777777" w:rsidR="00696215" w:rsidRDefault="00725269" w:rsidP="00725269">
      <w:pPr>
        <w:numPr>
          <w:ilvl w:val="0"/>
          <w:numId w:val="32"/>
        </w:numPr>
        <w:tabs>
          <w:tab w:val="left" w:pos="1740"/>
        </w:tabs>
        <w:rPr>
          <w:rFonts w:ascii="Courier New" w:eastAsia="Times New Roman" w:hAnsi="Courier New" w:cs="Courier New"/>
          <w:color w:val="000000"/>
          <w:sz w:val="20"/>
          <w:szCs w:val="20"/>
          <w:lang w:val="en-US" w:eastAsia="en-US"/>
        </w:rPr>
      </w:pPr>
      <w:r>
        <w:rPr>
          <w:rFonts w:ascii="Courier New" w:eastAsia="Times New Roman" w:hAnsi="Courier New" w:cs="Courier New"/>
          <w:bCs/>
          <w:color w:val="000000"/>
          <w:sz w:val="20"/>
          <w:szCs w:val="20"/>
          <w:lang w:eastAsia="en-US"/>
        </w:rPr>
        <w:t xml:space="preserve">   </w:t>
      </w:r>
      <w:r w:rsidRPr="00725269">
        <w:rPr>
          <w:rFonts w:ascii="Courier New" w:eastAsia="Times New Roman" w:hAnsi="Courier New" w:cs="Courier New"/>
          <w:bCs/>
          <w:color w:val="000000"/>
          <w:sz w:val="20"/>
          <w:szCs w:val="20"/>
          <w:lang w:eastAsia="en-US"/>
        </w:rPr>
        <w:t xml:space="preserve">Jimmy Parker, a Republican </w:t>
      </w:r>
    </w:p>
    <w:p w14:paraId="361FD363" w14:textId="77777777" w:rsidR="00696215" w:rsidRDefault="00725269" w:rsidP="00696215">
      <w:pPr>
        <w:tabs>
          <w:tab w:val="left" w:pos="1740"/>
        </w:tabs>
        <w:ind w:left="1440"/>
        <w:rPr>
          <w:rFonts w:ascii="Courier New" w:eastAsia="Times New Roman" w:hAnsi="Courier New" w:cs="Courier New"/>
          <w:color w:val="000000"/>
          <w:sz w:val="20"/>
          <w:szCs w:val="20"/>
          <w:lang w:val="en-US" w:eastAsia="en-US"/>
        </w:rPr>
      </w:pPr>
      <w:r w:rsidRPr="00696215">
        <w:rPr>
          <w:rFonts w:ascii="Courier New" w:eastAsia="Times New Roman" w:hAnsi="Courier New" w:cs="Courier New"/>
          <w:color w:val="000000"/>
          <w:sz w:val="20"/>
          <w:szCs w:val="20"/>
          <w:lang w:val="en-US" w:eastAsia="en-US"/>
        </w:rPr>
        <w:t xml:space="preserve">97   Someone else (Specify) </w:t>
      </w:r>
    </w:p>
    <w:p w14:paraId="67E4E271" w14:textId="77777777" w:rsidR="00696215" w:rsidRDefault="00696215" w:rsidP="00696215">
      <w:pPr>
        <w:tabs>
          <w:tab w:val="left" w:pos="1740"/>
        </w:tabs>
        <w:ind w:left="1440"/>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96</w:t>
      </w:r>
      <w:r w:rsidR="00741046">
        <w:rPr>
          <w:rFonts w:ascii="Courier New" w:eastAsia="Times New Roman" w:hAnsi="Courier New" w:cs="Courier New"/>
          <w:color w:val="000000"/>
          <w:sz w:val="20"/>
          <w:szCs w:val="20"/>
          <w:lang w:val="en-US" w:eastAsia="en-US"/>
        </w:rPr>
        <w:t xml:space="preserve">   (vol) neither/would not vote for governor </w:t>
      </w:r>
    </w:p>
    <w:p w14:paraId="664B6F52" w14:textId="77777777" w:rsidR="00696215" w:rsidRDefault="00741046" w:rsidP="00696215">
      <w:pPr>
        <w:tabs>
          <w:tab w:val="left" w:pos="1740"/>
        </w:tabs>
        <w:ind w:left="1440"/>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98   (vol) don’t know</w:t>
      </w:r>
    </w:p>
    <w:p w14:paraId="45056469" w14:textId="788375CF" w:rsidR="00741046" w:rsidRPr="00725269" w:rsidRDefault="00741046" w:rsidP="00696215">
      <w:pPr>
        <w:tabs>
          <w:tab w:val="left" w:pos="1740"/>
        </w:tabs>
        <w:ind w:left="1440"/>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val="en-US" w:eastAsia="en-US"/>
        </w:rPr>
        <w:t>99   (vol) refuse</w:t>
      </w:r>
    </w:p>
    <w:p w14:paraId="511C60A1" w14:textId="77777777" w:rsidR="00D64C2D" w:rsidRPr="00725269" w:rsidRDefault="00D64C2D" w:rsidP="00C30304">
      <w:pPr>
        <w:tabs>
          <w:tab w:val="left" w:pos="1740"/>
        </w:tabs>
        <w:rPr>
          <w:rFonts w:ascii="Courier New" w:eastAsia="Times New Roman" w:hAnsi="Courier New" w:cs="Courier New"/>
          <w:color w:val="000000"/>
          <w:sz w:val="20"/>
          <w:szCs w:val="20"/>
          <w:lang w:val="en-US" w:eastAsia="en-US"/>
        </w:rPr>
      </w:pPr>
    </w:p>
    <w:p w14:paraId="05FADCD6" w14:textId="77777777" w:rsidR="00E1171B" w:rsidRPr="00E1171B" w:rsidRDefault="00D64C2D" w:rsidP="00E1171B">
      <w:pPr>
        <w:ind w:left="360" w:hanging="360"/>
        <w:rPr>
          <w:rFonts w:ascii="Courier New" w:hAnsi="Courier New" w:cs="Courier New"/>
          <w:bCs/>
          <w:sz w:val="20"/>
          <w:szCs w:val="20"/>
        </w:rPr>
      </w:pPr>
      <w:r>
        <w:rPr>
          <w:rFonts w:ascii="Courier New" w:hAnsi="Courier New" w:cs="Courier New"/>
          <w:sz w:val="20"/>
          <w:szCs w:val="20"/>
        </w:rPr>
        <w:t xml:space="preserve">14. </w:t>
      </w:r>
      <w:r w:rsidR="00E1171B" w:rsidRPr="00E1171B">
        <w:rPr>
          <w:rFonts w:ascii="Courier New" w:hAnsi="Courier New" w:cs="Courier New"/>
          <w:bCs/>
          <w:sz w:val="20"/>
          <w:szCs w:val="20"/>
        </w:rPr>
        <w:t>How closely are you following news about candidates for the 2026 governor’s election?</w:t>
      </w:r>
    </w:p>
    <w:p w14:paraId="76ECFBAF" w14:textId="03F6B9EA" w:rsidR="00D64C2D" w:rsidRPr="00227D2F" w:rsidRDefault="00D64C2D" w:rsidP="00D64C2D">
      <w:pPr>
        <w:ind w:left="360" w:hanging="360"/>
        <w:rPr>
          <w:rFonts w:ascii="Courier New" w:hAnsi="Courier New" w:cs="Courier New"/>
          <w:sz w:val="20"/>
          <w:szCs w:val="20"/>
        </w:rPr>
      </w:pPr>
    </w:p>
    <w:p w14:paraId="5D4F01B1" w14:textId="77777777" w:rsidR="00E1171B" w:rsidRPr="00C83842" w:rsidRDefault="00E1171B" w:rsidP="00E1171B">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very closely</w:t>
      </w:r>
    </w:p>
    <w:p w14:paraId="3B00D498" w14:textId="77777777" w:rsidR="00E1171B" w:rsidRDefault="00E1171B" w:rsidP="00E1171B">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fairly closely</w:t>
      </w:r>
    </w:p>
    <w:p w14:paraId="29E89746" w14:textId="77777777" w:rsidR="00E1171B" w:rsidRDefault="00E1171B" w:rsidP="00E1171B">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closely</w:t>
      </w:r>
    </w:p>
    <w:p w14:paraId="5B0019EA" w14:textId="77777777" w:rsidR="00E1171B" w:rsidRPr="00C83842" w:rsidRDefault="00E1171B" w:rsidP="00E1171B">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closely</w:t>
      </w:r>
    </w:p>
    <w:p w14:paraId="2DEF1CC5" w14:textId="77777777" w:rsidR="00E1171B" w:rsidRPr="00C83842" w:rsidRDefault="00E1171B" w:rsidP="00E1171B">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492F8795" w14:textId="77777777" w:rsidR="00E1171B" w:rsidRDefault="00E1171B" w:rsidP="00E1171B">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2E540BC9"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68023F33" w14:textId="77777777" w:rsidR="00696215" w:rsidRDefault="00696215">
      <w:pPr>
        <w:rPr>
          <w:rFonts w:ascii="Courier New" w:hAnsi="Courier New" w:cs="Courier New"/>
          <w:sz w:val="20"/>
          <w:szCs w:val="20"/>
        </w:rPr>
      </w:pPr>
      <w:r>
        <w:rPr>
          <w:rFonts w:ascii="Courier New" w:hAnsi="Courier New" w:cs="Courier New"/>
          <w:sz w:val="20"/>
          <w:szCs w:val="20"/>
        </w:rPr>
        <w:br w:type="page"/>
      </w:r>
    </w:p>
    <w:p w14:paraId="6AEE629A" w14:textId="067F984C" w:rsidR="00E1171B" w:rsidRPr="00E1171B" w:rsidRDefault="00D64C2D" w:rsidP="00E1171B">
      <w:pPr>
        <w:ind w:left="360" w:hanging="360"/>
        <w:rPr>
          <w:rFonts w:ascii="Courier New" w:hAnsi="Courier New" w:cs="Courier New"/>
          <w:sz w:val="20"/>
          <w:szCs w:val="20"/>
        </w:rPr>
      </w:pPr>
      <w:r>
        <w:rPr>
          <w:rFonts w:ascii="Courier New" w:hAnsi="Courier New" w:cs="Courier New"/>
          <w:sz w:val="20"/>
          <w:szCs w:val="20"/>
        </w:rPr>
        <w:lastRenderedPageBreak/>
        <w:t xml:space="preserve">15. </w:t>
      </w:r>
      <w:r w:rsidR="00E1171B" w:rsidRPr="00E1171B">
        <w:rPr>
          <w:rFonts w:ascii="Courier New" w:hAnsi="Courier New" w:cs="Courier New"/>
          <w:sz w:val="20"/>
          <w:szCs w:val="20"/>
          <w:lang w:val="en-US"/>
        </w:rPr>
        <w:t>In general, would you say you are satisfied or not satisfied with your choices of candidates in the primary election for governor next June?</w:t>
      </w:r>
    </w:p>
    <w:p w14:paraId="46B1B863" w14:textId="564992F3" w:rsidR="00D64C2D" w:rsidRDefault="00D64C2D" w:rsidP="00D64C2D">
      <w:pPr>
        <w:ind w:left="360" w:hanging="360"/>
        <w:rPr>
          <w:rFonts w:ascii="Courier New" w:hAnsi="Courier New" w:cs="Courier New"/>
          <w:sz w:val="20"/>
          <w:szCs w:val="20"/>
        </w:rPr>
      </w:pPr>
    </w:p>
    <w:p w14:paraId="2AFB80FD" w14:textId="77777777" w:rsidR="00D64C2D" w:rsidRPr="00227D2F" w:rsidRDefault="00D64C2D" w:rsidP="00D64C2D">
      <w:pPr>
        <w:ind w:left="360" w:hanging="360"/>
        <w:rPr>
          <w:rFonts w:ascii="Courier New" w:hAnsi="Courier New" w:cs="Courier New"/>
          <w:sz w:val="20"/>
          <w:szCs w:val="20"/>
        </w:rPr>
      </w:pPr>
    </w:p>
    <w:p w14:paraId="0D902748" w14:textId="575E7376" w:rsidR="00D64C2D" w:rsidRDefault="00D64C2D" w:rsidP="00D64C2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E1171B">
        <w:rPr>
          <w:rFonts w:ascii="Courier New" w:hAnsi="Courier New" w:cs="Courier New"/>
          <w:sz w:val="20"/>
          <w:szCs w:val="20"/>
        </w:rPr>
        <w:t>satisfied</w:t>
      </w:r>
    </w:p>
    <w:p w14:paraId="40E58160" w14:textId="4A097D97" w:rsidR="00D64C2D" w:rsidRDefault="00D64C2D" w:rsidP="00E1171B">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E1171B">
        <w:rPr>
          <w:rFonts w:ascii="Courier New" w:hAnsi="Courier New" w:cs="Courier New"/>
          <w:sz w:val="20"/>
          <w:szCs w:val="20"/>
        </w:rPr>
        <w:t>not satisfied</w:t>
      </w:r>
    </w:p>
    <w:p w14:paraId="3FA10E1A" w14:textId="77777777" w:rsidR="00D64C2D" w:rsidRPr="005D05C7" w:rsidRDefault="00D64C2D" w:rsidP="00D64C2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0A6C733" w14:textId="77777777" w:rsidR="00D64C2D" w:rsidRPr="000C7BDC" w:rsidRDefault="00D64C2D" w:rsidP="00D64C2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EE6C8CA" w14:textId="77777777" w:rsidR="00D64C2D" w:rsidRDefault="00D64C2D" w:rsidP="00C30304">
      <w:pPr>
        <w:tabs>
          <w:tab w:val="left" w:pos="1740"/>
        </w:tabs>
        <w:rPr>
          <w:rFonts w:ascii="Courier New" w:eastAsia="Times New Roman" w:hAnsi="Courier New" w:cs="Courier New"/>
          <w:color w:val="000000"/>
          <w:sz w:val="20"/>
          <w:szCs w:val="20"/>
          <w:lang w:eastAsia="en-US"/>
        </w:rPr>
      </w:pPr>
    </w:p>
    <w:p w14:paraId="6D733776" w14:textId="76FA96FE" w:rsidR="003636FF" w:rsidRDefault="003636FF" w:rsidP="00C30304">
      <w:pPr>
        <w:tabs>
          <w:tab w:val="left" w:pos="1740"/>
        </w:tabs>
        <w:rPr>
          <w:rFonts w:ascii="Courier New" w:eastAsia="Times New Roman" w:hAnsi="Courier New" w:cs="Courier New"/>
          <w:color w:val="000000"/>
          <w:sz w:val="20"/>
          <w:szCs w:val="20"/>
          <w:lang w:eastAsia="en-US"/>
        </w:rPr>
      </w:pPr>
    </w:p>
    <w:p w14:paraId="5973C97E" w14:textId="3157EFB1" w:rsidR="003636FF" w:rsidRPr="00E1171B" w:rsidRDefault="003636FF" w:rsidP="00E1171B">
      <w:pPr>
        <w:ind w:left="360" w:hanging="360"/>
        <w:rPr>
          <w:rFonts w:ascii="Courier New" w:hAnsi="Courier New" w:cs="Courier New"/>
          <w:sz w:val="20"/>
          <w:szCs w:val="20"/>
          <w:lang w:val="en-US"/>
        </w:rPr>
      </w:pPr>
      <w:r>
        <w:rPr>
          <w:rFonts w:ascii="Courier New" w:hAnsi="Courier New" w:cs="Courier New"/>
          <w:sz w:val="20"/>
          <w:szCs w:val="20"/>
        </w:rPr>
        <w:t xml:space="preserve">16. </w:t>
      </w:r>
      <w:r w:rsidR="00E1171B" w:rsidRPr="00E1171B">
        <w:rPr>
          <w:rFonts w:ascii="Courier New" w:hAnsi="Courier New" w:cs="Courier New"/>
          <w:sz w:val="20"/>
          <w:szCs w:val="20"/>
          <w:lang w:val="en-US"/>
        </w:rPr>
        <w:t>Which of the following is more important to you in candidates for statewide office, such as governor or US senator—[ROTATE] (1) experience and a proven record [OR] (2) new ideas and a different approach?</w:t>
      </w:r>
    </w:p>
    <w:p w14:paraId="4A05BAFE" w14:textId="77777777" w:rsidR="003636FF" w:rsidRPr="00227D2F" w:rsidRDefault="003636FF" w:rsidP="003636FF">
      <w:pPr>
        <w:ind w:left="360" w:hanging="360"/>
        <w:rPr>
          <w:rFonts w:ascii="Courier New" w:hAnsi="Courier New" w:cs="Courier New"/>
          <w:sz w:val="20"/>
          <w:szCs w:val="20"/>
        </w:rPr>
      </w:pPr>
    </w:p>
    <w:p w14:paraId="58E38268" w14:textId="4E9D460D" w:rsidR="003636FF" w:rsidRDefault="003636FF" w:rsidP="003636FF">
      <w:pPr>
        <w:pStyle w:val="0-Basic"/>
        <w:ind w:left="720" w:firstLine="720"/>
        <w:rPr>
          <w:rFonts w:ascii="Courier New" w:hAnsi="Courier New" w:cs="Courier New"/>
          <w:sz w:val="20"/>
          <w:szCs w:val="20"/>
        </w:rPr>
      </w:pPr>
      <w:bookmarkStart w:id="3" w:name="_Hlk216695703"/>
      <w:r w:rsidRPr="000E4E9D">
        <w:rPr>
          <w:rFonts w:ascii="Courier New" w:hAnsi="Courier New" w:cs="Courier New"/>
          <w:sz w:val="20"/>
          <w:szCs w:val="20"/>
        </w:rPr>
        <w:t>1</w:t>
      </w:r>
      <w:r>
        <w:rPr>
          <w:rFonts w:ascii="Courier New" w:hAnsi="Courier New" w:cs="Courier New"/>
          <w:sz w:val="20"/>
          <w:szCs w:val="20"/>
        </w:rPr>
        <w:tab/>
      </w:r>
      <w:r w:rsidR="00E1171B">
        <w:rPr>
          <w:rFonts w:ascii="Courier New" w:hAnsi="Courier New" w:cs="Courier New"/>
          <w:sz w:val="20"/>
          <w:szCs w:val="20"/>
        </w:rPr>
        <w:t>experience and a proven record</w:t>
      </w:r>
    </w:p>
    <w:p w14:paraId="2B0EAB58" w14:textId="45E3D60B" w:rsidR="003636FF" w:rsidRDefault="003636FF" w:rsidP="003636FF">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E1171B">
        <w:rPr>
          <w:rFonts w:ascii="Courier New" w:hAnsi="Courier New" w:cs="Courier New"/>
          <w:sz w:val="20"/>
          <w:szCs w:val="20"/>
        </w:rPr>
        <w:t>new ideas and a different approach</w:t>
      </w:r>
    </w:p>
    <w:p w14:paraId="6CD02775" w14:textId="1F6877CF" w:rsidR="003636FF" w:rsidRDefault="003636FF" w:rsidP="003636FF">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00E1171B">
        <w:rPr>
          <w:rFonts w:ascii="Courier New" w:hAnsi="Courier New" w:cs="Courier New"/>
          <w:sz w:val="20"/>
          <w:szCs w:val="20"/>
        </w:rPr>
        <w:t xml:space="preserve">(vol) both </w:t>
      </w:r>
    </w:p>
    <w:p w14:paraId="2FE2F85F" w14:textId="77777777" w:rsidR="003636FF" w:rsidRPr="005D05C7" w:rsidRDefault="003636FF" w:rsidP="003636FF">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15F1BFF" w14:textId="77777777" w:rsidR="003636FF" w:rsidRPr="000C7BDC" w:rsidRDefault="003636FF" w:rsidP="003636FF">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3"/>
    <w:p w14:paraId="07BF8591" w14:textId="77777777" w:rsidR="003636FF" w:rsidRDefault="003636FF" w:rsidP="00C30304">
      <w:pPr>
        <w:tabs>
          <w:tab w:val="left" w:pos="1740"/>
        </w:tabs>
        <w:rPr>
          <w:rFonts w:ascii="Courier New" w:eastAsia="Times New Roman" w:hAnsi="Courier New" w:cs="Courier New"/>
          <w:color w:val="000000"/>
          <w:sz w:val="20"/>
          <w:szCs w:val="20"/>
          <w:lang w:eastAsia="en-US"/>
        </w:rPr>
      </w:pPr>
    </w:p>
    <w:p w14:paraId="1E49BAAF" w14:textId="77777777" w:rsidR="00E1171B" w:rsidRPr="00E1171B" w:rsidRDefault="005422D9" w:rsidP="00E1171B">
      <w:pPr>
        <w:ind w:left="360" w:hanging="360"/>
        <w:rPr>
          <w:rFonts w:ascii="Courier New" w:hAnsi="Courier New" w:cs="Courier New"/>
          <w:sz w:val="20"/>
          <w:szCs w:val="20"/>
          <w:lang w:val="en-US"/>
        </w:rPr>
      </w:pPr>
      <w:r>
        <w:rPr>
          <w:rFonts w:ascii="Courier New" w:hAnsi="Courier New" w:cs="Courier New"/>
          <w:sz w:val="20"/>
          <w:szCs w:val="20"/>
        </w:rPr>
        <w:t xml:space="preserve">17. </w:t>
      </w:r>
      <w:r w:rsidR="00E1171B" w:rsidRPr="00E1171B">
        <w:rPr>
          <w:rFonts w:ascii="Courier New" w:hAnsi="Courier New" w:cs="Courier New"/>
          <w:sz w:val="20"/>
          <w:szCs w:val="20"/>
          <w:lang w:val="en-US"/>
        </w:rPr>
        <w:t>Would you rather see the next California governor elected in November 2026 generally continue Gavin Newsom’s policies or mostly change to different policies?</w:t>
      </w:r>
    </w:p>
    <w:p w14:paraId="05B0DEEC" w14:textId="77777777" w:rsidR="005422D9" w:rsidRDefault="005422D9" w:rsidP="00696215">
      <w:pPr>
        <w:rPr>
          <w:rFonts w:ascii="Courier New" w:hAnsi="Courier New" w:cs="Courier New"/>
          <w:sz w:val="20"/>
          <w:szCs w:val="20"/>
        </w:rPr>
      </w:pPr>
    </w:p>
    <w:p w14:paraId="19AA3AAF" w14:textId="5E78F765" w:rsidR="005422D9" w:rsidRDefault="005422D9" w:rsidP="005422D9">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E1171B">
        <w:rPr>
          <w:rFonts w:ascii="Courier New" w:hAnsi="Courier New" w:cs="Courier New"/>
          <w:sz w:val="20"/>
          <w:szCs w:val="20"/>
        </w:rPr>
        <w:t>continue Gavin Newsom’s policies</w:t>
      </w:r>
    </w:p>
    <w:p w14:paraId="329A172E" w14:textId="5B961FB1" w:rsidR="005422D9" w:rsidRDefault="005422D9" w:rsidP="005422D9">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E1171B">
        <w:rPr>
          <w:rFonts w:ascii="Courier New" w:hAnsi="Courier New" w:cs="Courier New"/>
          <w:sz w:val="20"/>
          <w:szCs w:val="20"/>
        </w:rPr>
        <w:t>change to different policies</w:t>
      </w:r>
    </w:p>
    <w:p w14:paraId="024E97E1" w14:textId="77777777" w:rsidR="005422D9" w:rsidRPr="005D05C7" w:rsidRDefault="005422D9" w:rsidP="005422D9">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C254026" w14:textId="77777777" w:rsidR="005422D9" w:rsidRPr="000C7BDC" w:rsidRDefault="005422D9" w:rsidP="005422D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49EF9A25" w14:textId="77777777" w:rsidR="005422D9" w:rsidRDefault="005422D9" w:rsidP="00C30304">
      <w:pPr>
        <w:tabs>
          <w:tab w:val="left" w:pos="1740"/>
        </w:tabs>
        <w:rPr>
          <w:rFonts w:ascii="Courier New" w:eastAsia="Times New Roman" w:hAnsi="Courier New" w:cs="Courier New"/>
          <w:color w:val="000000"/>
          <w:sz w:val="20"/>
          <w:szCs w:val="20"/>
          <w:lang w:eastAsia="en-US"/>
        </w:rPr>
      </w:pPr>
    </w:p>
    <w:p w14:paraId="7AF764C6" w14:textId="77777777" w:rsidR="00E1171B" w:rsidRPr="00E1171B" w:rsidRDefault="005422D9" w:rsidP="00E1171B">
      <w:pPr>
        <w:ind w:left="360" w:hanging="360"/>
        <w:rPr>
          <w:rFonts w:ascii="Courier New" w:hAnsi="Courier New" w:cs="Courier New"/>
          <w:sz w:val="20"/>
          <w:szCs w:val="20"/>
        </w:rPr>
      </w:pPr>
      <w:r>
        <w:rPr>
          <w:rFonts w:ascii="Courier New" w:hAnsi="Courier New" w:cs="Courier New"/>
          <w:sz w:val="20"/>
          <w:szCs w:val="20"/>
        </w:rPr>
        <w:t xml:space="preserve">18. </w:t>
      </w:r>
      <w:r w:rsidR="00E1171B" w:rsidRPr="00E1171B">
        <w:rPr>
          <w:rFonts w:ascii="Courier New" w:hAnsi="Courier New" w:cs="Courier New"/>
          <w:sz w:val="20"/>
          <w:szCs w:val="20"/>
        </w:rPr>
        <w:t xml:space="preserve">If the 2026 election for US House of Representatives were being held today, would you vote for [ROTATE] [1] the Republican candidate [OR] [2] the Democratic candidate] in your district? </w:t>
      </w:r>
    </w:p>
    <w:p w14:paraId="7FE2096B" w14:textId="77777777" w:rsidR="00E1171B" w:rsidRPr="00E1171B" w:rsidRDefault="00E1171B" w:rsidP="00E1171B">
      <w:pPr>
        <w:ind w:left="360" w:hanging="360"/>
        <w:rPr>
          <w:rFonts w:ascii="Courier New" w:hAnsi="Courier New" w:cs="Courier New"/>
          <w:sz w:val="20"/>
          <w:szCs w:val="20"/>
        </w:rPr>
      </w:pPr>
    </w:p>
    <w:p w14:paraId="1D905A10" w14:textId="77777777" w:rsidR="00E1171B" w:rsidRPr="00E1171B" w:rsidRDefault="00E1171B" w:rsidP="00696215">
      <w:pPr>
        <w:ind w:left="720"/>
        <w:rPr>
          <w:rFonts w:ascii="Courier New" w:hAnsi="Courier New" w:cs="Courier New"/>
          <w:sz w:val="20"/>
          <w:szCs w:val="20"/>
        </w:rPr>
      </w:pPr>
      <w:r w:rsidRPr="00E1171B">
        <w:rPr>
          <w:rFonts w:ascii="Courier New" w:hAnsi="Courier New" w:cs="Courier New"/>
          <w:sz w:val="20"/>
          <w:szCs w:val="20"/>
        </w:rPr>
        <w:t xml:space="preserve">[If respondent tries to refuse/skip ask] As of today, do you lean more toward [READ IN SAME ORDER AS ABOVE] [1] the Republican candidate [OR] [2] the Democratic candidate? </w:t>
      </w:r>
    </w:p>
    <w:p w14:paraId="67997BE3" w14:textId="45DBEBF5" w:rsidR="005422D9" w:rsidRDefault="005422D9" w:rsidP="005422D9">
      <w:pPr>
        <w:ind w:left="360" w:hanging="360"/>
        <w:rPr>
          <w:rFonts w:ascii="Courier New" w:hAnsi="Courier New" w:cs="Courier New"/>
          <w:sz w:val="20"/>
          <w:szCs w:val="20"/>
        </w:rPr>
      </w:pPr>
    </w:p>
    <w:p w14:paraId="784E73BF" w14:textId="7BE10735" w:rsidR="005422D9" w:rsidRDefault="005422D9" w:rsidP="005422D9">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E1171B">
        <w:rPr>
          <w:rFonts w:ascii="Courier New" w:hAnsi="Courier New" w:cs="Courier New"/>
          <w:sz w:val="20"/>
          <w:szCs w:val="20"/>
        </w:rPr>
        <w:t>Republican candidate</w:t>
      </w:r>
    </w:p>
    <w:p w14:paraId="74BB652A" w14:textId="268BDF78" w:rsidR="005422D9" w:rsidRDefault="005422D9" w:rsidP="005422D9">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E1171B">
        <w:rPr>
          <w:rFonts w:ascii="Courier New" w:hAnsi="Courier New" w:cs="Courier New"/>
          <w:sz w:val="20"/>
          <w:szCs w:val="20"/>
        </w:rPr>
        <w:t>Democratic candidate</w:t>
      </w:r>
    </w:p>
    <w:p w14:paraId="2624B896" w14:textId="77777777" w:rsidR="005422D9" w:rsidRPr="005D05C7" w:rsidRDefault="005422D9" w:rsidP="005422D9">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0465FA1" w14:textId="3FAA551A" w:rsidR="005422D9" w:rsidRPr="000C7BDC" w:rsidRDefault="005422D9" w:rsidP="005422D9">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3388879" w14:textId="77777777" w:rsidR="005422D9" w:rsidRDefault="005422D9" w:rsidP="00C30304">
      <w:pPr>
        <w:tabs>
          <w:tab w:val="left" w:pos="1740"/>
        </w:tabs>
        <w:rPr>
          <w:rFonts w:ascii="Courier New" w:eastAsia="Times New Roman" w:hAnsi="Courier New" w:cs="Courier New"/>
          <w:color w:val="000000"/>
          <w:sz w:val="20"/>
          <w:szCs w:val="20"/>
          <w:lang w:eastAsia="en-US"/>
        </w:rPr>
      </w:pPr>
    </w:p>
    <w:p w14:paraId="3A3F6A1B" w14:textId="1C59E7A6" w:rsidR="005422D9" w:rsidRPr="00E1171B" w:rsidRDefault="005422D9" w:rsidP="00E1171B">
      <w:pPr>
        <w:ind w:left="360" w:hanging="360"/>
        <w:rPr>
          <w:rFonts w:ascii="Courier New" w:hAnsi="Courier New" w:cs="Courier New"/>
          <w:sz w:val="20"/>
          <w:szCs w:val="20"/>
          <w:lang w:val="en-US"/>
        </w:rPr>
      </w:pPr>
      <w:r>
        <w:rPr>
          <w:rFonts w:ascii="Courier New" w:hAnsi="Courier New" w:cs="Courier New"/>
          <w:sz w:val="20"/>
          <w:szCs w:val="20"/>
        </w:rPr>
        <w:t xml:space="preserve">19. </w:t>
      </w:r>
      <w:r w:rsidR="00E1171B" w:rsidRPr="00E1171B">
        <w:rPr>
          <w:rFonts w:ascii="Courier New" w:hAnsi="Courier New" w:cs="Courier New"/>
          <w:sz w:val="20"/>
          <w:szCs w:val="20"/>
          <w:lang w:val="en-US"/>
        </w:rPr>
        <w:t xml:space="preserve">Thinking about the Congressional elections that will be held next November, are you more enthusiastic about voting than usual, or less enthusiastic? </w:t>
      </w:r>
    </w:p>
    <w:p w14:paraId="2DD65ECF" w14:textId="77777777" w:rsidR="005422D9" w:rsidRDefault="005422D9" w:rsidP="005422D9">
      <w:pPr>
        <w:ind w:left="360" w:hanging="360"/>
        <w:rPr>
          <w:rFonts w:ascii="Courier New" w:hAnsi="Courier New" w:cs="Courier New"/>
          <w:sz w:val="20"/>
          <w:szCs w:val="20"/>
        </w:rPr>
      </w:pPr>
    </w:p>
    <w:p w14:paraId="54EB3F88" w14:textId="552BA8F6" w:rsidR="007D5E47" w:rsidRDefault="007D5E47" w:rsidP="007D5E47">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E1171B">
        <w:rPr>
          <w:rFonts w:ascii="Courier New" w:hAnsi="Courier New" w:cs="Courier New"/>
          <w:sz w:val="20"/>
          <w:szCs w:val="20"/>
        </w:rPr>
        <w:t>more enthusiastic</w:t>
      </w:r>
    </w:p>
    <w:p w14:paraId="3FC34CD4" w14:textId="1547C620" w:rsidR="007D5E47" w:rsidRDefault="007D5E47" w:rsidP="00E1171B">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E1171B">
        <w:rPr>
          <w:rFonts w:ascii="Courier New" w:hAnsi="Courier New" w:cs="Courier New"/>
          <w:sz w:val="20"/>
          <w:szCs w:val="20"/>
        </w:rPr>
        <w:t>less enthusiastic</w:t>
      </w:r>
    </w:p>
    <w:p w14:paraId="426728F2" w14:textId="77777777" w:rsidR="007D5E47" w:rsidRPr="005D05C7" w:rsidRDefault="007D5E47" w:rsidP="007D5E47">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A9AB425" w14:textId="77777777" w:rsidR="007D5E47" w:rsidRPr="000C7BDC" w:rsidRDefault="007D5E47" w:rsidP="007D5E47">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A0F5BBD" w14:textId="77777777" w:rsidR="005422D9" w:rsidRDefault="005422D9" w:rsidP="00C30304">
      <w:pPr>
        <w:tabs>
          <w:tab w:val="left" w:pos="1740"/>
        </w:tabs>
        <w:rPr>
          <w:rFonts w:ascii="Courier New" w:eastAsia="Times New Roman" w:hAnsi="Courier New" w:cs="Courier New"/>
          <w:color w:val="000000"/>
          <w:sz w:val="20"/>
          <w:szCs w:val="20"/>
          <w:lang w:eastAsia="en-US"/>
        </w:rPr>
      </w:pPr>
    </w:p>
    <w:p w14:paraId="17CAF675" w14:textId="77777777" w:rsidR="00E1171B" w:rsidRPr="00E1171B" w:rsidRDefault="00E1171B" w:rsidP="00A5328E">
      <w:pPr>
        <w:tabs>
          <w:tab w:val="left" w:pos="1740"/>
        </w:tabs>
        <w:ind w:left="360" w:hanging="360"/>
        <w:rPr>
          <w:rFonts w:ascii="Courier New" w:hAnsi="Courier New" w:cs="Courier New"/>
          <w:sz w:val="20"/>
          <w:szCs w:val="20"/>
          <w:lang w:val="en-US"/>
        </w:rPr>
      </w:pPr>
      <w:r>
        <w:rPr>
          <w:rFonts w:ascii="Courier New" w:eastAsia="Times New Roman" w:hAnsi="Courier New" w:cs="Courier New"/>
          <w:color w:val="000000"/>
          <w:sz w:val="20"/>
          <w:szCs w:val="20"/>
          <w:lang w:eastAsia="en-US"/>
        </w:rPr>
        <w:t xml:space="preserve">20. </w:t>
      </w:r>
      <w:r w:rsidRPr="00E1171B">
        <w:rPr>
          <w:rFonts w:ascii="Courier New" w:hAnsi="Courier New" w:cs="Courier New"/>
          <w:sz w:val="20"/>
          <w:szCs w:val="20"/>
          <w:lang w:val="en-US"/>
        </w:rPr>
        <w:t>Would you prefer to elect a representative to Congress who [ROTATE] [1] has experience in politics, [OR] [2] is new to politics?</w:t>
      </w:r>
    </w:p>
    <w:p w14:paraId="11A7CB3C" w14:textId="605DB4E1" w:rsidR="007D5E47" w:rsidRPr="00E1171B" w:rsidRDefault="007D5E47" w:rsidP="00C30304">
      <w:pPr>
        <w:tabs>
          <w:tab w:val="left" w:pos="1740"/>
        </w:tabs>
        <w:rPr>
          <w:rFonts w:ascii="Courier New" w:eastAsia="Times New Roman" w:hAnsi="Courier New" w:cs="Courier New"/>
          <w:color w:val="000000"/>
          <w:sz w:val="20"/>
          <w:szCs w:val="20"/>
          <w:lang w:val="en-US" w:eastAsia="en-US"/>
        </w:rPr>
      </w:pPr>
    </w:p>
    <w:p w14:paraId="25D81BB0" w14:textId="5E9418FE" w:rsidR="00E1171B" w:rsidRDefault="00E1171B" w:rsidP="00E1171B">
      <w:pPr>
        <w:pStyle w:val="0-Basic"/>
        <w:ind w:left="720" w:firstLine="720"/>
        <w:rPr>
          <w:rFonts w:ascii="Courier New" w:hAnsi="Courier New" w:cs="Courier New"/>
          <w:sz w:val="20"/>
          <w:szCs w:val="20"/>
        </w:rPr>
      </w:pPr>
      <w:bookmarkStart w:id="4" w:name="_Hlk216695743"/>
      <w:r w:rsidRPr="000E4E9D">
        <w:rPr>
          <w:rFonts w:ascii="Courier New" w:hAnsi="Courier New" w:cs="Courier New"/>
          <w:sz w:val="20"/>
          <w:szCs w:val="20"/>
        </w:rPr>
        <w:t>1</w:t>
      </w:r>
      <w:r>
        <w:rPr>
          <w:rFonts w:ascii="Courier New" w:hAnsi="Courier New" w:cs="Courier New"/>
          <w:sz w:val="20"/>
          <w:szCs w:val="20"/>
        </w:rPr>
        <w:tab/>
        <w:t>has experience in politics</w:t>
      </w:r>
    </w:p>
    <w:p w14:paraId="6EAAF84A" w14:textId="31FB06F5" w:rsidR="00E1171B" w:rsidRDefault="00E1171B" w:rsidP="00E1171B">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is new to politics</w:t>
      </w:r>
    </w:p>
    <w:p w14:paraId="3004286B" w14:textId="77777777" w:rsidR="00E1171B" w:rsidRDefault="00E1171B" w:rsidP="00E1171B">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(vol) both </w:t>
      </w:r>
    </w:p>
    <w:p w14:paraId="2A8F5C53" w14:textId="77777777" w:rsidR="00E1171B" w:rsidRPr="005D05C7" w:rsidRDefault="00E1171B" w:rsidP="00E1171B">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120B60B" w14:textId="00AFD030" w:rsidR="00696215" w:rsidRDefault="00E1171B" w:rsidP="0069621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bookmarkEnd w:id="4"/>
    </w:p>
    <w:p w14:paraId="1DF95147" w14:textId="69F35CAA" w:rsidR="00E1171B" w:rsidRPr="00696215" w:rsidRDefault="00696215" w:rsidP="00696215">
      <w:pPr>
        <w:rPr>
          <w:rFonts w:ascii="Courier New" w:hAnsi="Courier New" w:cs="Courier New"/>
          <w:sz w:val="20"/>
          <w:szCs w:val="20"/>
        </w:rPr>
      </w:pPr>
      <w:r>
        <w:rPr>
          <w:rFonts w:ascii="Courier New" w:hAnsi="Courier New" w:cs="Courier New"/>
          <w:sz w:val="20"/>
          <w:szCs w:val="20"/>
        </w:rPr>
        <w:br w:type="page"/>
      </w:r>
    </w:p>
    <w:p w14:paraId="2F1213D5" w14:textId="77777777" w:rsidR="00E1171B" w:rsidRPr="00E1171B" w:rsidRDefault="00E1171B" w:rsidP="00A5328E">
      <w:pPr>
        <w:tabs>
          <w:tab w:val="left" w:pos="1740"/>
        </w:tabs>
        <w:ind w:left="360" w:hanging="360"/>
        <w:rPr>
          <w:rFonts w:ascii="Courier New" w:hAnsi="Courier New" w:cs="Courier New"/>
          <w:bCs/>
          <w:sz w:val="20"/>
          <w:szCs w:val="20"/>
          <w:lang w:val="en-US"/>
        </w:rPr>
      </w:pPr>
      <w:r>
        <w:rPr>
          <w:rFonts w:ascii="Courier New" w:eastAsia="Times New Roman" w:hAnsi="Courier New" w:cs="Courier New"/>
          <w:color w:val="000000"/>
          <w:sz w:val="20"/>
          <w:szCs w:val="20"/>
          <w:lang w:eastAsia="en-US"/>
        </w:rPr>
        <w:lastRenderedPageBreak/>
        <w:t xml:space="preserve">21. </w:t>
      </w:r>
      <w:r w:rsidRPr="00E1171B">
        <w:rPr>
          <w:rFonts w:ascii="Courier New" w:hAnsi="Courier New" w:cs="Courier New"/>
          <w:bCs/>
          <w:sz w:val="20"/>
          <w:szCs w:val="20"/>
          <w:lang w:val="en-US"/>
        </w:rPr>
        <w:t>Generally, what’s the better situation: that a president’s political party also has a controlling majority in Congress, or that one party controls the White House while the other party controls the Congress, or don’t you think it matters too much one way or the other?</w:t>
      </w:r>
    </w:p>
    <w:p w14:paraId="6402CB68" w14:textId="638F9883" w:rsidR="00E1171B" w:rsidRPr="00E1171B" w:rsidRDefault="00E1171B" w:rsidP="00C30304">
      <w:pPr>
        <w:tabs>
          <w:tab w:val="left" w:pos="1740"/>
        </w:tabs>
        <w:rPr>
          <w:rFonts w:ascii="Courier New" w:eastAsia="Times New Roman" w:hAnsi="Courier New" w:cs="Courier New"/>
          <w:color w:val="000000"/>
          <w:sz w:val="20"/>
          <w:szCs w:val="20"/>
          <w:lang w:val="en-US" w:eastAsia="en-US"/>
        </w:rPr>
      </w:pPr>
    </w:p>
    <w:p w14:paraId="3FED9142" w14:textId="127D1E4A" w:rsidR="00E1171B" w:rsidRDefault="00E1171B" w:rsidP="00E1171B">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E1171B">
        <w:rPr>
          <w:rFonts w:ascii="Courier New" w:hAnsi="Courier New" w:cs="Courier New"/>
          <w:bCs/>
          <w:sz w:val="20"/>
          <w:szCs w:val="20"/>
          <w:lang w:val="en-GB"/>
        </w:rPr>
        <w:t>president’s party controls Congress</w:t>
      </w:r>
    </w:p>
    <w:p w14:paraId="17EA7648" w14:textId="7A5F1CA1" w:rsidR="00E1171B" w:rsidRDefault="00E1171B" w:rsidP="00E1171B">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Pr="00E1171B">
        <w:rPr>
          <w:rFonts w:ascii="Courier New" w:hAnsi="Courier New" w:cs="Courier New"/>
          <w:bCs/>
          <w:sz w:val="20"/>
          <w:szCs w:val="20"/>
          <w:lang w:val="en-GB"/>
        </w:rPr>
        <w:t>one party controls each</w:t>
      </w:r>
    </w:p>
    <w:p w14:paraId="18C871D0" w14:textId="42A65B19" w:rsidR="00E1171B" w:rsidRDefault="00E1171B" w:rsidP="00E1171B">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E1171B">
        <w:rPr>
          <w:rFonts w:ascii="Courier New" w:hAnsi="Courier New" w:cs="Courier New"/>
          <w:bCs/>
          <w:sz w:val="20"/>
          <w:szCs w:val="20"/>
          <w:lang w:val="en-GB"/>
        </w:rPr>
        <w:t>don’t think it matters too much</w:t>
      </w:r>
    </w:p>
    <w:p w14:paraId="5CC3013E" w14:textId="77777777" w:rsidR="00E1171B" w:rsidRPr="005D05C7" w:rsidRDefault="00E1171B" w:rsidP="00E1171B">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401388B5" w14:textId="77777777" w:rsidR="00E1171B" w:rsidRDefault="00E1171B" w:rsidP="00E1171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A8BBDC9" w14:textId="77777777" w:rsidR="00696215" w:rsidRDefault="00696215" w:rsidP="00E1171B">
      <w:pPr>
        <w:ind w:left="720" w:firstLine="720"/>
        <w:rPr>
          <w:rFonts w:ascii="Courier New" w:hAnsi="Courier New" w:cs="Courier New"/>
          <w:sz w:val="20"/>
          <w:szCs w:val="20"/>
        </w:rPr>
      </w:pPr>
    </w:p>
    <w:p w14:paraId="4CFE9274" w14:textId="77777777" w:rsidR="00E55506" w:rsidRPr="00E55506" w:rsidRDefault="00E55506" w:rsidP="00A5328E">
      <w:pPr>
        <w:ind w:left="450" w:hanging="450"/>
        <w:rPr>
          <w:rFonts w:ascii="Courier New" w:hAnsi="Courier New" w:cs="Courier New"/>
          <w:sz w:val="20"/>
          <w:szCs w:val="20"/>
          <w:lang w:val="en-US"/>
        </w:rPr>
      </w:pPr>
      <w:r>
        <w:rPr>
          <w:rFonts w:ascii="Courier New" w:hAnsi="Courier New" w:cs="Courier New"/>
          <w:sz w:val="20"/>
          <w:szCs w:val="20"/>
        </w:rPr>
        <w:t xml:space="preserve">22. </w:t>
      </w:r>
      <w:r w:rsidRPr="00E55506">
        <w:rPr>
          <w:rFonts w:ascii="Courier New" w:hAnsi="Courier New" w:cs="Courier New"/>
          <w:sz w:val="20"/>
          <w:szCs w:val="20"/>
          <w:lang w:val="en-US"/>
        </w:rPr>
        <w:t>What is your preference for the outcome of next year's congressional elections: [ROTATE] [1] a Congress controlled by Republicans [OR] [2] a Congress controlled by Democrats?</w:t>
      </w:r>
    </w:p>
    <w:p w14:paraId="6F46B702" w14:textId="5D455C62" w:rsidR="00E55506" w:rsidRPr="00E55506" w:rsidRDefault="00E55506" w:rsidP="00E55506">
      <w:pPr>
        <w:rPr>
          <w:rFonts w:ascii="Courier New" w:hAnsi="Courier New" w:cs="Courier New"/>
          <w:sz w:val="20"/>
          <w:szCs w:val="20"/>
          <w:lang w:val="en-US"/>
        </w:rPr>
      </w:pPr>
    </w:p>
    <w:p w14:paraId="31F696FB" w14:textId="677E2D8A" w:rsidR="00E55506" w:rsidRPr="00E55506" w:rsidRDefault="00E55506" w:rsidP="00E55506">
      <w:pPr>
        <w:pStyle w:val="0-Basic"/>
        <w:ind w:left="720" w:firstLine="720"/>
        <w:rPr>
          <w:rFonts w:ascii="Courier New" w:hAnsi="Courier New" w:cs="Courier New"/>
          <w:bCs/>
          <w:sz w:val="20"/>
          <w:szCs w:val="20"/>
        </w:rPr>
      </w:pPr>
      <w:r w:rsidRPr="000E4E9D">
        <w:rPr>
          <w:rFonts w:ascii="Courier New" w:hAnsi="Courier New" w:cs="Courier New"/>
          <w:sz w:val="20"/>
          <w:szCs w:val="20"/>
        </w:rPr>
        <w:t>1</w:t>
      </w:r>
      <w:r>
        <w:rPr>
          <w:rFonts w:ascii="Courier New" w:hAnsi="Courier New" w:cs="Courier New"/>
          <w:sz w:val="20"/>
          <w:szCs w:val="20"/>
        </w:rPr>
        <w:tab/>
      </w:r>
      <w:r w:rsidRPr="00E55506">
        <w:rPr>
          <w:rFonts w:ascii="Courier New" w:hAnsi="Courier New" w:cs="Courier New"/>
          <w:bCs/>
          <w:sz w:val="20"/>
          <w:szCs w:val="20"/>
        </w:rPr>
        <w:t>controlled by Republicans</w:t>
      </w:r>
    </w:p>
    <w:p w14:paraId="5C0AEA02" w14:textId="06AD6E60" w:rsidR="00E55506" w:rsidRPr="00E55506" w:rsidRDefault="00E55506" w:rsidP="00E55506">
      <w:pPr>
        <w:pStyle w:val="0-Basic"/>
        <w:ind w:left="720" w:firstLine="720"/>
        <w:rPr>
          <w:rFonts w:ascii="Courier New" w:hAnsi="Courier New" w:cs="Courier New"/>
          <w:bCs/>
          <w:sz w:val="20"/>
          <w:szCs w:val="20"/>
        </w:rPr>
      </w:pPr>
      <w:r>
        <w:rPr>
          <w:rFonts w:ascii="Courier New" w:hAnsi="Courier New" w:cs="Courier New"/>
          <w:sz w:val="20"/>
          <w:szCs w:val="20"/>
        </w:rPr>
        <w:t>2</w:t>
      </w:r>
      <w:r>
        <w:rPr>
          <w:rFonts w:ascii="Courier New" w:hAnsi="Courier New" w:cs="Courier New"/>
          <w:sz w:val="20"/>
          <w:szCs w:val="20"/>
        </w:rPr>
        <w:tab/>
      </w:r>
      <w:r w:rsidRPr="00E55506">
        <w:rPr>
          <w:rFonts w:ascii="Courier New" w:hAnsi="Courier New" w:cs="Courier New"/>
          <w:bCs/>
          <w:sz w:val="20"/>
          <w:szCs w:val="20"/>
        </w:rPr>
        <w:t xml:space="preserve">controlled by </w:t>
      </w:r>
      <w:r>
        <w:rPr>
          <w:rFonts w:ascii="Courier New" w:hAnsi="Courier New" w:cs="Courier New"/>
          <w:bCs/>
          <w:sz w:val="20"/>
          <w:szCs w:val="20"/>
        </w:rPr>
        <w:t>Democrats</w:t>
      </w:r>
    </w:p>
    <w:p w14:paraId="29C02BDD" w14:textId="0D19A8CE" w:rsidR="00E55506" w:rsidRDefault="00E55506" w:rsidP="00E55506">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Pr>
          <w:rFonts w:ascii="Courier New" w:hAnsi="Courier New" w:cs="Courier New"/>
          <w:bCs/>
          <w:sz w:val="20"/>
          <w:szCs w:val="20"/>
          <w:lang w:val="en-GB"/>
        </w:rPr>
        <w:t>(vol) neither</w:t>
      </w:r>
    </w:p>
    <w:p w14:paraId="4C5F8EA8" w14:textId="77777777" w:rsidR="00E55506" w:rsidRPr="005D05C7" w:rsidRDefault="00E55506" w:rsidP="00E55506">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8F0A6EA" w14:textId="77777777" w:rsidR="00E55506" w:rsidRDefault="00E55506" w:rsidP="00E55506">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6CFF7A0" w14:textId="77777777" w:rsidR="00E55506" w:rsidRDefault="00E55506" w:rsidP="00E55506">
      <w:pPr>
        <w:rPr>
          <w:rFonts w:ascii="Courier New" w:hAnsi="Courier New" w:cs="Courier New"/>
          <w:sz w:val="20"/>
          <w:szCs w:val="20"/>
        </w:rPr>
      </w:pPr>
    </w:p>
    <w:p w14:paraId="68D84353" w14:textId="03CFC17E" w:rsidR="00E1171B" w:rsidRPr="000C7BDC" w:rsidRDefault="00E1171B" w:rsidP="00E1171B">
      <w:pPr>
        <w:rPr>
          <w:rFonts w:ascii="Courier New" w:hAnsi="Courier New" w:cs="Courier New"/>
          <w:sz w:val="20"/>
          <w:szCs w:val="20"/>
        </w:rPr>
      </w:pPr>
      <w:r>
        <w:rPr>
          <w:rFonts w:ascii="Courier New" w:hAnsi="Courier New" w:cs="Courier New"/>
          <w:sz w:val="20"/>
          <w:szCs w:val="20"/>
        </w:rPr>
        <w:t>Next,</w:t>
      </w:r>
    </w:p>
    <w:p w14:paraId="45F6DEDD" w14:textId="77777777" w:rsidR="00E1171B" w:rsidRDefault="00E1171B" w:rsidP="00C30304">
      <w:pPr>
        <w:tabs>
          <w:tab w:val="left" w:pos="1740"/>
        </w:tabs>
        <w:rPr>
          <w:rFonts w:ascii="Courier New" w:eastAsia="Times New Roman" w:hAnsi="Courier New" w:cs="Courier New"/>
          <w:color w:val="000000"/>
          <w:sz w:val="20"/>
          <w:szCs w:val="20"/>
          <w:lang w:eastAsia="en-US"/>
        </w:rPr>
      </w:pPr>
    </w:p>
    <w:p w14:paraId="3386AFD0" w14:textId="0146B596" w:rsidR="007D5E47" w:rsidRDefault="007D5E47" w:rsidP="00A5328E">
      <w:pPr>
        <w:ind w:left="360" w:hanging="360"/>
        <w:rPr>
          <w:rFonts w:ascii="Courier New" w:hAnsi="Courier New" w:cs="Courier New"/>
          <w:sz w:val="20"/>
          <w:szCs w:val="20"/>
        </w:rPr>
      </w:pPr>
      <w:r>
        <w:rPr>
          <w:rFonts w:ascii="Courier New" w:hAnsi="Courier New" w:cs="Courier New"/>
          <w:sz w:val="20"/>
          <w:szCs w:val="20"/>
        </w:rPr>
        <w:t>2</w:t>
      </w:r>
      <w:r w:rsidR="00E1171B">
        <w:rPr>
          <w:rFonts w:ascii="Courier New" w:hAnsi="Courier New" w:cs="Courier New"/>
          <w:sz w:val="20"/>
          <w:szCs w:val="20"/>
        </w:rPr>
        <w:t>3</w:t>
      </w:r>
      <w:r>
        <w:rPr>
          <w:rFonts w:ascii="Courier New" w:hAnsi="Courier New" w:cs="Courier New"/>
          <w:sz w:val="20"/>
          <w:szCs w:val="20"/>
        </w:rPr>
        <w:t>. In your opinion, what is the most important problem facing the US today?</w:t>
      </w:r>
    </w:p>
    <w:p w14:paraId="03788CDE" w14:textId="77777777" w:rsidR="007D5E47" w:rsidRDefault="007D5E47" w:rsidP="007D5E47">
      <w:pPr>
        <w:ind w:left="360" w:hanging="360"/>
        <w:rPr>
          <w:rFonts w:ascii="Courier New" w:hAnsi="Courier New" w:cs="Courier New"/>
          <w:sz w:val="20"/>
          <w:szCs w:val="20"/>
        </w:rPr>
      </w:pPr>
    </w:p>
    <w:p w14:paraId="5CB7722F" w14:textId="70321B29" w:rsidR="007D5E47" w:rsidRPr="00696215" w:rsidRDefault="007D5E47" w:rsidP="007D5E47">
      <w:pPr>
        <w:ind w:left="360" w:hanging="360"/>
        <w:rPr>
          <w:rFonts w:ascii="Courier New" w:hAnsi="Courier New" w:cs="Courier New"/>
          <w:sz w:val="20"/>
          <w:szCs w:val="20"/>
        </w:rPr>
      </w:pPr>
      <w:r w:rsidRPr="00696215">
        <w:rPr>
          <w:rFonts w:ascii="Courier New" w:hAnsi="Courier New" w:cs="Courier New"/>
          <w:sz w:val="20"/>
          <w:szCs w:val="20"/>
        </w:rPr>
        <w:t>[RANDOMIZE RESPONSE OPTIONS AND RECORD THE ORDER]</w:t>
      </w:r>
    </w:p>
    <w:p w14:paraId="7D17A474" w14:textId="77777777" w:rsidR="007D5E47" w:rsidRDefault="007D5E47" w:rsidP="007D5E47">
      <w:pPr>
        <w:ind w:left="360" w:hanging="360"/>
        <w:rPr>
          <w:rFonts w:ascii="Courier New" w:hAnsi="Courier New" w:cs="Courier New"/>
          <w:sz w:val="20"/>
          <w:szCs w:val="20"/>
        </w:rPr>
      </w:pPr>
    </w:p>
    <w:p w14:paraId="4AB217AF" w14:textId="2BDC5366"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w:t>
      </w:r>
      <w:r>
        <w:rPr>
          <w:rFonts w:ascii="Courier New" w:hAnsi="Courier New" w:cs="Courier New"/>
          <w:sz w:val="20"/>
          <w:szCs w:val="20"/>
          <w:lang w:val="en-GB"/>
        </w:rPr>
        <w:tab/>
        <w:t>economy, unemployment, and jobs</w:t>
      </w:r>
    </w:p>
    <w:p w14:paraId="2D4368F2" w14:textId="2C2B71FF"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2</w:t>
      </w:r>
      <w:r>
        <w:rPr>
          <w:rFonts w:ascii="Courier New" w:hAnsi="Courier New" w:cs="Courier New"/>
          <w:sz w:val="20"/>
          <w:szCs w:val="20"/>
          <w:lang w:val="en-GB"/>
        </w:rPr>
        <w:tab/>
        <w:t>war and foreign conflicts</w:t>
      </w:r>
    </w:p>
    <w:p w14:paraId="0E1DD3A0" w14:textId="3B1BA8BC"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3</w:t>
      </w:r>
      <w:r>
        <w:rPr>
          <w:rFonts w:ascii="Courier New" w:hAnsi="Courier New" w:cs="Courier New"/>
          <w:sz w:val="20"/>
          <w:szCs w:val="20"/>
          <w:lang w:val="en-GB"/>
        </w:rPr>
        <w:tab/>
        <w:t>immigration</w:t>
      </w:r>
    </w:p>
    <w:p w14:paraId="294C4E15" w14:textId="10854C14"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4</w:t>
      </w:r>
      <w:r>
        <w:rPr>
          <w:rFonts w:ascii="Courier New" w:hAnsi="Courier New" w:cs="Courier New"/>
          <w:sz w:val="20"/>
          <w:szCs w:val="20"/>
          <w:lang w:val="en-GB"/>
        </w:rPr>
        <w:tab/>
        <w:t>terrorism and extremism</w:t>
      </w:r>
    </w:p>
    <w:p w14:paraId="6F5C54DE" w14:textId="52E6030C"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5</w:t>
      </w:r>
      <w:r>
        <w:rPr>
          <w:rFonts w:ascii="Courier New" w:hAnsi="Courier New" w:cs="Courier New"/>
          <w:sz w:val="20"/>
          <w:szCs w:val="20"/>
          <w:lang w:val="en-GB"/>
        </w:rPr>
        <w:tab/>
        <w:t>healthcare system</w:t>
      </w:r>
    </w:p>
    <w:p w14:paraId="4430AF4D" w14:textId="74AD81F7"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6</w:t>
      </w:r>
      <w:r>
        <w:rPr>
          <w:rFonts w:ascii="Courier New" w:hAnsi="Courier New" w:cs="Courier New"/>
          <w:sz w:val="20"/>
          <w:szCs w:val="20"/>
          <w:lang w:val="en-GB"/>
        </w:rPr>
        <w:tab/>
        <w:t>public health, disease, and illness</w:t>
      </w:r>
    </w:p>
    <w:p w14:paraId="1AC1F11F" w14:textId="36EF8ADA"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7</w:t>
      </w:r>
      <w:r>
        <w:rPr>
          <w:rFonts w:ascii="Courier New" w:hAnsi="Courier New" w:cs="Courier New"/>
          <w:sz w:val="20"/>
          <w:szCs w:val="20"/>
          <w:lang w:val="en-GB"/>
        </w:rPr>
        <w:tab/>
        <w:t>energy issues</w:t>
      </w:r>
    </w:p>
    <w:p w14:paraId="1D4BE511" w14:textId="027BAE5F"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8</w:t>
      </w:r>
      <w:r>
        <w:rPr>
          <w:rFonts w:ascii="Courier New" w:hAnsi="Courier New" w:cs="Courier New"/>
          <w:sz w:val="20"/>
          <w:szCs w:val="20"/>
          <w:lang w:val="en-GB"/>
        </w:rPr>
        <w:tab/>
        <w:t>morality</w:t>
      </w:r>
    </w:p>
    <w:p w14:paraId="039F7680" w14:textId="7DB630CC"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9</w:t>
      </w:r>
      <w:r>
        <w:rPr>
          <w:rFonts w:ascii="Courier New" w:hAnsi="Courier New" w:cs="Courier New"/>
          <w:sz w:val="20"/>
          <w:szCs w:val="20"/>
          <w:lang w:val="en-GB"/>
        </w:rPr>
        <w:tab/>
        <w:t>education</w:t>
      </w:r>
    </w:p>
    <w:p w14:paraId="1791BE41" w14:textId="44DCAC78" w:rsidR="007D5E47" w:rsidRPr="000E4E9D" w:rsidRDefault="007D5E47" w:rsidP="007D5E47">
      <w:pPr>
        <w:pStyle w:val="0-Basic"/>
        <w:ind w:left="1440" w:hanging="720"/>
        <w:rPr>
          <w:rFonts w:ascii="Courier New" w:hAnsi="Courier New" w:cs="Courier New"/>
          <w:sz w:val="20"/>
          <w:szCs w:val="20"/>
          <w:lang w:val="en-GB"/>
        </w:rPr>
      </w:pPr>
      <w:r w:rsidRPr="000E4E9D">
        <w:rPr>
          <w:rFonts w:ascii="Courier New" w:hAnsi="Courier New" w:cs="Courier New"/>
          <w:sz w:val="20"/>
          <w:szCs w:val="20"/>
          <w:lang w:val="en-GB"/>
        </w:rPr>
        <w:t>1</w:t>
      </w:r>
      <w:r>
        <w:rPr>
          <w:rFonts w:ascii="Courier New" w:hAnsi="Courier New" w:cs="Courier New"/>
          <w:sz w:val="20"/>
          <w:szCs w:val="20"/>
          <w:lang w:val="en-GB"/>
        </w:rPr>
        <w:t>0</w:t>
      </w:r>
      <w:r>
        <w:rPr>
          <w:rFonts w:ascii="Courier New" w:hAnsi="Courier New" w:cs="Courier New"/>
          <w:sz w:val="20"/>
          <w:szCs w:val="20"/>
          <w:lang w:val="en-GB"/>
        </w:rPr>
        <w:tab/>
        <w:t>crime or corruption</w:t>
      </w:r>
    </w:p>
    <w:p w14:paraId="4D3C8E77" w14:textId="757FC2EB"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11</w:t>
      </w:r>
      <w:r>
        <w:rPr>
          <w:rFonts w:ascii="Courier New" w:hAnsi="Courier New" w:cs="Courier New"/>
          <w:sz w:val="20"/>
          <w:szCs w:val="20"/>
          <w:lang w:val="en-GB"/>
        </w:rPr>
        <w:tab/>
        <w:t>environment and climate</w:t>
      </w:r>
    </w:p>
    <w:p w14:paraId="273256AE" w14:textId="74401677"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12</w:t>
      </w:r>
      <w:r>
        <w:rPr>
          <w:rFonts w:ascii="Courier New" w:hAnsi="Courier New" w:cs="Courier New"/>
          <w:sz w:val="20"/>
          <w:szCs w:val="20"/>
          <w:lang w:val="en-GB"/>
        </w:rPr>
        <w:tab/>
        <w:t>inequality and discrimination</w:t>
      </w:r>
    </w:p>
    <w:p w14:paraId="513416D2" w14:textId="2F025134"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13</w:t>
      </w:r>
      <w:r>
        <w:rPr>
          <w:rFonts w:ascii="Courier New" w:hAnsi="Courier New" w:cs="Courier New"/>
          <w:sz w:val="20"/>
          <w:szCs w:val="20"/>
          <w:lang w:val="en-GB"/>
        </w:rPr>
        <w:tab/>
        <w:t>abortion issues</w:t>
      </w:r>
    </w:p>
    <w:p w14:paraId="565C4650" w14:textId="08C2663E" w:rsidR="007D5E47" w:rsidRPr="000E4E9D" w:rsidRDefault="007D5E47" w:rsidP="007D5E47">
      <w:pPr>
        <w:pStyle w:val="0-Basic"/>
        <w:ind w:left="1440" w:hanging="720"/>
        <w:rPr>
          <w:rFonts w:ascii="Courier New" w:hAnsi="Courier New" w:cs="Courier New"/>
          <w:sz w:val="20"/>
          <w:szCs w:val="20"/>
          <w:lang w:val="en-GB"/>
        </w:rPr>
      </w:pPr>
      <w:r>
        <w:rPr>
          <w:rFonts w:ascii="Courier New" w:hAnsi="Courier New" w:cs="Courier New"/>
          <w:sz w:val="20"/>
          <w:szCs w:val="20"/>
          <w:lang w:val="en-GB"/>
        </w:rPr>
        <w:t>14</w:t>
      </w:r>
      <w:r>
        <w:rPr>
          <w:rFonts w:ascii="Courier New" w:hAnsi="Courier New" w:cs="Courier New"/>
          <w:sz w:val="20"/>
          <w:szCs w:val="20"/>
          <w:lang w:val="en-GB"/>
        </w:rPr>
        <w:tab/>
        <w:t>political extremism or threats to democracy</w:t>
      </w:r>
    </w:p>
    <w:p w14:paraId="0BBA89B0" w14:textId="3DCB4423" w:rsidR="007D5E47" w:rsidRDefault="007D5E47" w:rsidP="007D5E47">
      <w:pPr>
        <w:ind w:left="720"/>
        <w:rPr>
          <w:rFonts w:ascii="Courier New" w:eastAsia="Times New Roman" w:hAnsi="Courier New" w:cs="Courier New"/>
          <w:b/>
          <w:bCs/>
          <w:color w:val="000000"/>
          <w:sz w:val="20"/>
          <w:szCs w:val="20"/>
        </w:rPr>
      </w:pPr>
      <w:r w:rsidRPr="000E4E9D">
        <w:rPr>
          <w:rFonts w:ascii="Courier New" w:hAnsi="Courier New" w:cs="Courier New"/>
          <w:sz w:val="20"/>
          <w:szCs w:val="20"/>
          <w:lang w:val="en-US"/>
        </w:rPr>
        <w:t>97</w:t>
      </w:r>
      <w:r>
        <w:rPr>
          <w:rFonts w:ascii="Courier New" w:hAnsi="Courier New" w:cs="Courier New"/>
          <w:sz w:val="20"/>
          <w:szCs w:val="20"/>
          <w:lang w:val="en-US"/>
        </w:rPr>
        <w:tab/>
      </w:r>
      <w:r w:rsidRPr="000E4E9D">
        <w:rPr>
          <w:rFonts w:ascii="Courier New" w:hAnsi="Courier New" w:cs="Courier New"/>
          <w:sz w:val="20"/>
          <w:szCs w:val="20"/>
          <w:lang w:val="en-US"/>
        </w:rPr>
        <w:t xml:space="preserve">other (specify) </w:t>
      </w:r>
    </w:p>
    <w:p w14:paraId="0E40CB4E" w14:textId="489F9DA2" w:rsidR="007D5E47" w:rsidRDefault="007D5E47" w:rsidP="007D5E47">
      <w:pPr>
        <w:ind w:left="720"/>
        <w:rPr>
          <w:rFonts w:ascii="Courier New" w:eastAsia="Times New Roman" w:hAnsi="Courier New" w:cs="Courier New"/>
          <w:b/>
          <w:bCs/>
          <w:color w:val="000000"/>
          <w:sz w:val="20"/>
          <w:szCs w:val="20"/>
        </w:rPr>
      </w:pPr>
      <w:r w:rsidRPr="000E4E9D">
        <w:rPr>
          <w:rFonts w:ascii="Courier New" w:hAnsi="Courier New" w:cs="Courier New"/>
          <w:sz w:val="20"/>
          <w:szCs w:val="20"/>
          <w:lang w:val="en-US"/>
        </w:rPr>
        <w:t>98</w:t>
      </w:r>
      <w:r>
        <w:rPr>
          <w:rFonts w:ascii="Courier New" w:hAnsi="Courier New" w:cs="Courier New"/>
          <w:sz w:val="20"/>
          <w:szCs w:val="20"/>
          <w:lang w:val="en-US"/>
        </w:rPr>
        <w:tab/>
      </w:r>
      <w:r w:rsidR="00696215">
        <w:rPr>
          <w:rFonts w:ascii="Courier New" w:hAnsi="Courier New" w:cs="Courier New"/>
          <w:sz w:val="20"/>
          <w:szCs w:val="20"/>
          <w:lang w:val="en-US"/>
        </w:rPr>
        <w:t xml:space="preserve">(vol) </w:t>
      </w:r>
      <w:r w:rsidRPr="000E4E9D">
        <w:rPr>
          <w:rFonts w:ascii="Courier New" w:hAnsi="Courier New" w:cs="Courier New"/>
          <w:sz w:val="20"/>
          <w:szCs w:val="20"/>
          <w:lang w:val="en-US"/>
        </w:rPr>
        <w:t xml:space="preserve">don’t know </w:t>
      </w:r>
    </w:p>
    <w:p w14:paraId="66C422CF" w14:textId="159EF387" w:rsidR="007D5E47" w:rsidRPr="000E4E9D" w:rsidRDefault="007D5E47" w:rsidP="007D5E47">
      <w:pPr>
        <w:ind w:left="720"/>
        <w:rPr>
          <w:rFonts w:ascii="Courier New" w:hAnsi="Courier New" w:cs="Courier New"/>
          <w:sz w:val="20"/>
          <w:szCs w:val="20"/>
        </w:rPr>
      </w:pPr>
      <w:r w:rsidRPr="000E4E9D">
        <w:rPr>
          <w:rFonts w:ascii="Courier New" w:hAnsi="Courier New" w:cs="Courier New"/>
          <w:sz w:val="20"/>
          <w:szCs w:val="20"/>
        </w:rPr>
        <w:t>99</w:t>
      </w:r>
      <w:r>
        <w:rPr>
          <w:rFonts w:ascii="Courier New" w:hAnsi="Courier New" w:cs="Courier New"/>
          <w:sz w:val="20"/>
          <w:szCs w:val="20"/>
        </w:rPr>
        <w:tab/>
      </w:r>
      <w:r w:rsidR="00696215">
        <w:rPr>
          <w:rFonts w:ascii="Courier New" w:hAnsi="Courier New" w:cs="Courier New"/>
          <w:sz w:val="20"/>
          <w:szCs w:val="20"/>
        </w:rPr>
        <w:t xml:space="preserve">(vol) </w:t>
      </w:r>
      <w:r w:rsidRPr="000E4E9D">
        <w:rPr>
          <w:rFonts w:ascii="Courier New" w:hAnsi="Courier New" w:cs="Courier New"/>
          <w:sz w:val="20"/>
          <w:szCs w:val="20"/>
        </w:rPr>
        <w:t>prefer not to answer</w:t>
      </w:r>
    </w:p>
    <w:p w14:paraId="5FBEBDDD" w14:textId="77777777" w:rsidR="007D5E47" w:rsidRDefault="007D5E47" w:rsidP="00C30304">
      <w:pPr>
        <w:tabs>
          <w:tab w:val="left" w:pos="1740"/>
        </w:tabs>
        <w:rPr>
          <w:rFonts w:ascii="Courier New" w:eastAsia="Times New Roman" w:hAnsi="Courier New" w:cs="Courier New"/>
          <w:color w:val="000000"/>
          <w:sz w:val="20"/>
          <w:szCs w:val="20"/>
          <w:lang w:eastAsia="en-US"/>
        </w:rPr>
      </w:pPr>
    </w:p>
    <w:p w14:paraId="6D095503" w14:textId="6D84C082" w:rsidR="00351975" w:rsidRDefault="00351975" w:rsidP="00351975">
      <w:pPr>
        <w:ind w:left="360" w:hanging="360"/>
        <w:rPr>
          <w:rFonts w:ascii="Courier New" w:hAnsi="Courier New" w:cs="Courier New"/>
          <w:sz w:val="20"/>
          <w:szCs w:val="20"/>
        </w:rPr>
      </w:pPr>
      <w:r>
        <w:rPr>
          <w:rFonts w:ascii="Courier New" w:hAnsi="Courier New" w:cs="Courier New"/>
          <w:sz w:val="20"/>
          <w:szCs w:val="20"/>
        </w:rPr>
        <w:t>2</w:t>
      </w:r>
      <w:r w:rsidR="00E1171B">
        <w:rPr>
          <w:rFonts w:ascii="Courier New" w:hAnsi="Courier New" w:cs="Courier New"/>
          <w:sz w:val="20"/>
          <w:szCs w:val="20"/>
        </w:rPr>
        <w:t>4</w:t>
      </w:r>
      <w:r>
        <w:rPr>
          <w:rFonts w:ascii="Courier New" w:hAnsi="Courier New" w:cs="Courier New"/>
          <w:sz w:val="20"/>
          <w:szCs w:val="20"/>
        </w:rPr>
        <w:t>. Overall, do you approve or disapprove of the way that Donald Trump is handling his job as president?</w:t>
      </w:r>
    </w:p>
    <w:p w14:paraId="0783F98D" w14:textId="77777777" w:rsidR="00351975" w:rsidRDefault="00351975" w:rsidP="00C30304">
      <w:pPr>
        <w:tabs>
          <w:tab w:val="left" w:pos="1740"/>
        </w:tabs>
        <w:rPr>
          <w:rFonts w:ascii="Courier New" w:eastAsia="Times New Roman" w:hAnsi="Courier New" w:cs="Courier New"/>
          <w:color w:val="000000"/>
          <w:sz w:val="20"/>
          <w:szCs w:val="20"/>
          <w:lang w:eastAsia="en-US"/>
        </w:rPr>
      </w:pPr>
    </w:p>
    <w:p w14:paraId="7D2C719F" w14:textId="54160C6C" w:rsidR="00351975" w:rsidRDefault="00351975" w:rsidP="00351975">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approve</w:t>
      </w:r>
    </w:p>
    <w:p w14:paraId="5555D421" w14:textId="3B0773CC" w:rsidR="00351975" w:rsidRDefault="00351975" w:rsidP="00351975">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58B7D658" w14:textId="77777777" w:rsidR="00351975" w:rsidRPr="005D05C7" w:rsidRDefault="00351975" w:rsidP="0035197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FA6DE70" w14:textId="77777777" w:rsidR="00351975" w:rsidRPr="000C7BDC" w:rsidRDefault="00351975" w:rsidP="0035197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285C276" w14:textId="77777777" w:rsidR="00351975" w:rsidRDefault="00351975" w:rsidP="00C30304">
      <w:pPr>
        <w:tabs>
          <w:tab w:val="left" w:pos="1740"/>
        </w:tabs>
        <w:rPr>
          <w:rFonts w:ascii="Courier New" w:eastAsia="Times New Roman" w:hAnsi="Courier New" w:cs="Courier New"/>
          <w:color w:val="000000"/>
          <w:sz w:val="20"/>
          <w:szCs w:val="20"/>
          <w:lang w:eastAsia="en-US"/>
        </w:rPr>
      </w:pPr>
    </w:p>
    <w:p w14:paraId="08333D5E" w14:textId="77777777" w:rsidR="00696215" w:rsidRDefault="00696215">
      <w:pPr>
        <w:rPr>
          <w:rFonts w:ascii="Courier New" w:hAnsi="Courier New" w:cs="Courier New"/>
          <w:sz w:val="20"/>
          <w:szCs w:val="20"/>
        </w:rPr>
      </w:pPr>
      <w:r>
        <w:rPr>
          <w:rFonts w:ascii="Courier New" w:hAnsi="Courier New" w:cs="Courier New"/>
          <w:sz w:val="20"/>
          <w:szCs w:val="20"/>
        </w:rPr>
        <w:br w:type="page"/>
      </w:r>
    </w:p>
    <w:p w14:paraId="0FC8371C" w14:textId="05B191CE" w:rsidR="00351975" w:rsidRDefault="00351975" w:rsidP="00351975">
      <w:pPr>
        <w:ind w:left="360" w:hanging="360"/>
        <w:rPr>
          <w:rFonts w:ascii="Courier New" w:hAnsi="Courier New" w:cs="Courier New"/>
          <w:sz w:val="20"/>
          <w:szCs w:val="20"/>
        </w:rPr>
      </w:pPr>
      <w:r>
        <w:rPr>
          <w:rFonts w:ascii="Courier New" w:hAnsi="Courier New" w:cs="Courier New"/>
          <w:sz w:val="20"/>
          <w:szCs w:val="20"/>
        </w:rPr>
        <w:lastRenderedPageBreak/>
        <w:t>2</w:t>
      </w:r>
      <w:r w:rsidR="00E1171B">
        <w:rPr>
          <w:rFonts w:ascii="Courier New" w:hAnsi="Courier New" w:cs="Courier New"/>
          <w:sz w:val="20"/>
          <w:szCs w:val="20"/>
        </w:rPr>
        <w:t>5</w:t>
      </w:r>
      <w:r>
        <w:rPr>
          <w:rFonts w:ascii="Courier New" w:hAnsi="Courier New" w:cs="Courier New"/>
          <w:sz w:val="20"/>
          <w:szCs w:val="20"/>
        </w:rPr>
        <w:t>. Overall, do you approve or disapprove of the way the US Congress is handling its job?</w:t>
      </w:r>
    </w:p>
    <w:p w14:paraId="0EF6DFAD" w14:textId="77777777" w:rsidR="00351975" w:rsidRDefault="00351975" w:rsidP="00351975">
      <w:pPr>
        <w:tabs>
          <w:tab w:val="left" w:pos="1740"/>
        </w:tabs>
        <w:rPr>
          <w:rFonts w:ascii="Courier New" w:eastAsia="Times New Roman" w:hAnsi="Courier New" w:cs="Courier New"/>
          <w:color w:val="000000"/>
          <w:sz w:val="20"/>
          <w:szCs w:val="20"/>
          <w:lang w:eastAsia="en-US"/>
        </w:rPr>
      </w:pPr>
    </w:p>
    <w:p w14:paraId="2FEFB3A9" w14:textId="77777777" w:rsidR="00351975" w:rsidRDefault="00351975" w:rsidP="00351975">
      <w:pPr>
        <w:pStyle w:val="0-Basic"/>
        <w:ind w:left="720" w:firstLine="720"/>
        <w:rPr>
          <w:rFonts w:ascii="Courier New" w:hAnsi="Courier New" w:cs="Courier New"/>
          <w:sz w:val="20"/>
          <w:szCs w:val="20"/>
        </w:rPr>
      </w:pPr>
      <w:bookmarkStart w:id="5" w:name="_Hlk216695814"/>
      <w:r w:rsidRPr="000E4E9D">
        <w:rPr>
          <w:rFonts w:ascii="Courier New" w:hAnsi="Courier New" w:cs="Courier New"/>
          <w:sz w:val="20"/>
          <w:szCs w:val="20"/>
        </w:rPr>
        <w:t>1</w:t>
      </w:r>
      <w:r>
        <w:rPr>
          <w:rFonts w:ascii="Courier New" w:hAnsi="Courier New" w:cs="Courier New"/>
          <w:sz w:val="20"/>
          <w:szCs w:val="20"/>
        </w:rPr>
        <w:tab/>
        <w:t>approve</w:t>
      </w:r>
    </w:p>
    <w:p w14:paraId="19CC1CA2" w14:textId="77777777" w:rsidR="00351975" w:rsidRDefault="00351975" w:rsidP="00351975">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46733C35" w14:textId="77777777" w:rsidR="00351975" w:rsidRPr="005D05C7" w:rsidRDefault="00351975" w:rsidP="00351975">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31536CA" w14:textId="77777777" w:rsidR="00497EB0" w:rsidRDefault="00351975" w:rsidP="00497EB0">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5"/>
    <w:p w14:paraId="77C3F281" w14:textId="77777777" w:rsidR="00497EB0" w:rsidRDefault="00497EB0" w:rsidP="00497EB0">
      <w:pPr>
        <w:rPr>
          <w:rFonts w:ascii="Courier New" w:hAnsi="Courier New" w:cs="Courier New"/>
          <w:sz w:val="20"/>
          <w:szCs w:val="20"/>
        </w:rPr>
      </w:pPr>
    </w:p>
    <w:p w14:paraId="648495B1" w14:textId="77777777" w:rsidR="00E1171B" w:rsidRDefault="00E1171B" w:rsidP="00A5328E">
      <w:pPr>
        <w:ind w:left="360" w:hanging="360"/>
        <w:rPr>
          <w:rFonts w:ascii="Courier New" w:hAnsi="Courier New" w:cs="Courier New"/>
          <w:sz w:val="20"/>
          <w:szCs w:val="20"/>
        </w:rPr>
      </w:pPr>
      <w:r>
        <w:rPr>
          <w:rFonts w:ascii="Courier New" w:hAnsi="Courier New" w:cs="Courier New"/>
          <w:sz w:val="20"/>
          <w:szCs w:val="20"/>
        </w:rPr>
        <w:t xml:space="preserve">26. </w:t>
      </w:r>
      <w:r w:rsidRPr="00E1171B">
        <w:rPr>
          <w:rFonts w:ascii="Courier New" w:hAnsi="Courier New" w:cs="Courier New"/>
          <w:sz w:val="20"/>
          <w:szCs w:val="20"/>
          <w:lang w:val="en-US"/>
        </w:rPr>
        <w:t>Overall, do you approve or disapprove of the way your own representative to the US House of Representatives in Congress is handling his or her job?</w:t>
      </w:r>
      <w:r w:rsidRPr="00E1171B">
        <w:rPr>
          <w:rFonts w:ascii="Courier New" w:hAnsi="Courier New" w:cs="Courier New"/>
          <w:sz w:val="20"/>
          <w:szCs w:val="20"/>
        </w:rPr>
        <w:t xml:space="preserve"> </w:t>
      </w:r>
    </w:p>
    <w:p w14:paraId="5B45AB0F" w14:textId="77777777" w:rsidR="00E1171B" w:rsidRPr="00E1171B" w:rsidRDefault="00E1171B" w:rsidP="00E1171B">
      <w:pPr>
        <w:rPr>
          <w:rFonts w:ascii="Courier New" w:hAnsi="Courier New" w:cs="Courier New"/>
          <w:sz w:val="20"/>
          <w:szCs w:val="20"/>
        </w:rPr>
      </w:pPr>
    </w:p>
    <w:p w14:paraId="3B93A517" w14:textId="77777777" w:rsidR="00E1171B" w:rsidRDefault="00E1171B" w:rsidP="00E1171B">
      <w:pPr>
        <w:pStyle w:val="0-Basic"/>
        <w:ind w:left="720" w:firstLine="720"/>
        <w:rPr>
          <w:rFonts w:ascii="Courier New" w:hAnsi="Courier New" w:cs="Courier New"/>
          <w:sz w:val="20"/>
          <w:szCs w:val="20"/>
        </w:rPr>
      </w:pPr>
      <w:bookmarkStart w:id="6" w:name="_Hlk216695833"/>
      <w:r w:rsidRPr="000E4E9D">
        <w:rPr>
          <w:rFonts w:ascii="Courier New" w:hAnsi="Courier New" w:cs="Courier New"/>
          <w:sz w:val="20"/>
          <w:szCs w:val="20"/>
        </w:rPr>
        <w:t>1</w:t>
      </w:r>
      <w:r>
        <w:rPr>
          <w:rFonts w:ascii="Courier New" w:hAnsi="Courier New" w:cs="Courier New"/>
          <w:sz w:val="20"/>
          <w:szCs w:val="20"/>
        </w:rPr>
        <w:tab/>
        <w:t>approve</w:t>
      </w:r>
    </w:p>
    <w:p w14:paraId="2A3131BB" w14:textId="77777777" w:rsidR="00E1171B" w:rsidRDefault="00E1171B" w:rsidP="00E1171B">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3C4DACA0" w14:textId="77777777" w:rsidR="00E1171B" w:rsidRPr="005D05C7" w:rsidRDefault="00E1171B" w:rsidP="00E1171B">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AE439DD" w14:textId="77777777" w:rsidR="00E1171B" w:rsidRDefault="00E1171B" w:rsidP="00E1171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bookmarkEnd w:id="6"/>
    <w:p w14:paraId="47593B3A" w14:textId="4D6F8EB4" w:rsidR="00E1171B" w:rsidRDefault="00E1171B" w:rsidP="00497EB0">
      <w:pPr>
        <w:rPr>
          <w:rFonts w:ascii="Courier New" w:hAnsi="Courier New" w:cs="Courier New"/>
          <w:sz w:val="20"/>
          <w:szCs w:val="20"/>
        </w:rPr>
      </w:pPr>
    </w:p>
    <w:p w14:paraId="7D2E956C" w14:textId="77777777" w:rsidR="00E1171B" w:rsidRPr="00E1171B" w:rsidRDefault="00E1171B" w:rsidP="00A5328E">
      <w:pPr>
        <w:ind w:left="360" w:hanging="360"/>
        <w:rPr>
          <w:rFonts w:ascii="Courier New" w:hAnsi="Courier New" w:cs="Courier New"/>
          <w:sz w:val="20"/>
          <w:szCs w:val="20"/>
        </w:rPr>
      </w:pPr>
      <w:r>
        <w:rPr>
          <w:rFonts w:ascii="Courier New" w:hAnsi="Courier New" w:cs="Courier New"/>
          <w:sz w:val="20"/>
          <w:szCs w:val="20"/>
        </w:rPr>
        <w:t xml:space="preserve">27. </w:t>
      </w:r>
      <w:r w:rsidRPr="00E1171B">
        <w:rPr>
          <w:rFonts w:ascii="Courier New" w:hAnsi="Courier New" w:cs="Courier New"/>
          <w:sz w:val="20"/>
          <w:szCs w:val="20"/>
        </w:rPr>
        <w:t xml:space="preserve">Overall, do you approve or disapprove of the way the US Supreme Court is handling its job? </w:t>
      </w:r>
    </w:p>
    <w:p w14:paraId="009F1B91" w14:textId="7F273EC0" w:rsidR="00497EB0" w:rsidRDefault="00497EB0" w:rsidP="00497EB0">
      <w:pPr>
        <w:rPr>
          <w:rFonts w:ascii="Courier New" w:hAnsi="Courier New" w:cs="Courier New"/>
          <w:sz w:val="20"/>
          <w:szCs w:val="20"/>
        </w:rPr>
      </w:pPr>
    </w:p>
    <w:p w14:paraId="30B5A9F6" w14:textId="77777777" w:rsidR="00E1171B" w:rsidRDefault="00E1171B" w:rsidP="00E1171B">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approve</w:t>
      </w:r>
    </w:p>
    <w:p w14:paraId="44460760" w14:textId="77777777" w:rsidR="00E1171B" w:rsidRDefault="00E1171B" w:rsidP="00E1171B">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4D95D2E1" w14:textId="77777777" w:rsidR="00E1171B" w:rsidRPr="005D05C7" w:rsidRDefault="00E1171B" w:rsidP="00E1171B">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7C7D5E3" w14:textId="77777777" w:rsidR="00E1171B" w:rsidRDefault="00E1171B" w:rsidP="00E1171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F5D09EB" w14:textId="77777777" w:rsidR="00E1171B" w:rsidRDefault="00E1171B" w:rsidP="00497EB0">
      <w:pPr>
        <w:rPr>
          <w:rFonts w:ascii="Courier New" w:hAnsi="Courier New" w:cs="Courier New"/>
          <w:sz w:val="20"/>
          <w:szCs w:val="20"/>
        </w:rPr>
      </w:pPr>
    </w:p>
    <w:p w14:paraId="1EB82E38" w14:textId="77777777" w:rsidR="00E1171B" w:rsidRDefault="00E1171B" w:rsidP="00497EB0">
      <w:pPr>
        <w:rPr>
          <w:rFonts w:ascii="Courier New" w:hAnsi="Courier New" w:cs="Courier New"/>
          <w:sz w:val="20"/>
          <w:szCs w:val="20"/>
        </w:rPr>
      </w:pPr>
    </w:p>
    <w:p w14:paraId="59AF4936" w14:textId="7960C862" w:rsidR="001F1533" w:rsidRDefault="001F1533" w:rsidP="00A5328E">
      <w:pPr>
        <w:ind w:left="360" w:hanging="360"/>
        <w:rPr>
          <w:rFonts w:ascii="Courier New" w:hAnsi="Courier New" w:cs="Courier New"/>
          <w:sz w:val="20"/>
          <w:szCs w:val="20"/>
        </w:rPr>
      </w:pPr>
      <w:r>
        <w:rPr>
          <w:rFonts w:ascii="Courier New" w:hAnsi="Courier New" w:cs="Courier New"/>
          <w:sz w:val="20"/>
          <w:szCs w:val="20"/>
        </w:rPr>
        <w:t>2</w:t>
      </w:r>
      <w:r w:rsidR="00E1171B">
        <w:rPr>
          <w:rFonts w:ascii="Courier New" w:hAnsi="Courier New" w:cs="Courier New"/>
          <w:sz w:val="20"/>
          <w:szCs w:val="20"/>
        </w:rPr>
        <w:t>8</w:t>
      </w:r>
      <w:r>
        <w:rPr>
          <w:rFonts w:ascii="Courier New" w:hAnsi="Courier New" w:cs="Courier New"/>
          <w:sz w:val="20"/>
          <w:szCs w:val="20"/>
        </w:rPr>
        <w:t>. Do you think things in the United States are generally going in the right direction or the wrong direction?</w:t>
      </w:r>
    </w:p>
    <w:p w14:paraId="34987CAD" w14:textId="77777777" w:rsidR="001F1533" w:rsidRDefault="001F1533" w:rsidP="001F1533">
      <w:pPr>
        <w:tabs>
          <w:tab w:val="left" w:pos="1740"/>
        </w:tabs>
        <w:rPr>
          <w:rFonts w:ascii="Courier New" w:eastAsia="Times New Roman" w:hAnsi="Courier New" w:cs="Courier New"/>
          <w:color w:val="000000"/>
          <w:sz w:val="20"/>
          <w:szCs w:val="20"/>
          <w:lang w:eastAsia="en-US"/>
        </w:rPr>
      </w:pPr>
    </w:p>
    <w:p w14:paraId="58F3CD71" w14:textId="600E8A1F" w:rsidR="001F1533" w:rsidRDefault="001F1533" w:rsidP="001F1533">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right direction</w:t>
      </w:r>
    </w:p>
    <w:p w14:paraId="1C1D44AA" w14:textId="150DF8B8" w:rsidR="001F1533" w:rsidRDefault="001F1533" w:rsidP="001F1533">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wrong direction</w:t>
      </w:r>
    </w:p>
    <w:p w14:paraId="29DFF4B7" w14:textId="77777777" w:rsidR="001F1533" w:rsidRPr="005D05C7" w:rsidRDefault="001F1533" w:rsidP="001F1533">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FBBEAD9" w14:textId="77777777" w:rsidR="001F1533" w:rsidRPr="000C7BDC" w:rsidRDefault="001F1533" w:rsidP="001F153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3A8D4C27" w14:textId="77777777" w:rsidR="001F1533" w:rsidRDefault="001F1533" w:rsidP="00C30304">
      <w:pPr>
        <w:tabs>
          <w:tab w:val="left" w:pos="1740"/>
        </w:tabs>
        <w:rPr>
          <w:rFonts w:ascii="Courier New" w:eastAsia="Times New Roman" w:hAnsi="Courier New" w:cs="Courier New"/>
          <w:color w:val="000000"/>
          <w:sz w:val="20"/>
          <w:szCs w:val="20"/>
          <w:lang w:eastAsia="en-US"/>
        </w:rPr>
      </w:pPr>
    </w:p>
    <w:p w14:paraId="10ECC12B" w14:textId="08972E7C" w:rsidR="001F1533" w:rsidRDefault="001F1533" w:rsidP="001F1533">
      <w:pPr>
        <w:ind w:left="360" w:hanging="360"/>
        <w:rPr>
          <w:rFonts w:ascii="Courier New" w:hAnsi="Courier New" w:cs="Courier New"/>
          <w:sz w:val="20"/>
          <w:szCs w:val="20"/>
        </w:rPr>
      </w:pPr>
      <w:r>
        <w:rPr>
          <w:rFonts w:ascii="Courier New" w:hAnsi="Courier New" w:cs="Courier New"/>
          <w:sz w:val="20"/>
          <w:szCs w:val="20"/>
        </w:rPr>
        <w:t>2</w:t>
      </w:r>
      <w:r w:rsidR="00E1171B">
        <w:rPr>
          <w:rFonts w:ascii="Courier New" w:hAnsi="Courier New" w:cs="Courier New"/>
          <w:sz w:val="20"/>
          <w:szCs w:val="20"/>
        </w:rPr>
        <w:t>9</w:t>
      </w:r>
      <w:r>
        <w:rPr>
          <w:rFonts w:ascii="Courier New" w:hAnsi="Courier New" w:cs="Courier New"/>
          <w:sz w:val="20"/>
          <w:szCs w:val="20"/>
        </w:rPr>
        <w:t>. Turning to economic conditions, do you think that during the next 12 months the United States will have good times financially or bad times?</w:t>
      </w:r>
    </w:p>
    <w:p w14:paraId="65BB5234" w14:textId="77777777" w:rsidR="001F1533" w:rsidRDefault="001F1533" w:rsidP="001F1533">
      <w:pPr>
        <w:tabs>
          <w:tab w:val="left" w:pos="1740"/>
        </w:tabs>
        <w:rPr>
          <w:rFonts w:ascii="Courier New" w:eastAsia="Times New Roman" w:hAnsi="Courier New" w:cs="Courier New"/>
          <w:color w:val="000000"/>
          <w:sz w:val="20"/>
          <w:szCs w:val="20"/>
          <w:lang w:eastAsia="en-US"/>
        </w:rPr>
      </w:pPr>
    </w:p>
    <w:p w14:paraId="5E4D8EF3" w14:textId="1EDAE203" w:rsidR="001F1533" w:rsidRDefault="001F1533" w:rsidP="001F1533">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good times</w:t>
      </w:r>
    </w:p>
    <w:p w14:paraId="6071D5FE" w14:textId="0F3E777B" w:rsidR="001F1533" w:rsidRDefault="001F1533" w:rsidP="001F1533">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bad times</w:t>
      </w:r>
    </w:p>
    <w:p w14:paraId="0A2B69B0" w14:textId="77777777" w:rsidR="001F1533" w:rsidRPr="005D05C7" w:rsidRDefault="001F1533" w:rsidP="001F1533">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E823471" w14:textId="77777777" w:rsidR="001F1533" w:rsidRPr="000C7BDC" w:rsidRDefault="001F1533" w:rsidP="001F1533">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422B309" w14:textId="77777777" w:rsidR="001F1533" w:rsidRPr="00351975" w:rsidRDefault="001F1533" w:rsidP="001F1533">
      <w:pPr>
        <w:tabs>
          <w:tab w:val="left" w:pos="1740"/>
        </w:tabs>
        <w:rPr>
          <w:rFonts w:ascii="Courier New" w:eastAsia="Times New Roman" w:hAnsi="Courier New" w:cs="Courier New"/>
          <w:color w:val="000000"/>
          <w:sz w:val="20"/>
          <w:szCs w:val="20"/>
          <w:lang w:eastAsia="en-US"/>
        </w:rPr>
      </w:pPr>
    </w:p>
    <w:p w14:paraId="7B8CE324"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6EF6D226" w14:textId="77777777" w:rsidR="00E1171B" w:rsidRPr="00E1171B" w:rsidRDefault="00061D51" w:rsidP="00E1171B">
      <w:pPr>
        <w:ind w:left="360" w:hanging="360"/>
        <w:rPr>
          <w:rFonts w:ascii="Courier New" w:hAnsi="Courier New" w:cs="Courier New"/>
          <w:sz w:val="20"/>
          <w:szCs w:val="20"/>
          <w:lang w:val="en-US"/>
        </w:rPr>
      </w:pPr>
      <w:r>
        <w:rPr>
          <w:rFonts w:ascii="Courier New" w:hAnsi="Courier New" w:cs="Courier New"/>
          <w:sz w:val="20"/>
          <w:szCs w:val="20"/>
        </w:rPr>
        <w:t xml:space="preserve">30. </w:t>
      </w:r>
      <w:r w:rsidR="00E1171B" w:rsidRPr="00E1171B">
        <w:rPr>
          <w:rFonts w:ascii="Courier New" w:hAnsi="Courier New" w:cs="Courier New"/>
          <w:sz w:val="20"/>
          <w:szCs w:val="20"/>
          <w:lang w:val="en-US"/>
        </w:rPr>
        <w:t>Looking ahead, in the United States will we have mostly good times during the next five years or will we have mostly periods of widespread unemployment or depression?</w:t>
      </w:r>
    </w:p>
    <w:p w14:paraId="0C9AD7AF" w14:textId="0DE8EB4D" w:rsidR="00061D51" w:rsidRPr="00E1171B" w:rsidRDefault="00061D51" w:rsidP="00E1171B">
      <w:pPr>
        <w:ind w:left="360" w:hanging="360"/>
        <w:rPr>
          <w:rFonts w:ascii="Courier New" w:eastAsia="Times New Roman" w:hAnsi="Courier New" w:cs="Courier New"/>
          <w:color w:val="000000"/>
          <w:sz w:val="20"/>
          <w:szCs w:val="20"/>
          <w:lang w:val="en-US" w:eastAsia="en-US"/>
        </w:rPr>
      </w:pPr>
    </w:p>
    <w:p w14:paraId="2B51129E" w14:textId="48D5C621"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E1171B">
        <w:rPr>
          <w:rFonts w:ascii="Courier New" w:hAnsi="Courier New" w:cs="Courier New"/>
          <w:sz w:val="20"/>
          <w:szCs w:val="20"/>
        </w:rPr>
        <w:t>good times</w:t>
      </w:r>
    </w:p>
    <w:p w14:paraId="6EF5C6B1" w14:textId="249FE9BA"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E1171B">
        <w:rPr>
          <w:rFonts w:ascii="Courier New" w:hAnsi="Courier New" w:cs="Courier New"/>
          <w:sz w:val="20"/>
          <w:szCs w:val="20"/>
        </w:rPr>
        <w:t>periods of depression or unemployment</w:t>
      </w:r>
    </w:p>
    <w:p w14:paraId="2AE0CAAA"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CCBB873" w14:textId="77777777" w:rsidR="00061D51" w:rsidRPr="000C7BDC" w:rsidRDefault="00061D51" w:rsidP="00061D5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A85ACD2" w14:textId="77777777" w:rsidR="00696215" w:rsidRDefault="00696215" w:rsidP="00E1171B">
      <w:pPr>
        <w:rPr>
          <w:rFonts w:ascii="Courier New" w:eastAsia="Times New Roman" w:hAnsi="Courier New" w:cs="Courier New"/>
          <w:color w:val="000000"/>
          <w:sz w:val="20"/>
          <w:szCs w:val="20"/>
          <w:lang w:eastAsia="en-US"/>
        </w:rPr>
      </w:pPr>
    </w:p>
    <w:p w14:paraId="773C09C4" w14:textId="49C15FD1" w:rsidR="00E1171B" w:rsidRPr="00E1171B" w:rsidRDefault="00061D51" w:rsidP="00A5328E">
      <w:pPr>
        <w:ind w:left="360" w:hanging="360"/>
        <w:rPr>
          <w:rFonts w:ascii="Courier New" w:hAnsi="Courier New" w:cs="Courier New"/>
          <w:sz w:val="20"/>
          <w:szCs w:val="20"/>
          <w:lang w:val="en-US"/>
        </w:rPr>
      </w:pPr>
      <w:r>
        <w:rPr>
          <w:rFonts w:ascii="Courier New" w:hAnsi="Courier New" w:cs="Courier New"/>
          <w:sz w:val="20"/>
          <w:szCs w:val="20"/>
        </w:rPr>
        <w:t xml:space="preserve">31. </w:t>
      </w:r>
      <w:bookmarkStart w:id="7" w:name="_Hlk164846779"/>
      <w:r w:rsidR="00E1171B" w:rsidRPr="00E1171B">
        <w:rPr>
          <w:rFonts w:ascii="Courier New" w:hAnsi="Courier New" w:cs="Courier New"/>
          <w:sz w:val="20"/>
          <w:szCs w:val="20"/>
          <w:lang w:val="en-US"/>
        </w:rPr>
        <w:t xml:space="preserve">How concerned, if at all, are you personally about the price of food and consumer goods in the country today?  </w:t>
      </w:r>
      <w:bookmarkEnd w:id="7"/>
    </w:p>
    <w:p w14:paraId="3CC020CB" w14:textId="77777777" w:rsidR="00061D51" w:rsidRPr="00E1171B" w:rsidRDefault="00061D51" w:rsidP="00061D51">
      <w:pPr>
        <w:tabs>
          <w:tab w:val="left" w:pos="1740"/>
        </w:tabs>
        <w:rPr>
          <w:rFonts w:ascii="Courier New" w:eastAsia="Times New Roman" w:hAnsi="Courier New" w:cs="Courier New"/>
          <w:color w:val="000000"/>
          <w:sz w:val="20"/>
          <w:szCs w:val="20"/>
          <w:lang w:val="en-US" w:eastAsia="en-US"/>
        </w:rPr>
      </w:pPr>
    </w:p>
    <w:p w14:paraId="31B6ED14" w14:textId="24E9A1EA"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E1171B">
        <w:rPr>
          <w:rFonts w:ascii="Courier New" w:hAnsi="Courier New" w:cs="Courier New"/>
          <w:sz w:val="20"/>
          <w:szCs w:val="20"/>
        </w:rPr>
        <w:t>very concerned</w:t>
      </w:r>
    </w:p>
    <w:p w14:paraId="51B1F03B" w14:textId="4C5A992B"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E1171B">
        <w:rPr>
          <w:rFonts w:ascii="Courier New" w:hAnsi="Courier New" w:cs="Courier New"/>
          <w:sz w:val="20"/>
          <w:szCs w:val="20"/>
        </w:rPr>
        <w:t>somewhat concerned</w:t>
      </w:r>
    </w:p>
    <w:p w14:paraId="4A8DC9B9" w14:textId="622E5DD0" w:rsidR="00E1171B" w:rsidRDefault="00E1171B" w:rsidP="00061D51">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36D6D7DE" w14:textId="6DBD85E5" w:rsidR="00E1171B" w:rsidRDefault="00E1171B" w:rsidP="00061D51">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3259EAB7"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1894C92C" w14:textId="6E3E6F7B" w:rsidR="00061D51" w:rsidRDefault="00061D51" w:rsidP="00696215">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r w:rsidR="00696215">
        <w:rPr>
          <w:rFonts w:ascii="Courier New" w:hAnsi="Courier New" w:cs="Courier New"/>
          <w:sz w:val="20"/>
          <w:szCs w:val="20"/>
        </w:rPr>
        <w:br w:type="page"/>
      </w:r>
    </w:p>
    <w:p w14:paraId="079FF423" w14:textId="77777777" w:rsidR="00E1171B" w:rsidRPr="00E1171B" w:rsidRDefault="00061D51" w:rsidP="00E1171B">
      <w:pPr>
        <w:ind w:left="360" w:hanging="360"/>
        <w:rPr>
          <w:rFonts w:ascii="Courier New" w:hAnsi="Courier New" w:cs="Courier New"/>
          <w:sz w:val="20"/>
          <w:szCs w:val="20"/>
          <w:lang w:val="en-US"/>
        </w:rPr>
      </w:pPr>
      <w:r>
        <w:rPr>
          <w:rFonts w:ascii="Courier New" w:hAnsi="Courier New" w:cs="Courier New"/>
          <w:sz w:val="20"/>
          <w:szCs w:val="20"/>
        </w:rPr>
        <w:lastRenderedPageBreak/>
        <w:t xml:space="preserve">32. </w:t>
      </w:r>
      <w:r w:rsidR="00E1171B" w:rsidRPr="00E1171B">
        <w:rPr>
          <w:rFonts w:ascii="Courier New" w:hAnsi="Courier New" w:cs="Courier New"/>
          <w:sz w:val="20"/>
          <w:szCs w:val="20"/>
          <w:lang w:val="en-US"/>
        </w:rPr>
        <w:t xml:space="preserve">How satisfied are you with the way democracy is working in the United States? </w:t>
      </w:r>
    </w:p>
    <w:p w14:paraId="21BC4649" w14:textId="1E6598E4" w:rsidR="00061D51" w:rsidRPr="00E1171B" w:rsidRDefault="00061D51" w:rsidP="00E1171B">
      <w:pPr>
        <w:ind w:left="360" w:hanging="360"/>
        <w:rPr>
          <w:rFonts w:ascii="Courier New" w:eastAsia="Times New Roman" w:hAnsi="Courier New" w:cs="Courier New"/>
          <w:color w:val="000000"/>
          <w:sz w:val="20"/>
          <w:szCs w:val="20"/>
          <w:lang w:val="en-US" w:eastAsia="en-US"/>
        </w:rPr>
      </w:pPr>
    </w:p>
    <w:p w14:paraId="18E61ABC" w14:textId="6CC10322" w:rsidR="00E1171B" w:rsidRDefault="00E1171B" w:rsidP="00E1171B">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very satisfied</w:t>
      </w:r>
    </w:p>
    <w:p w14:paraId="4E9C4ACE" w14:textId="620A989A" w:rsidR="00E1171B" w:rsidRDefault="00E1171B" w:rsidP="00E1171B">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satisfied</w:t>
      </w:r>
    </w:p>
    <w:p w14:paraId="5CEE96A1" w14:textId="170038FD" w:rsidR="00E1171B" w:rsidRDefault="00E1171B" w:rsidP="00E1171B">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satisfied</w:t>
      </w:r>
    </w:p>
    <w:p w14:paraId="48157781" w14:textId="11984570" w:rsidR="00E1171B" w:rsidRDefault="00E1171B" w:rsidP="00E1171B">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satisfied</w:t>
      </w:r>
    </w:p>
    <w:p w14:paraId="7A96619B" w14:textId="77777777" w:rsidR="00E1171B" w:rsidRPr="005D05C7" w:rsidRDefault="00E1171B" w:rsidP="00E1171B">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762B7E07" w14:textId="77777777" w:rsidR="00E1171B" w:rsidRPr="000C7BDC" w:rsidRDefault="00E1171B" w:rsidP="00E1171B">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ED0E93C"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01D26D4B" w14:textId="77777777" w:rsidR="00E1171B" w:rsidRPr="00E1171B" w:rsidRDefault="00061D51" w:rsidP="00E1171B">
      <w:pPr>
        <w:ind w:left="360" w:hanging="360"/>
        <w:rPr>
          <w:rFonts w:ascii="Courier New" w:hAnsi="Courier New" w:cs="Courier New"/>
          <w:sz w:val="20"/>
          <w:szCs w:val="20"/>
          <w:lang w:val="en-US"/>
        </w:rPr>
      </w:pPr>
      <w:r>
        <w:rPr>
          <w:rFonts w:ascii="Courier New" w:hAnsi="Courier New" w:cs="Courier New"/>
          <w:sz w:val="20"/>
          <w:szCs w:val="20"/>
        </w:rPr>
        <w:t xml:space="preserve">33. </w:t>
      </w:r>
      <w:r w:rsidR="00E1171B" w:rsidRPr="00E1171B">
        <w:rPr>
          <w:rFonts w:ascii="Courier New" w:hAnsi="Courier New" w:cs="Courier New"/>
          <w:sz w:val="20"/>
          <w:szCs w:val="20"/>
          <w:lang w:val="en-US"/>
        </w:rPr>
        <w:t xml:space="preserve">Compared to five years ago, would you say that the way democracy is working in the United States today has got better, got worse or stayed the same? </w:t>
      </w:r>
    </w:p>
    <w:p w14:paraId="7F905D76" w14:textId="00B78C0C" w:rsidR="00061D51" w:rsidRPr="00E1171B" w:rsidRDefault="00061D51" w:rsidP="00061D51">
      <w:pPr>
        <w:ind w:left="360" w:hanging="360"/>
        <w:rPr>
          <w:rFonts w:ascii="Courier New" w:hAnsi="Courier New" w:cs="Courier New"/>
          <w:sz w:val="20"/>
          <w:szCs w:val="20"/>
          <w:lang w:val="en-US"/>
        </w:rPr>
      </w:pPr>
    </w:p>
    <w:p w14:paraId="605E80AF" w14:textId="77777777" w:rsidR="00061D51" w:rsidRDefault="00061D51" w:rsidP="00061D51">
      <w:pPr>
        <w:tabs>
          <w:tab w:val="left" w:pos="1740"/>
        </w:tabs>
        <w:rPr>
          <w:rFonts w:ascii="Courier New" w:eastAsia="Times New Roman" w:hAnsi="Courier New" w:cs="Courier New"/>
          <w:color w:val="000000"/>
          <w:sz w:val="20"/>
          <w:szCs w:val="20"/>
          <w:lang w:eastAsia="en-US"/>
        </w:rPr>
      </w:pPr>
    </w:p>
    <w:p w14:paraId="247BAD7E" w14:textId="037A5695" w:rsidR="00061D51" w:rsidRDefault="00061D51" w:rsidP="00061D51">
      <w:pPr>
        <w:pStyle w:val="0-Basic"/>
        <w:ind w:left="720" w:firstLine="720"/>
        <w:rPr>
          <w:rFonts w:ascii="Courier New" w:hAnsi="Courier New" w:cs="Courier New"/>
          <w:sz w:val="20"/>
          <w:szCs w:val="20"/>
        </w:rPr>
      </w:pPr>
      <w:r w:rsidRPr="000E4E9D">
        <w:rPr>
          <w:rFonts w:ascii="Courier New" w:hAnsi="Courier New" w:cs="Courier New"/>
          <w:sz w:val="20"/>
          <w:szCs w:val="20"/>
        </w:rPr>
        <w:t>1</w:t>
      </w:r>
      <w:r w:rsidR="00E1171B">
        <w:rPr>
          <w:rFonts w:ascii="Courier New" w:hAnsi="Courier New" w:cs="Courier New"/>
          <w:sz w:val="20"/>
          <w:szCs w:val="20"/>
        </w:rPr>
        <w:tab/>
        <w:t>got a lot better</w:t>
      </w:r>
    </w:p>
    <w:p w14:paraId="37BB6E2D" w14:textId="13120418" w:rsidR="00061D51" w:rsidRDefault="00061D51" w:rsidP="00061D51">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E1171B">
        <w:rPr>
          <w:rFonts w:ascii="Courier New" w:hAnsi="Courier New" w:cs="Courier New"/>
          <w:sz w:val="20"/>
          <w:szCs w:val="20"/>
        </w:rPr>
        <w:t>got a little better</w:t>
      </w:r>
    </w:p>
    <w:p w14:paraId="1F0A93B3" w14:textId="795BDFF6" w:rsidR="00E1171B" w:rsidRDefault="00E1171B" w:rsidP="00061D51">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stayed the same</w:t>
      </w:r>
    </w:p>
    <w:p w14:paraId="5E43B045" w14:textId="196019DD" w:rsidR="00E1171B" w:rsidRDefault="00E1171B" w:rsidP="00061D51">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got a little worse</w:t>
      </w:r>
    </w:p>
    <w:p w14:paraId="4F3067D4" w14:textId="20320F14" w:rsidR="00E1171B" w:rsidRDefault="00E1171B" w:rsidP="00061D51">
      <w:pPr>
        <w:pStyle w:val="0-Basic"/>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got a lot worse</w:t>
      </w:r>
    </w:p>
    <w:p w14:paraId="2C7E7F0D" w14:textId="77777777" w:rsidR="00061D51" w:rsidRPr="005D05C7" w:rsidRDefault="00061D51" w:rsidP="00061D51">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BDCF33D" w14:textId="77777777" w:rsidR="00061D51" w:rsidRPr="000C7BDC" w:rsidRDefault="00061D51" w:rsidP="00061D51">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2D253B7C"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78056DAA" w14:textId="77777777" w:rsidR="00382E8A" w:rsidRPr="00382E8A" w:rsidRDefault="009F194D" w:rsidP="00382E8A">
      <w:pPr>
        <w:ind w:left="360" w:hanging="360"/>
        <w:rPr>
          <w:rFonts w:ascii="Courier New" w:hAnsi="Courier New" w:cs="Courier New"/>
          <w:bCs/>
          <w:sz w:val="20"/>
          <w:szCs w:val="20"/>
          <w:lang w:val="en-US"/>
        </w:rPr>
      </w:pPr>
      <w:r>
        <w:rPr>
          <w:rFonts w:ascii="Courier New" w:hAnsi="Courier New" w:cs="Courier New"/>
          <w:sz w:val="20"/>
          <w:szCs w:val="20"/>
        </w:rPr>
        <w:t xml:space="preserve">34. </w:t>
      </w:r>
      <w:r w:rsidR="00382E8A" w:rsidRPr="00382E8A">
        <w:rPr>
          <w:rFonts w:ascii="Courier New" w:hAnsi="Courier New" w:cs="Courier New"/>
          <w:bCs/>
          <w:sz w:val="20"/>
          <w:szCs w:val="20"/>
          <w:lang w:val="en-US"/>
        </w:rPr>
        <w:t>These days, do you feel [ROTATE RESPONSE OPTIONS] [1] (optimistic) or [2] (pessimistic) that Americans of different political views can still come together and work out their differences?</w:t>
      </w:r>
    </w:p>
    <w:p w14:paraId="0F069533" w14:textId="034D1357" w:rsidR="009F194D" w:rsidRPr="00382E8A" w:rsidRDefault="009F194D" w:rsidP="00382E8A">
      <w:pPr>
        <w:ind w:left="360" w:hanging="360"/>
        <w:rPr>
          <w:rFonts w:ascii="Courier New" w:eastAsia="Times New Roman" w:hAnsi="Courier New" w:cs="Courier New"/>
          <w:color w:val="000000"/>
          <w:sz w:val="20"/>
          <w:szCs w:val="20"/>
          <w:lang w:val="en-US" w:eastAsia="en-US"/>
        </w:rPr>
      </w:pPr>
    </w:p>
    <w:p w14:paraId="0A9674D0" w14:textId="161E2A43" w:rsidR="009F194D" w:rsidRDefault="009F194D" w:rsidP="009F194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00382E8A">
        <w:rPr>
          <w:rFonts w:ascii="Courier New" w:hAnsi="Courier New" w:cs="Courier New"/>
          <w:sz w:val="20"/>
          <w:szCs w:val="20"/>
        </w:rPr>
        <w:t>optimistic</w:t>
      </w:r>
    </w:p>
    <w:p w14:paraId="490BF447" w14:textId="03CD6D43"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382E8A">
        <w:rPr>
          <w:rFonts w:ascii="Courier New" w:hAnsi="Courier New" w:cs="Courier New"/>
          <w:sz w:val="20"/>
          <w:szCs w:val="20"/>
        </w:rPr>
        <w:t>pessimistic</w:t>
      </w:r>
    </w:p>
    <w:p w14:paraId="6AA721C8" w14:textId="77777777" w:rsidR="009F194D" w:rsidRPr="005D05C7" w:rsidRDefault="009F194D" w:rsidP="009F194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3D061375" w14:textId="570365EC" w:rsidR="009F194D" w:rsidRDefault="009F194D" w:rsidP="00382E8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6648F06" w14:textId="77777777" w:rsidR="00382E8A" w:rsidRDefault="00382E8A" w:rsidP="00382E8A">
      <w:pPr>
        <w:rPr>
          <w:rFonts w:ascii="Courier New" w:hAnsi="Courier New" w:cs="Courier New"/>
          <w:sz w:val="20"/>
          <w:szCs w:val="20"/>
        </w:rPr>
      </w:pPr>
    </w:p>
    <w:p w14:paraId="1EE51E61" w14:textId="77777777" w:rsidR="00382E8A" w:rsidRDefault="00382E8A" w:rsidP="00A5328E">
      <w:pPr>
        <w:ind w:left="450" w:hanging="450"/>
        <w:rPr>
          <w:rFonts w:ascii="Courier New" w:hAnsi="Courier New" w:cs="Courier New"/>
          <w:sz w:val="20"/>
          <w:szCs w:val="20"/>
          <w:lang w:val="en-US"/>
        </w:rPr>
      </w:pPr>
      <w:r>
        <w:rPr>
          <w:rFonts w:ascii="Courier New" w:hAnsi="Courier New" w:cs="Courier New"/>
          <w:sz w:val="20"/>
          <w:szCs w:val="20"/>
        </w:rPr>
        <w:t xml:space="preserve">35. </w:t>
      </w:r>
      <w:r w:rsidRPr="00382E8A">
        <w:rPr>
          <w:rFonts w:ascii="Courier New" w:hAnsi="Courier New" w:cs="Courier New"/>
          <w:sz w:val="20"/>
          <w:szCs w:val="20"/>
          <w:lang w:val="en-US"/>
        </w:rPr>
        <w:t xml:space="preserve">Do you think in the next few years you will see an increase in political violence in the US, a decrease in political violence in the U.S., or the same amount there already is? </w:t>
      </w:r>
    </w:p>
    <w:p w14:paraId="36F695E2" w14:textId="77777777" w:rsidR="00382E8A" w:rsidRDefault="00382E8A" w:rsidP="00382E8A">
      <w:pPr>
        <w:rPr>
          <w:rFonts w:ascii="Courier New" w:hAnsi="Courier New" w:cs="Courier New"/>
          <w:sz w:val="20"/>
          <w:szCs w:val="20"/>
          <w:lang w:val="en-US"/>
        </w:rPr>
      </w:pPr>
    </w:p>
    <w:p w14:paraId="19FFD955" w14:textId="7D1384D6" w:rsidR="00382E8A" w:rsidRDefault="00382E8A" w:rsidP="00382E8A">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r>
      <w:r w:rsidRPr="00382E8A">
        <w:rPr>
          <w:rFonts w:ascii="Courier New" w:hAnsi="Courier New" w:cs="Courier New"/>
          <w:sz w:val="20"/>
          <w:szCs w:val="20"/>
          <w:lang w:val="en-GB"/>
        </w:rPr>
        <w:t>increase in political violence in the US</w:t>
      </w:r>
    </w:p>
    <w:p w14:paraId="074153BF" w14:textId="753591B5" w:rsidR="00382E8A" w:rsidRDefault="00382E8A" w:rsidP="00382E8A">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Pr>
          <w:rFonts w:ascii="Courier New" w:hAnsi="Courier New" w:cs="Courier New"/>
          <w:sz w:val="20"/>
          <w:szCs w:val="20"/>
          <w:lang w:val="en-GB"/>
        </w:rPr>
        <w:t>decrease</w:t>
      </w:r>
      <w:r w:rsidRPr="00382E8A">
        <w:rPr>
          <w:rFonts w:ascii="Courier New" w:hAnsi="Courier New" w:cs="Courier New"/>
          <w:sz w:val="20"/>
          <w:szCs w:val="20"/>
          <w:lang w:val="en-GB"/>
        </w:rPr>
        <w:t xml:space="preserve"> in political violence in the US</w:t>
      </w:r>
    </w:p>
    <w:p w14:paraId="70366CE6" w14:textId="7CB3998E" w:rsidR="00382E8A" w:rsidRDefault="00382E8A" w:rsidP="00382E8A">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r>
      <w:r w:rsidRPr="00382E8A">
        <w:rPr>
          <w:rFonts w:ascii="Courier New" w:hAnsi="Courier New" w:cs="Courier New"/>
          <w:sz w:val="20"/>
          <w:szCs w:val="20"/>
          <w:lang w:val="en-GB"/>
        </w:rPr>
        <w:t>the same amount there already is</w:t>
      </w:r>
    </w:p>
    <w:p w14:paraId="5FDFD562" w14:textId="77777777" w:rsidR="00382E8A" w:rsidRPr="005D05C7" w:rsidRDefault="00382E8A" w:rsidP="00382E8A">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909F1C9" w14:textId="77777777" w:rsidR="00382E8A" w:rsidRPr="000C7BDC" w:rsidRDefault="00382E8A" w:rsidP="00382E8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7EE2F1AD" w14:textId="77777777" w:rsidR="00382E8A" w:rsidRDefault="00382E8A" w:rsidP="00382E8A">
      <w:pPr>
        <w:rPr>
          <w:rFonts w:ascii="Courier New" w:eastAsia="Times New Roman" w:hAnsi="Courier New" w:cs="Courier New"/>
          <w:color w:val="000000"/>
          <w:sz w:val="20"/>
          <w:szCs w:val="20"/>
          <w:lang w:eastAsia="en-US"/>
        </w:rPr>
      </w:pPr>
    </w:p>
    <w:p w14:paraId="70564299" w14:textId="07C8E89B" w:rsidR="009F194D" w:rsidRDefault="009F194D" w:rsidP="00C30304">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t>Next,</w:t>
      </w:r>
    </w:p>
    <w:p w14:paraId="26B3559D"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53A91B7F" w14:textId="77777777" w:rsidR="00382E8A" w:rsidRPr="00382E8A" w:rsidRDefault="00382E8A" w:rsidP="00A5328E">
      <w:pPr>
        <w:tabs>
          <w:tab w:val="left" w:pos="1740"/>
        </w:tabs>
        <w:ind w:left="450" w:hanging="450"/>
        <w:rPr>
          <w:rFonts w:ascii="Courier New" w:eastAsia="Times New Roman" w:hAnsi="Courier New" w:cs="Courier New"/>
          <w:color w:val="000000"/>
          <w:sz w:val="20"/>
          <w:szCs w:val="20"/>
          <w:lang w:val="en-US" w:eastAsia="en-US"/>
        </w:rPr>
      </w:pPr>
      <w:r>
        <w:rPr>
          <w:rFonts w:ascii="Courier New" w:eastAsia="Times New Roman" w:hAnsi="Courier New" w:cs="Courier New"/>
          <w:color w:val="000000"/>
          <w:sz w:val="20"/>
          <w:szCs w:val="20"/>
          <w:lang w:eastAsia="en-US"/>
        </w:rPr>
        <w:t xml:space="preserve">36. </w:t>
      </w:r>
      <w:r w:rsidRPr="00382E8A">
        <w:rPr>
          <w:rFonts w:ascii="Courier New" w:eastAsia="Times New Roman" w:hAnsi="Courier New" w:cs="Courier New"/>
          <w:color w:val="000000"/>
          <w:sz w:val="20"/>
          <w:szCs w:val="20"/>
          <w:lang w:val="en-US" w:eastAsia="en-US"/>
        </w:rPr>
        <w:t xml:space="preserve">Do you support or oppose deploying National Guard troops to a major city in your state for law enforcement efforts? </w:t>
      </w:r>
    </w:p>
    <w:p w14:paraId="1990AF54" w14:textId="77777777" w:rsidR="00382E8A" w:rsidRPr="00382E8A" w:rsidRDefault="00382E8A" w:rsidP="00382E8A">
      <w:pPr>
        <w:tabs>
          <w:tab w:val="left" w:pos="1740"/>
        </w:tabs>
        <w:rPr>
          <w:rFonts w:ascii="Courier New" w:eastAsia="Times New Roman" w:hAnsi="Courier New" w:cs="Courier New"/>
          <w:color w:val="000000"/>
          <w:sz w:val="20"/>
          <w:szCs w:val="20"/>
          <w:lang w:val="en-US" w:eastAsia="en-US"/>
        </w:rPr>
      </w:pPr>
    </w:p>
    <w:p w14:paraId="5EA2FB56" w14:textId="77777777" w:rsidR="00382E8A" w:rsidRDefault="00382E8A" w:rsidP="00382E8A">
      <w:pPr>
        <w:tabs>
          <w:tab w:val="left" w:pos="1740"/>
        </w:tabs>
        <w:rPr>
          <w:rFonts w:ascii="Courier New" w:eastAsia="Times New Roman" w:hAnsi="Courier New" w:cs="Courier New"/>
          <w:color w:val="000000"/>
          <w:sz w:val="20"/>
          <w:szCs w:val="20"/>
          <w:lang w:eastAsia="en-US"/>
        </w:rPr>
      </w:pPr>
      <w:r w:rsidRPr="00382E8A">
        <w:rPr>
          <w:rFonts w:ascii="Courier New" w:eastAsia="Times New Roman" w:hAnsi="Courier New" w:cs="Courier New"/>
          <w:color w:val="000000"/>
          <w:sz w:val="20"/>
          <w:szCs w:val="20"/>
          <w:lang w:eastAsia="en-US"/>
        </w:rPr>
        <w:t>[ROTATE TOP TO BOTTOM AND BOTTOM TO TOP; 1-4/4-1]</w:t>
      </w:r>
    </w:p>
    <w:p w14:paraId="669B5FDB" w14:textId="77777777" w:rsidR="00382E8A" w:rsidRPr="00382E8A" w:rsidRDefault="00382E8A" w:rsidP="00382E8A">
      <w:pPr>
        <w:tabs>
          <w:tab w:val="left" w:pos="1740"/>
        </w:tabs>
        <w:rPr>
          <w:rFonts w:ascii="Courier New" w:eastAsia="Times New Roman" w:hAnsi="Courier New" w:cs="Courier New"/>
          <w:b/>
          <w:color w:val="000000"/>
          <w:sz w:val="20"/>
          <w:szCs w:val="20"/>
          <w:lang w:eastAsia="en-US"/>
        </w:rPr>
      </w:pPr>
    </w:p>
    <w:p w14:paraId="2ADF2063" w14:textId="677BF1CD" w:rsidR="00382E8A" w:rsidRDefault="00382E8A" w:rsidP="00382E8A">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strongly support</w:t>
      </w:r>
    </w:p>
    <w:p w14:paraId="4CEA4CF5" w14:textId="16F25047" w:rsidR="00382E8A" w:rsidRDefault="00382E8A" w:rsidP="00382E8A">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support</w:t>
      </w:r>
    </w:p>
    <w:p w14:paraId="056D357B" w14:textId="4327B20F" w:rsidR="00382E8A" w:rsidRDefault="00382E8A" w:rsidP="00382E8A">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oppose</w:t>
      </w:r>
    </w:p>
    <w:p w14:paraId="00EAC192" w14:textId="5B6A0FCD" w:rsidR="00382E8A" w:rsidRDefault="00382E8A" w:rsidP="00382E8A">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oppose</w:t>
      </w:r>
    </w:p>
    <w:p w14:paraId="5397286C" w14:textId="77777777" w:rsidR="00382E8A" w:rsidRPr="005D05C7" w:rsidRDefault="00382E8A" w:rsidP="00382E8A">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68F693C5" w14:textId="77777777" w:rsidR="00382E8A" w:rsidRPr="000C7BDC" w:rsidRDefault="00382E8A" w:rsidP="00382E8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5D031C9" w14:textId="2D90F992" w:rsidR="00382E8A" w:rsidRDefault="00382E8A" w:rsidP="009F194D">
      <w:pPr>
        <w:tabs>
          <w:tab w:val="left" w:pos="1740"/>
        </w:tabs>
        <w:rPr>
          <w:rFonts w:ascii="Courier New" w:eastAsia="Times New Roman" w:hAnsi="Courier New" w:cs="Courier New"/>
          <w:color w:val="000000"/>
          <w:sz w:val="20"/>
          <w:szCs w:val="20"/>
          <w:lang w:eastAsia="en-US"/>
        </w:rPr>
      </w:pPr>
    </w:p>
    <w:p w14:paraId="7C708086" w14:textId="5D8CEFF7" w:rsidR="00382E8A" w:rsidRDefault="00696215" w:rsidP="00696215">
      <w:pPr>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br w:type="page"/>
      </w:r>
    </w:p>
    <w:p w14:paraId="48E83AD5" w14:textId="39E57236" w:rsidR="009F194D" w:rsidRDefault="009F194D" w:rsidP="009F194D">
      <w:pPr>
        <w:ind w:left="360" w:hanging="360"/>
        <w:rPr>
          <w:rFonts w:ascii="Courier New" w:hAnsi="Courier New" w:cs="Courier New"/>
          <w:sz w:val="20"/>
          <w:szCs w:val="20"/>
        </w:rPr>
      </w:pPr>
      <w:r>
        <w:rPr>
          <w:rFonts w:ascii="Courier New" w:hAnsi="Courier New" w:cs="Courier New"/>
          <w:sz w:val="20"/>
          <w:szCs w:val="20"/>
        </w:rPr>
        <w:lastRenderedPageBreak/>
        <w:t>3</w:t>
      </w:r>
      <w:r w:rsidR="00382E8A">
        <w:rPr>
          <w:rFonts w:ascii="Courier New" w:hAnsi="Courier New" w:cs="Courier New"/>
          <w:sz w:val="20"/>
          <w:szCs w:val="20"/>
        </w:rPr>
        <w:t>7</w:t>
      </w:r>
      <w:r>
        <w:rPr>
          <w:rFonts w:ascii="Courier New" w:hAnsi="Courier New" w:cs="Courier New"/>
          <w:sz w:val="20"/>
          <w:szCs w:val="20"/>
        </w:rPr>
        <w:t>. Do you approve or disapprove of the job the US Immigration and Customs Enforcement agency or ICE is doing?</w:t>
      </w:r>
    </w:p>
    <w:p w14:paraId="1025CC35"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1517C408" w14:textId="07543FA3" w:rsidR="009F194D" w:rsidRDefault="009F194D" w:rsidP="009F194D">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approve</w:t>
      </w:r>
    </w:p>
    <w:p w14:paraId="4BC811EA" w14:textId="1FA1618F"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disapprove</w:t>
      </w:r>
    </w:p>
    <w:p w14:paraId="556421E3" w14:textId="77777777" w:rsidR="009F194D" w:rsidRPr="005D05C7" w:rsidRDefault="009F194D" w:rsidP="009F194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7D74E02C" w14:textId="77777777" w:rsidR="009F194D" w:rsidRPr="000C7BDC" w:rsidRDefault="009F194D" w:rsidP="009F19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067E25F3"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20357798" w14:textId="40557495" w:rsidR="00382E8A" w:rsidRPr="00382E8A" w:rsidRDefault="009F194D" w:rsidP="00382E8A">
      <w:pPr>
        <w:ind w:left="360" w:hanging="360"/>
        <w:rPr>
          <w:rFonts w:ascii="Courier New" w:hAnsi="Courier New" w:cs="Courier New"/>
          <w:sz w:val="20"/>
          <w:szCs w:val="20"/>
        </w:rPr>
      </w:pPr>
      <w:r>
        <w:rPr>
          <w:rFonts w:ascii="Courier New" w:hAnsi="Courier New" w:cs="Courier New"/>
          <w:sz w:val="20"/>
          <w:szCs w:val="20"/>
        </w:rPr>
        <w:t>3</w:t>
      </w:r>
      <w:r w:rsidR="00382E8A">
        <w:rPr>
          <w:rFonts w:ascii="Courier New" w:hAnsi="Courier New" w:cs="Courier New"/>
          <w:sz w:val="20"/>
          <w:szCs w:val="20"/>
        </w:rPr>
        <w:t>8</w:t>
      </w:r>
      <w:r>
        <w:rPr>
          <w:rFonts w:ascii="Courier New" w:hAnsi="Courier New" w:cs="Courier New"/>
          <w:sz w:val="20"/>
          <w:szCs w:val="20"/>
        </w:rPr>
        <w:t xml:space="preserve">. </w:t>
      </w:r>
      <w:r w:rsidR="00382E8A" w:rsidRPr="00382E8A">
        <w:rPr>
          <w:rFonts w:ascii="Courier New" w:hAnsi="Courier New" w:cs="Courier New"/>
          <w:sz w:val="20"/>
          <w:szCs w:val="20"/>
        </w:rPr>
        <w:t>Do you approve or disapprove of recent protests against ICE actions?</w:t>
      </w:r>
    </w:p>
    <w:p w14:paraId="191071CB"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59D1A300" w14:textId="2CDA776F" w:rsidR="00382E8A" w:rsidRDefault="00382E8A" w:rsidP="00382E8A">
      <w:pPr>
        <w:pStyle w:val="0-Basic"/>
        <w:ind w:left="720" w:firstLine="720"/>
        <w:rPr>
          <w:rFonts w:ascii="Courier New" w:hAnsi="Courier New" w:cs="Courier New"/>
          <w:sz w:val="20"/>
          <w:szCs w:val="20"/>
        </w:rPr>
      </w:pPr>
      <w:r w:rsidRPr="000E4E9D">
        <w:rPr>
          <w:rFonts w:ascii="Courier New" w:hAnsi="Courier New" w:cs="Courier New"/>
          <w:sz w:val="20"/>
          <w:szCs w:val="20"/>
        </w:rPr>
        <w:t>1</w:t>
      </w:r>
      <w:r>
        <w:rPr>
          <w:rFonts w:ascii="Courier New" w:hAnsi="Courier New" w:cs="Courier New"/>
          <w:sz w:val="20"/>
          <w:szCs w:val="20"/>
        </w:rPr>
        <w:tab/>
        <w:t>strongly approve</w:t>
      </w:r>
    </w:p>
    <w:p w14:paraId="5A6710B0" w14:textId="0918F9B6" w:rsidR="00382E8A" w:rsidRDefault="00382E8A" w:rsidP="00382E8A">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somewhat approve</w:t>
      </w:r>
    </w:p>
    <w:p w14:paraId="3EF81A09" w14:textId="2404952E" w:rsidR="00382E8A" w:rsidRDefault="00382E8A" w:rsidP="00382E8A">
      <w:pPr>
        <w:pStyle w:val="0-Basic"/>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disapprove</w:t>
      </w:r>
    </w:p>
    <w:p w14:paraId="4F0BACE7" w14:textId="5D530F18" w:rsidR="00382E8A" w:rsidRDefault="00382E8A" w:rsidP="00382E8A">
      <w:pPr>
        <w:pStyle w:val="0-Basic"/>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disapprove</w:t>
      </w:r>
    </w:p>
    <w:p w14:paraId="0DF4E766" w14:textId="77777777" w:rsidR="00382E8A" w:rsidRPr="005D05C7" w:rsidRDefault="00382E8A" w:rsidP="00382E8A">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075DE07E" w14:textId="77777777" w:rsidR="00382E8A" w:rsidRPr="000C7BDC" w:rsidRDefault="00382E8A" w:rsidP="00382E8A">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5AF628BF" w14:textId="77777777" w:rsidR="00D12CB9" w:rsidRDefault="00D12CB9" w:rsidP="00D12CB9">
      <w:pPr>
        <w:rPr>
          <w:rFonts w:ascii="Courier New" w:hAnsi="Courier New" w:cs="Courier New"/>
          <w:sz w:val="20"/>
          <w:szCs w:val="20"/>
        </w:rPr>
      </w:pPr>
    </w:p>
    <w:p w14:paraId="2392F595" w14:textId="77777777" w:rsidR="00D12CB9" w:rsidRDefault="00D12CB9" w:rsidP="00D12CB9">
      <w:pPr>
        <w:rPr>
          <w:rFonts w:ascii="Courier New" w:hAnsi="Courier New" w:cs="Courier New"/>
          <w:sz w:val="20"/>
          <w:szCs w:val="20"/>
        </w:rPr>
      </w:pPr>
    </w:p>
    <w:p w14:paraId="3A197CD1" w14:textId="77777777" w:rsidR="00382E8A" w:rsidRPr="00382E8A" w:rsidRDefault="009F194D" w:rsidP="00696215">
      <w:pPr>
        <w:ind w:left="540" w:hanging="540"/>
        <w:rPr>
          <w:rFonts w:ascii="Courier New" w:hAnsi="Courier New" w:cs="Courier New"/>
          <w:sz w:val="20"/>
          <w:szCs w:val="20"/>
        </w:rPr>
      </w:pPr>
      <w:r>
        <w:rPr>
          <w:rFonts w:ascii="Courier New" w:hAnsi="Courier New" w:cs="Courier New"/>
          <w:sz w:val="20"/>
          <w:szCs w:val="20"/>
        </w:rPr>
        <w:t>3</w:t>
      </w:r>
      <w:r w:rsidR="00382E8A">
        <w:rPr>
          <w:rFonts w:ascii="Courier New" w:hAnsi="Courier New" w:cs="Courier New"/>
          <w:sz w:val="20"/>
          <w:szCs w:val="20"/>
        </w:rPr>
        <w:t>9</w:t>
      </w:r>
      <w:r>
        <w:rPr>
          <w:rFonts w:ascii="Courier New" w:hAnsi="Courier New" w:cs="Courier New"/>
          <w:sz w:val="20"/>
          <w:szCs w:val="20"/>
        </w:rPr>
        <w:t xml:space="preserve">. </w:t>
      </w:r>
      <w:r w:rsidR="00382E8A" w:rsidRPr="00382E8A">
        <w:rPr>
          <w:rFonts w:ascii="Courier New" w:hAnsi="Courier New" w:cs="Courier New"/>
          <w:sz w:val="20"/>
          <w:szCs w:val="20"/>
        </w:rPr>
        <w:t>As you may know, in 2021 Congress increased the financial help provided through tax credits available to some people who purchase health insurance through the Affordable Care Act marketplace to help them afford their premiums. These enhanced tax credits are set to expire at the end of 2025. Do you think Congress should [ROTATE] [1] extend these enhanced tax credits, [OR] [2] should they let these enhanced tax credits expire?</w:t>
      </w:r>
    </w:p>
    <w:p w14:paraId="37992E65" w14:textId="7ED623D5" w:rsidR="009F194D" w:rsidRDefault="009F194D" w:rsidP="00382E8A">
      <w:pPr>
        <w:rPr>
          <w:rFonts w:ascii="Courier New" w:eastAsia="Times New Roman" w:hAnsi="Courier New" w:cs="Courier New"/>
          <w:color w:val="000000"/>
          <w:sz w:val="20"/>
          <w:szCs w:val="20"/>
          <w:lang w:eastAsia="en-US"/>
        </w:rPr>
      </w:pPr>
    </w:p>
    <w:p w14:paraId="0A95BBFA" w14:textId="6C721E10" w:rsidR="009F194D" w:rsidRPr="00382E8A" w:rsidRDefault="009F194D" w:rsidP="009F194D">
      <w:pPr>
        <w:pStyle w:val="0-Basic"/>
        <w:ind w:left="720" w:firstLine="720"/>
        <w:rPr>
          <w:rFonts w:ascii="Courier New" w:hAnsi="Courier New" w:cs="Courier New"/>
          <w:sz w:val="20"/>
          <w:szCs w:val="20"/>
          <w:lang w:val="en-GB"/>
        </w:rPr>
      </w:pPr>
      <w:r w:rsidRPr="000E4E9D">
        <w:rPr>
          <w:rFonts w:ascii="Courier New" w:hAnsi="Courier New" w:cs="Courier New"/>
          <w:sz w:val="20"/>
          <w:szCs w:val="20"/>
        </w:rPr>
        <w:t>1</w:t>
      </w:r>
      <w:r>
        <w:rPr>
          <w:rFonts w:ascii="Courier New" w:hAnsi="Courier New" w:cs="Courier New"/>
          <w:sz w:val="20"/>
          <w:szCs w:val="20"/>
        </w:rPr>
        <w:tab/>
      </w:r>
      <w:r w:rsidR="00382E8A">
        <w:rPr>
          <w:rFonts w:ascii="Courier New" w:hAnsi="Courier New" w:cs="Courier New"/>
          <w:sz w:val="20"/>
          <w:szCs w:val="20"/>
        </w:rPr>
        <w:t>should extend the enhanced tax credits</w:t>
      </w:r>
    </w:p>
    <w:p w14:paraId="2D590CC9" w14:textId="33FEA854" w:rsidR="009F194D" w:rsidRDefault="009F194D" w:rsidP="009F194D">
      <w:pPr>
        <w:pStyle w:val="0-Basic"/>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r>
      <w:r w:rsidR="00382E8A">
        <w:rPr>
          <w:rFonts w:ascii="Courier New" w:hAnsi="Courier New" w:cs="Courier New"/>
          <w:sz w:val="20"/>
          <w:szCs w:val="20"/>
        </w:rPr>
        <w:t>should let the enhanced tax credits expire</w:t>
      </w:r>
    </w:p>
    <w:p w14:paraId="4C4C3FE1" w14:textId="77777777" w:rsidR="009F194D" w:rsidRPr="005D05C7" w:rsidRDefault="009F194D" w:rsidP="009F194D">
      <w:pPr>
        <w:ind w:left="720" w:firstLine="720"/>
        <w:rPr>
          <w:rFonts w:ascii="Courier New" w:hAnsi="Courier New" w:cs="Courier New"/>
          <w:sz w:val="20"/>
          <w:szCs w:val="20"/>
        </w:rPr>
      </w:pPr>
      <w:r w:rsidRPr="005D05C7">
        <w:rPr>
          <w:rFonts w:ascii="Courier New" w:hAnsi="Courier New" w:cs="Courier New"/>
          <w:sz w:val="20"/>
          <w:szCs w:val="20"/>
        </w:rPr>
        <w:t>8</w:t>
      </w:r>
      <w:r w:rsidRPr="005D05C7">
        <w:rPr>
          <w:rFonts w:ascii="Courier New" w:hAnsi="Courier New" w:cs="Courier New"/>
          <w:sz w:val="20"/>
          <w:szCs w:val="20"/>
        </w:rPr>
        <w:tab/>
        <w:t>(vol) don’t know</w:t>
      </w:r>
    </w:p>
    <w:p w14:paraId="243B71CF" w14:textId="77777777" w:rsidR="009F194D" w:rsidRPr="000C7BDC" w:rsidRDefault="009F194D" w:rsidP="009F194D">
      <w:pPr>
        <w:ind w:left="720" w:firstLine="72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w:t>
      </w:r>
      <w:r w:rsidRPr="00D248DA">
        <w:rPr>
          <w:rFonts w:ascii="Courier New" w:hAnsi="Courier New" w:cs="Courier New"/>
          <w:sz w:val="20"/>
          <w:szCs w:val="20"/>
        </w:rPr>
        <w:t xml:space="preserve"> refuse</w:t>
      </w:r>
    </w:p>
    <w:p w14:paraId="18D3FDCF" w14:textId="77777777" w:rsidR="009F194D" w:rsidRDefault="009F194D" w:rsidP="009F194D">
      <w:pPr>
        <w:tabs>
          <w:tab w:val="left" w:pos="1740"/>
        </w:tabs>
        <w:rPr>
          <w:rFonts w:ascii="Courier New" w:eastAsia="Times New Roman" w:hAnsi="Courier New" w:cs="Courier New"/>
          <w:color w:val="000000"/>
          <w:sz w:val="20"/>
          <w:szCs w:val="20"/>
          <w:lang w:eastAsia="en-US"/>
        </w:rPr>
      </w:pPr>
    </w:p>
    <w:p w14:paraId="62440F0B" w14:textId="4B8C76DB" w:rsidR="009F194D" w:rsidRDefault="009F194D" w:rsidP="009F194D">
      <w:pPr>
        <w:tabs>
          <w:tab w:val="left" w:pos="1740"/>
        </w:tabs>
        <w:rPr>
          <w:rFonts w:ascii="Courier New" w:eastAsia="Times New Roman" w:hAnsi="Courier New" w:cs="Courier New"/>
          <w:color w:val="000000"/>
          <w:sz w:val="20"/>
          <w:szCs w:val="20"/>
          <w:lang w:eastAsia="en-US"/>
        </w:rPr>
      </w:pPr>
      <w:r>
        <w:rPr>
          <w:rFonts w:ascii="Courier New" w:eastAsia="Times New Roman" w:hAnsi="Courier New" w:cs="Courier New"/>
          <w:color w:val="000000"/>
          <w:sz w:val="20"/>
          <w:szCs w:val="20"/>
          <w:lang w:eastAsia="en-US"/>
        </w:rPr>
        <w:t xml:space="preserve">Next, </w:t>
      </w:r>
    </w:p>
    <w:p w14:paraId="5F28279A" w14:textId="77777777" w:rsidR="00382E8A" w:rsidRDefault="00382E8A" w:rsidP="009F194D">
      <w:pPr>
        <w:tabs>
          <w:tab w:val="left" w:pos="1740"/>
        </w:tabs>
        <w:rPr>
          <w:rFonts w:ascii="Courier New" w:eastAsia="Times New Roman" w:hAnsi="Courier New" w:cs="Courier New"/>
          <w:color w:val="000000"/>
          <w:sz w:val="20"/>
          <w:szCs w:val="20"/>
          <w:lang w:eastAsia="en-US"/>
        </w:rPr>
      </w:pPr>
    </w:p>
    <w:p w14:paraId="172D21FE" w14:textId="7DC28FE3" w:rsidR="00382E8A" w:rsidRPr="00382E8A" w:rsidRDefault="00382E8A" w:rsidP="00382E8A">
      <w:pPr>
        <w:pStyle w:val="Question"/>
        <w:rPr>
          <w:rFonts w:ascii="Courier New" w:hAnsi="Courier New" w:cs="Courier New"/>
          <w:bCs/>
          <w:sz w:val="20"/>
          <w:szCs w:val="20"/>
        </w:rPr>
      </w:pPr>
      <w:r>
        <w:rPr>
          <w:rFonts w:ascii="Courier New" w:hAnsi="Courier New" w:cs="Courier New"/>
          <w:sz w:val="20"/>
          <w:szCs w:val="20"/>
        </w:rPr>
        <w:t>40.</w:t>
      </w:r>
      <w:r w:rsidR="00696215">
        <w:rPr>
          <w:rFonts w:asciiTheme="minorHAnsi" w:hAnsiTheme="minorHAnsi" w:cstheme="minorHAnsi"/>
          <w:bCs/>
          <w:sz w:val="20"/>
          <w:szCs w:val="20"/>
        </w:rPr>
        <w:t xml:space="preserve"> </w:t>
      </w:r>
      <w:r w:rsidRPr="00382E8A">
        <w:rPr>
          <w:rFonts w:ascii="Courier New" w:hAnsi="Courier New" w:cs="Courier New"/>
          <w:bCs/>
          <w:sz w:val="20"/>
          <w:szCs w:val="20"/>
        </w:rPr>
        <w:t xml:space="preserve">California voters passed Proposition 50 on the November 4 statewide special election ballot to authorize temporary changes to Congressional district maps in response to Texas’ partisan redistricting. Do you feel that voters passing Proposition 50 will turn out to be mostly a good thing or mostly a bad thing for California? </w:t>
      </w:r>
    </w:p>
    <w:p w14:paraId="7ECA2CBD" w14:textId="397DC865" w:rsidR="00382E8A" w:rsidRDefault="00382E8A" w:rsidP="00382E8A">
      <w:pPr>
        <w:pStyle w:val="Question"/>
        <w:rPr>
          <w:rFonts w:ascii="Courier New" w:hAnsi="Courier New" w:cs="Courier New"/>
          <w:sz w:val="20"/>
          <w:szCs w:val="20"/>
        </w:rPr>
      </w:pPr>
    </w:p>
    <w:p w14:paraId="2D23475F" w14:textId="77777777" w:rsidR="00382E8A" w:rsidRPr="009F194D" w:rsidRDefault="00382E8A" w:rsidP="00382E8A">
      <w:pPr>
        <w:rPr>
          <w:lang w:val="en-US" w:eastAsia="en-US"/>
        </w:rPr>
      </w:pPr>
    </w:p>
    <w:p w14:paraId="3D75D2F7" w14:textId="77777777" w:rsidR="00382E8A" w:rsidRPr="00CC77F7" w:rsidRDefault="00382E8A" w:rsidP="00382E8A">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Pr>
          <w:rFonts w:ascii="Courier New" w:hAnsi="Courier New" w:cs="Courier New"/>
          <w:sz w:val="20"/>
          <w:szCs w:val="20"/>
        </w:rPr>
        <w:t>mostly a good thing</w:t>
      </w:r>
      <w:r w:rsidRPr="00CC77F7">
        <w:rPr>
          <w:rFonts w:ascii="Courier New" w:hAnsi="Courier New" w:cs="Courier New"/>
          <w:sz w:val="20"/>
          <w:szCs w:val="20"/>
        </w:rPr>
        <w:t xml:space="preserve"> </w:t>
      </w:r>
    </w:p>
    <w:p w14:paraId="6C2B2432" w14:textId="77777777" w:rsidR="00382E8A" w:rsidRDefault="00382E8A" w:rsidP="00382E8A">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Pr>
          <w:rFonts w:ascii="Courier New" w:hAnsi="Courier New" w:cs="Courier New"/>
          <w:sz w:val="20"/>
          <w:szCs w:val="20"/>
        </w:rPr>
        <w:t>mostly a bad thing</w:t>
      </w:r>
    </w:p>
    <w:p w14:paraId="4E188388" w14:textId="77777777" w:rsidR="00382E8A" w:rsidRPr="00CC77F7" w:rsidRDefault="00382E8A" w:rsidP="00382E8A">
      <w:pPr>
        <w:pStyle w:val="Answer"/>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 mixed</w:t>
      </w:r>
      <w:r w:rsidRPr="00CC77F7">
        <w:rPr>
          <w:rFonts w:ascii="Courier New" w:hAnsi="Courier New" w:cs="Courier New"/>
          <w:sz w:val="20"/>
          <w:szCs w:val="20"/>
        </w:rPr>
        <w:t xml:space="preserve"> </w:t>
      </w:r>
    </w:p>
    <w:p w14:paraId="1D7ACB81" w14:textId="77777777" w:rsidR="00382E8A" w:rsidRDefault="00382E8A" w:rsidP="00382E8A">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0ADDD834" w14:textId="77777777" w:rsidR="00382E8A" w:rsidRPr="00CC77F7" w:rsidRDefault="00382E8A" w:rsidP="00382E8A">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63423A79" w14:textId="72ED5C94" w:rsidR="00382E8A" w:rsidRPr="00382E8A" w:rsidRDefault="00382E8A" w:rsidP="009F194D">
      <w:pPr>
        <w:tabs>
          <w:tab w:val="left" w:pos="1740"/>
        </w:tabs>
        <w:rPr>
          <w:rFonts w:ascii="Courier New" w:eastAsia="Times New Roman" w:hAnsi="Courier New" w:cs="Courier New"/>
          <w:color w:val="000000"/>
          <w:sz w:val="20"/>
          <w:szCs w:val="20"/>
          <w:lang w:val="en-US" w:eastAsia="en-US"/>
        </w:rPr>
      </w:pPr>
    </w:p>
    <w:p w14:paraId="2B138768" w14:textId="0F99C2D4" w:rsidR="009F194D" w:rsidRDefault="009F194D" w:rsidP="00395F3D">
      <w:pPr>
        <w:rPr>
          <w:rFonts w:ascii="Courier New" w:hAnsi="Courier New" w:cs="Courier New"/>
          <w:sz w:val="20"/>
          <w:szCs w:val="20"/>
        </w:rPr>
      </w:pPr>
    </w:p>
    <w:p w14:paraId="39F65195" w14:textId="003CE5FE" w:rsidR="009F194D" w:rsidRPr="00382E8A" w:rsidRDefault="009F194D" w:rsidP="00CD1464">
      <w:pPr>
        <w:pStyle w:val="Question"/>
        <w:rPr>
          <w:rFonts w:ascii="Courier New" w:hAnsi="Courier New" w:cs="Courier New"/>
          <w:sz w:val="20"/>
          <w:szCs w:val="20"/>
          <w:lang w:val="en-GB"/>
        </w:rPr>
      </w:pPr>
      <w:r>
        <w:rPr>
          <w:rFonts w:ascii="Courier New" w:hAnsi="Courier New" w:cs="Courier New"/>
          <w:sz w:val="20"/>
          <w:szCs w:val="20"/>
        </w:rPr>
        <w:t xml:space="preserve">41. </w:t>
      </w:r>
      <w:r w:rsidR="00382E8A" w:rsidRPr="00382E8A">
        <w:rPr>
          <w:rFonts w:ascii="Courier New" w:hAnsi="Courier New" w:cs="Courier New"/>
          <w:sz w:val="20"/>
          <w:szCs w:val="20"/>
          <w:lang w:val="en-GB"/>
        </w:rPr>
        <w:t>Do you think it is a good idea or a bad idea for the California legislature and governor to make the decisions about Congressional redistricting?</w:t>
      </w:r>
    </w:p>
    <w:p w14:paraId="299A298D" w14:textId="77777777" w:rsidR="009F194D" w:rsidRPr="00CC77F7" w:rsidRDefault="009F194D" w:rsidP="009F194D">
      <w:pPr>
        <w:rPr>
          <w:rFonts w:ascii="Courier New" w:hAnsi="Courier New" w:cs="Courier New"/>
          <w:sz w:val="20"/>
          <w:szCs w:val="20"/>
        </w:rPr>
      </w:pPr>
    </w:p>
    <w:p w14:paraId="1A38DC18" w14:textId="31B389C8" w:rsidR="009F194D" w:rsidRPr="00CC77F7" w:rsidRDefault="009F194D" w:rsidP="009F194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00382E8A">
        <w:rPr>
          <w:rFonts w:ascii="Courier New" w:hAnsi="Courier New" w:cs="Courier New"/>
          <w:sz w:val="20"/>
          <w:szCs w:val="20"/>
        </w:rPr>
        <w:t>good idea</w:t>
      </w:r>
      <w:r w:rsidRPr="00CC77F7">
        <w:rPr>
          <w:rFonts w:ascii="Courier New" w:hAnsi="Courier New" w:cs="Courier New"/>
          <w:sz w:val="20"/>
          <w:szCs w:val="20"/>
        </w:rPr>
        <w:t xml:space="preserve"> </w:t>
      </w:r>
    </w:p>
    <w:p w14:paraId="5F009683" w14:textId="11D3C215" w:rsidR="009F194D" w:rsidRDefault="009F194D" w:rsidP="009F194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00382E8A">
        <w:rPr>
          <w:rFonts w:ascii="Courier New" w:hAnsi="Courier New" w:cs="Courier New"/>
          <w:sz w:val="20"/>
          <w:szCs w:val="20"/>
        </w:rPr>
        <w:t>bad idea</w:t>
      </w:r>
    </w:p>
    <w:p w14:paraId="11445D3C" w14:textId="77777777" w:rsidR="009F194D" w:rsidRDefault="009F194D" w:rsidP="009F194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06B9812B" w14:textId="77777777" w:rsidR="009F194D" w:rsidRPr="00CC77F7" w:rsidRDefault="009F194D" w:rsidP="009F194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697E5F69" w14:textId="77777777" w:rsidR="009F194D" w:rsidRDefault="009F194D" w:rsidP="009F194D">
      <w:pPr>
        <w:pStyle w:val="Question"/>
        <w:rPr>
          <w:rFonts w:ascii="Courier New" w:hAnsi="Courier New" w:cs="Courier New"/>
          <w:sz w:val="20"/>
          <w:szCs w:val="20"/>
        </w:rPr>
      </w:pPr>
    </w:p>
    <w:p w14:paraId="6CFC0D80" w14:textId="77777777" w:rsidR="00696215" w:rsidRDefault="00696215">
      <w:pPr>
        <w:rPr>
          <w:rFonts w:ascii="Courier New" w:eastAsia="Times New Roman" w:hAnsi="Courier New" w:cs="Courier New"/>
          <w:sz w:val="20"/>
          <w:szCs w:val="20"/>
          <w:lang w:val="en-US" w:eastAsia="en-US"/>
        </w:rPr>
      </w:pPr>
      <w:r>
        <w:rPr>
          <w:rFonts w:ascii="Courier New" w:hAnsi="Courier New" w:cs="Courier New"/>
          <w:sz w:val="20"/>
          <w:szCs w:val="20"/>
        </w:rPr>
        <w:br w:type="page"/>
      </w:r>
    </w:p>
    <w:p w14:paraId="6DA5811D" w14:textId="1C9ED07A" w:rsidR="009F194D" w:rsidRDefault="009F194D" w:rsidP="00696215">
      <w:pPr>
        <w:pStyle w:val="Question"/>
        <w:rPr>
          <w:rFonts w:ascii="Courier New" w:hAnsi="Courier New" w:cs="Courier New"/>
          <w:bCs/>
          <w:sz w:val="20"/>
          <w:szCs w:val="20"/>
        </w:rPr>
      </w:pPr>
      <w:r>
        <w:rPr>
          <w:rFonts w:ascii="Courier New" w:hAnsi="Courier New" w:cs="Courier New"/>
          <w:sz w:val="20"/>
          <w:szCs w:val="20"/>
        </w:rPr>
        <w:lastRenderedPageBreak/>
        <w:t xml:space="preserve">42. </w:t>
      </w:r>
      <w:r w:rsidR="00382E8A" w:rsidRPr="00382E8A">
        <w:rPr>
          <w:rFonts w:ascii="Courier New" w:hAnsi="Courier New" w:cs="Courier New"/>
          <w:bCs/>
          <w:sz w:val="20"/>
          <w:szCs w:val="20"/>
        </w:rPr>
        <w:t>The State Controller’s Office has made payments of $251 million to county elections officials to conduct the November 4 statewide special election for Proposition 50. Which of the following statements comes closest to your view:</w:t>
      </w:r>
    </w:p>
    <w:p w14:paraId="79B302F7" w14:textId="77777777" w:rsidR="00696215" w:rsidRPr="00696215" w:rsidRDefault="00696215" w:rsidP="00696215">
      <w:pPr>
        <w:rPr>
          <w:lang w:val="en-US" w:eastAsia="en-US"/>
        </w:rPr>
      </w:pPr>
    </w:p>
    <w:p w14:paraId="1D33221F" w14:textId="55173CC6" w:rsidR="009F194D" w:rsidRPr="00CC77F7" w:rsidRDefault="009F194D" w:rsidP="009F194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r>
      <w:r w:rsidR="00382E8A">
        <w:rPr>
          <w:rFonts w:ascii="Courier New" w:hAnsi="Courier New" w:cs="Courier New"/>
          <w:sz w:val="20"/>
          <w:szCs w:val="20"/>
        </w:rPr>
        <w:t>this election was a waste of money</w:t>
      </w:r>
      <w:r w:rsidRPr="00CC77F7">
        <w:rPr>
          <w:rFonts w:ascii="Courier New" w:hAnsi="Courier New" w:cs="Courier New"/>
          <w:sz w:val="20"/>
          <w:szCs w:val="20"/>
        </w:rPr>
        <w:t xml:space="preserve"> </w:t>
      </w:r>
    </w:p>
    <w:p w14:paraId="6D0DB9DE" w14:textId="4F07D2F3" w:rsidR="009F194D" w:rsidRDefault="009F194D" w:rsidP="009F194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r>
      <w:r w:rsidR="00382E8A">
        <w:rPr>
          <w:rFonts w:ascii="Courier New" w:hAnsi="Courier New" w:cs="Courier New"/>
          <w:sz w:val="20"/>
          <w:szCs w:val="20"/>
        </w:rPr>
        <w:t>this election was worth the cost</w:t>
      </w:r>
    </w:p>
    <w:p w14:paraId="11BCAC31" w14:textId="77777777" w:rsidR="009F194D" w:rsidRDefault="009F194D" w:rsidP="009F194D">
      <w:pPr>
        <w:pStyle w:val="Answer"/>
        <w:rPr>
          <w:rFonts w:ascii="Courier New" w:hAnsi="Courier New" w:cs="Courier New"/>
          <w:sz w:val="20"/>
          <w:szCs w:val="20"/>
        </w:rPr>
      </w:pPr>
      <w:r w:rsidRPr="00CC77F7">
        <w:rPr>
          <w:rFonts w:ascii="Courier New" w:hAnsi="Courier New" w:cs="Courier New"/>
          <w:sz w:val="20"/>
          <w:szCs w:val="20"/>
        </w:rPr>
        <w:t>8</w:t>
      </w:r>
      <w:r w:rsidRPr="00CC77F7">
        <w:rPr>
          <w:rFonts w:ascii="Courier New" w:hAnsi="Courier New" w:cs="Courier New"/>
          <w:sz w:val="20"/>
          <w:szCs w:val="20"/>
        </w:rPr>
        <w:tab/>
      </w:r>
      <w:r>
        <w:rPr>
          <w:rFonts w:ascii="Courier New" w:hAnsi="Courier New" w:cs="Courier New"/>
          <w:sz w:val="20"/>
          <w:szCs w:val="20"/>
        </w:rPr>
        <w:t xml:space="preserve">(vol) don’t know </w:t>
      </w:r>
    </w:p>
    <w:p w14:paraId="0E269F68" w14:textId="77777777" w:rsidR="009F194D" w:rsidRPr="00CC77F7" w:rsidRDefault="009F194D" w:rsidP="009F194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r>
      <w:r>
        <w:rPr>
          <w:rFonts w:ascii="Courier New" w:hAnsi="Courier New" w:cs="Courier New"/>
          <w:sz w:val="20"/>
          <w:szCs w:val="20"/>
        </w:rPr>
        <w:t>(vol) refuse</w:t>
      </w:r>
    </w:p>
    <w:p w14:paraId="0FA1C38F" w14:textId="77777777" w:rsidR="00D36B71" w:rsidRDefault="00D36B71" w:rsidP="00395F3D">
      <w:pPr>
        <w:rPr>
          <w:rFonts w:ascii="Courier New" w:hAnsi="Courier New" w:cs="Courier New"/>
          <w:sz w:val="20"/>
          <w:szCs w:val="20"/>
        </w:rPr>
      </w:pPr>
    </w:p>
    <w:p w14:paraId="3995F5A5" w14:textId="26CC889D" w:rsidR="00395F3D" w:rsidRDefault="00395F3D" w:rsidP="00395F3D">
      <w:pPr>
        <w:rPr>
          <w:rFonts w:ascii="Courier New" w:hAnsi="Courier New" w:cs="Courier New"/>
          <w:sz w:val="20"/>
          <w:szCs w:val="20"/>
        </w:rPr>
      </w:pPr>
      <w:r>
        <w:rPr>
          <w:rFonts w:ascii="Courier New" w:hAnsi="Courier New" w:cs="Courier New"/>
          <w:sz w:val="20"/>
          <w:szCs w:val="20"/>
        </w:rPr>
        <w:t>4</w:t>
      </w:r>
      <w:r w:rsidR="009F194D">
        <w:rPr>
          <w:rFonts w:ascii="Courier New" w:hAnsi="Courier New" w:cs="Courier New"/>
          <w:sz w:val="20"/>
          <w:szCs w:val="20"/>
        </w:rPr>
        <w:t>3</w:t>
      </w:r>
      <w:r>
        <w:rPr>
          <w:rFonts w:ascii="Courier New" w:hAnsi="Courier New" w:cs="Courier New"/>
          <w:sz w:val="20"/>
          <w:szCs w:val="20"/>
        </w:rPr>
        <w:t xml:space="preserve">. </w:t>
      </w:r>
      <w:r w:rsidRPr="00B200E9">
        <w:t xml:space="preserve"> </w:t>
      </w:r>
      <w:r w:rsidRPr="00B200E9">
        <w:rPr>
          <w:rFonts w:ascii="Courier New" w:hAnsi="Courier New" w:cs="Courier New"/>
          <w:sz w:val="20"/>
          <w:szCs w:val="20"/>
        </w:rPr>
        <w:t>Would you consider yourself to be politically:</w:t>
      </w:r>
    </w:p>
    <w:p w14:paraId="48FD9FA5" w14:textId="77777777" w:rsidR="00395F3D" w:rsidRDefault="00395F3D" w:rsidP="00395F3D">
      <w:pPr>
        <w:rPr>
          <w:rFonts w:ascii="Courier New" w:hAnsi="Courier New" w:cs="Courier New"/>
          <w:sz w:val="20"/>
          <w:szCs w:val="20"/>
        </w:rPr>
      </w:pPr>
    </w:p>
    <w:p w14:paraId="44E25B93" w14:textId="77777777" w:rsidR="00395F3D" w:rsidRDefault="00395F3D" w:rsidP="00395F3D">
      <w:pPr>
        <w:rPr>
          <w:rFonts w:ascii="Courier New" w:hAnsi="Courier New" w:cs="Courier New"/>
          <w:sz w:val="20"/>
          <w:szCs w:val="20"/>
        </w:rPr>
      </w:pPr>
      <w:r>
        <w:rPr>
          <w:rFonts w:ascii="Courier New" w:hAnsi="Courier New" w:cs="Courier New"/>
          <w:sz w:val="20"/>
          <w:szCs w:val="20"/>
        </w:rPr>
        <w:tab/>
        <w:t>ROTATE ORDER TOP TO BOTTOM]</w:t>
      </w:r>
    </w:p>
    <w:p w14:paraId="3AE0000D" w14:textId="77777777" w:rsidR="00395F3D" w:rsidRPr="00C83842" w:rsidRDefault="00395F3D" w:rsidP="00395F3D">
      <w:pPr>
        <w:rPr>
          <w:rFonts w:ascii="Courier New" w:hAnsi="Courier New" w:cs="Courier New"/>
          <w:sz w:val="20"/>
          <w:szCs w:val="20"/>
        </w:rPr>
      </w:pPr>
    </w:p>
    <w:p w14:paraId="3E6ED0E8"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very liberal</w:t>
      </w:r>
    </w:p>
    <w:p w14:paraId="3C513A7C"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somewhat liberal</w:t>
      </w:r>
    </w:p>
    <w:p w14:paraId="133D7799"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middle-of-the-road</w:t>
      </w:r>
    </w:p>
    <w:p w14:paraId="3821E62D"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somewhat conservative</w:t>
      </w:r>
    </w:p>
    <w:p w14:paraId="07880BAA" w14:textId="77777777" w:rsidR="00395F3D" w:rsidRPr="00C83842" w:rsidRDefault="00395F3D" w:rsidP="00395F3D">
      <w:pPr>
        <w:ind w:left="1440"/>
        <w:rPr>
          <w:rFonts w:ascii="Courier New" w:hAnsi="Courier New" w:cs="Courier New"/>
          <w:sz w:val="20"/>
          <w:szCs w:val="20"/>
        </w:rPr>
      </w:pPr>
      <w:r w:rsidRPr="00C83842">
        <w:rPr>
          <w:rFonts w:ascii="Courier New" w:hAnsi="Courier New" w:cs="Courier New"/>
          <w:sz w:val="20"/>
          <w:szCs w:val="20"/>
        </w:rPr>
        <w:t>5</w:t>
      </w:r>
      <w:r w:rsidRPr="00C83842">
        <w:rPr>
          <w:rFonts w:ascii="Courier New" w:hAnsi="Courier New" w:cs="Courier New"/>
          <w:sz w:val="20"/>
          <w:szCs w:val="20"/>
        </w:rPr>
        <w:tab/>
        <w:t>very conservative</w:t>
      </w:r>
    </w:p>
    <w:p w14:paraId="09343EE5"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345D8B45"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03B492C3" w14:textId="77777777" w:rsidR="00395F3D" w:rsidRPr="00C83842" w:rsidRDefault="00395F3D" w:rsidP="00395F3D">
      <w:pPr>
        <w:rPr>
          <w:rFonts w:ascii="Courier New" w:hAnsi="Courier New" w:cs="Courier New"/>
          <w:sz w:val="20"/>
          <w:szCs w:val="20"/>
        </w:rPr>
      </w:pPr>
    </w:p>
    <w:p w14:paraId="416EFB43" w14:textId="1B6CBD73" w:rsidR="00395F3D" w:rsidRPr="00C83842" w:rsidRDefault="00395F3D" w:rsidP="00395F3D">
      <w:pPr>
        <w:ind w:left="540" w:hanging="540"/>
        <w:rPr>
          <w:rFonts w:ascii="Courier New" w:hAnsi="Courier New" w:cs="Courier New"/>
          <w:sz w:val="20"/>
          <w:szCs w:val="20"/>
        </w:rPr>
      </w:pPr>
      <w:r>
        <w:rPr>
          <w:rFonts w:ascii="Courier New" w:hAnsi="Courier New" w:cs="Courier New"/>
          <w:sz w:val="20"/>
          <w:szCs w:val="20"/>
        </w:rPr>
        <w:t>44</w:t>
      </w:r>
      <w:r w:rsidRPr="00C83842">
        <w:rPr>
          <w:rFonts w:ascii="Courier New" w:hAnsi="Courier New" w:cs="Courier New"/>
          <w:sz w:val="20"/>
          <w:szCs w:val="20"/>
        </w:rPr>
        <w:t>.</w:t>
      </w:r>
      <w:r>
        <w:rPr>
          <w:rFonts w:ascii="Courier New" w:hAnsi="Courier New" w:cs="Courier New"/>
          <w:sz w:val="20"/>
          <w:szCs w:val="20"/>
        </w:rPr>
        <w:t xml:space="preserve"> </w:t>
      </w:r>
      <w:r w:rsidRPr="00C83842">
        <w:rPr>
          <w:rFonts w:ascii="Courier New" w:hAnsi="Courier New" w:cs="Courier New"/>
          <w:sz w:val="20"/>
          <w:szCs w:val="20"/>
        </w:rPr>
        <w:t>Generally speaking, how much interest would you say you have in</w:t>
      </w:r>
      <w:r>
        <w:rPr>
          <w:rFonts w:ascii="Courier New" w:hAnsi="Courier New" w:cs="Courier New"/>
          <w:sz w:val="20"/>
          <w:szCs w:val="20"/>
        </w:rPr>
        <w:t xml:space="preserve"> </w:t>
      </w:r>
      <w:r w:rsidRPr="00C83842">
        <w:rPr>
          <w:rFonts w:ascii="Courier New" w:hAnsi="Courier New" w:cs="Courier New"/>
          <w:sz w:val="20"/>
          <w:szCs w:val="20"/>
        </w:rPr>
        <w:t>politics—a great deal, a fair amount, only a little, or none?</w:t>
      </w:r>
    </w:p>
    <w:p w14:paraId="59AA0A90" w14:textId="77777777" w:rsidR="00395F3D" w:rsidRPr="00C83842" w:rsidRDefault="00395F3D" w:rsidP="00395F3D">
      <w:pPr>
        <w:rPr>
          <w:rFonts w:ascii="Courier New" w:hAnsi="Courier New" w:cs="Courier New"/>
          <w:sz w:val="20"/>
          <w:szCs w:val="20"/>
        </w:rPr>
      </w:pPr>
    </w:p>
    <w:p w14:paraId="6B640C41"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t>great deal</w:t>
      </w:r>
    </w:p>
    <w:p w14:paraId="78370090"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2</w:t>
      </w:r>
      <w:r w:rsidRPr="00C83842">
        <w:rPr>
          <w:rFonts w:ascii="Courier New" w:hAnsi="Courier New" w:cs="Courier New"/>
          <w:sz w:val="20"/>
          <w:szCs w:val="20"/>
        </w:rPr>
        <w:tab/>
        <w:t>fair amount</w:t>
      </w:r>
    </w:p>
    <w:p w14:paraId="711D8454"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t>only a little</w:t>
      </w:r>
    </w:p>
    <w:p w14:paraId="146A79A3"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4</w:t>
      </w:r>
      <w:r w:rsidRPr="00C83842">
        <w:rPr>
          <w:rFonts w:ascii="Courier New" w:hAnsi="Courier New" w:cs="Courier New"/>
          <w:sz w:val="20"/>
          <w:szCs w:val="20"/>
        </w:rPr>
        <w:tab/>
        <w:t>none</w:t>
      </w:r>
    </w:p>
    <w:p w14:paraId="53C92413"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6679E024"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6C98ACDA" w14:textId="77777777" w:rsidR="00395F3D" w:rsidRDefault="00395F3D" w:rsidP="00395F3D">
      <w:pPr>
        <w:rPr>
          <w:rFonts w:ascii="Courier New" w:hAnsi="Courier New" w:cs="Courier New"/>
          <w:sz w:val="20"/>
          <w:szCs w:val="20"/>
        </w:rPr>
      </w:pPr>
    </w:p>
    <w:p w14:paraId="382C16FD" w14:textId="35ACB746" w:rsidR="00395F3D" w:rsidRDefault="00395F3D" w:rsidP="00395F3D">
      <w:pPr>
        <w:ind w:left="630" w:hanging="630"/>
        <w:rPr>
          <w:rFonts w:ascii="Courier New" w:hAnsi="Courier New" w:cs="Courier New"/>
          <w:sz w:val="20"/>
          <w:szCs w:val="20"/>
        </w:rPr>
      </w:pPr>
      <w:r>
        <w:rPr>
          <w:rFonts w:ascii="Courier New" w:hAnsi="Courier New" w:cs="Courier New"/>
          <w:sz w:val="20"/>
          <w:szCs w:val="20"/>
        </w:rPr>
        <w:t xml:space="preserve">45. </w:t>
      </w:r>
      <w:r w:rsidRPr="00596B2B">
        <w:rPr>
          <w:rFonts w:ascii="Courier New" w:hAnsi="Courier New" w:cs="Courier New"/>
          <w:sz w:val="20"/>
          <w:szCs w:val="20"/>
        </w:rPr>
        <w:t>How often would you say you vote—always, nearly always, part of the time, seldom, or never?</w:t>
      </w:r>
    </w:p>
    <w:p w14:paraId="0E7AC20D" w14:textId="77777777" w:rsidR="00395F3D" w:rsidRDefault="00395F3D" w:rsidP="00395F3D">
      <w:pPr>
        <w:rPr>
          <w:rFonts w:ascii="Courier New" w:hAnsi="Courier New" w:cs="Courier New"/>
          <w:sz w:val="20"/>
          <w:szCs w:val="20"/>
        </w:rPr>
      </w:pPr>
    </w:p>
    <w:p w14:paraId="167333E8"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always</w:t>
      </w:r>
    </w:p>
    <w:p w14:paraId="5C9B142F" w14:textId="77777777" w:rsidR="00395F3D" w:rsidRPr="00C83842" w:rsidRDefault="00395F3D" w:rsidP="00395F3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nearly always</w:t>
      </w:r>
    </w:p>
    <w:p w14:paraId="44624529"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3</w:t>
      </w:r>
      <w:r w:rsidRPr="00C83842">
        <w:rPr>
          <w:rFonts w:ascii="Courier New" w:hAnsi="Courier New" w:cs="Courier New"/>
          <w:sz w:val="20"/>
          <w:szCs w:val="20"/>
        </w:rPr>
        <w:tab/>
      </w:r>
      <w:r>
        <w:rPr>
          <w:rFonts w:ascii="Courier New" w:hAnsi="Courier New" w:cs="Courier New"/>
          <w:sz w:val="20"/>
          <w:szCs w:val="20"/>
        </w:rPr>
        <w:t>part of the time</w:t>
      </w:r>
    </w:p>
    <w:p w14:paraId="090419ED" w14:textId="77777777" w:rsidR="00395F3D" w:rsidRDefault="00395F3D" w:rsidP="00395F3D">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w:t>
      </w:r>
    </w:p>
    <w:p w14:paraId="7D635F61" w14:textId="77777777" w:rsidR="00395F3D" w:rsidRPr="00C83842" w:rsidRDefault="00395F3D" w:rsidP="00395F3D">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684EF49C" w14:textId="77777777" w:rsidR="00395F3D" w:rsidRPr="00C83842"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380B05ED" w14:textId="50457843" w:rsidR="00395F3D" w:rsidRDefault="00395F3D" w:rsidP="00395F3D">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623B83B0" w14:textId="2EAA40F1" w:rsidR="009F194D" w:rsidRPr="009F194D" w:rsidRDefault="009F194D" w:rsidP="009F194D">
      <w:pPr>
        <w:rPr>
          <w:rFonts w:ascii="Courier New" w:hAnsi="Courier New" w:cs="Courier New"/>
          <w:b/>
          <w:bCs/>
          <w:sz w:val="20"/>
          <w:szCs w:val="20"/>
          <w:lang w:val="en-US"/>
        </w:rPr>
      </w:pPr>
    </w:p>
    <w:p w14:paraId="66C7F3F4" w14:textId="77777777" w:rsidR="00382E8A" w:rsidRPr="00382E8A" w:rsidRDefault="009F194D" w:rsidP="00382E8A">
      <w:pPr>
        <w:ind w:left="630" w:hanging="630"/>
        <w:rPr>
          <w:rFonts w:ascii="Courier New" w:hAnsi="Courier New" w:cs="Courier New"/>
          <w:sz w:val="20"/>
          <w:szCs w:val="20"/>
          <w:lang w:val="en-US"/>
        </w:rPr>
      </w:pPr>
      <w:r>
        <w:rPr>
          <w:rFonts w:ascii="Courier New" w:hAnsi="Courier New" w:cs="Courier New"/>
          <w:sz w:val="20"/>
          <w:szCs w:val="20"/>
        </w:rPr>
        <w:t xml:space="preserve">46. </w:t>
      </w:r>
      <w:r w:rsidR="00382E8A" w:rsidRPr="00382E8A">
        <w:rPr>
          <w:rFonts w:ascii="Courier New" w:hAnsi="Courier New" w:cs="Courier New"/>
          <w:sz w:val="20"/>
          <w:szCs w:val="20"/>
          <w:lang w:val="en-US"/>
        </w:rPr>
        <w:t xml:space="preserve">Do you plan to vote in the statewide primary election on June 2, 2026? </w:t>
      </w:r>
    </w:p>
    <w:p w14:paraId="1797A3AD" w14:textId="77777777" w:rsidR="009F194D" w:rsidRDefault="009F194D" w:rsidP="009F194D">
      <w:pPr>
        <w:rPr>
          <w:rFonts w:ascii="Courier New" w:hAnsi="Courier New" w:cs="Courier New"/>
          <w:sz w:val="20"/>
          <w:szCs w:val="20"/>
        </w:rPr>
      </w:pPr>
    </w:p>
    <w:p w14:paraId="2F6EEABB" w14:textId="363D7CEE" w:rsidR="009F194D" w:rsidRPr="00C83842" w:rsidRDefault="009F194D" w:rsidP="009F194D">
      <w:pPr>
        <w:ind w:left="720" w:firstLine="720"/>
        <w:rPr>
          <w:rFonts w:ascii="Courier New" w:hAnsi="Courier New" w:cs="Courier New"/>
          <w:sz w:val="20"/>
          <w:szCs w:val="20"/>
        </w:rPr>
      </w:pPr>
      <w:r w:rsidRPr="00C83842">
        <w:rPr>
          <w:rFonts w:ascii="Courier New" w:hAnsi="Courier New" w:cs="Courier New"/>
          <w:sz w:val="20"/>
          <w:szCs w:val="20"/>
        </w:rPr>
        <w:t>1</w:t>
      </w:r>
      <w:r w:rsidRPr="00C83842">
        <w:rPr>
          <w:rFonts w:ascii="Courier New" w:hAnsi="Courier New" w:cs="Courier New"/>
          <w:sz w:val="20"/>
          <w:szCs w:val="20"/>
        </w:rPr>
        <w:tab/>
      </w:r>
      <w:r>
        <w:rPr>
          <w:rFonts w:ascii="Courier New" w:hAnsi="Courier New" w:cs="Courier New"/>
          <w:sz w:val="20"/>
          <w:szCs w:val="20"/>
        </w:rPr>
        <w:t>yes</w:t>
      </w:r>
    </w:p>
    <w:p w14:paraId="41B741DF" w14:textId="18A710A5" w:rsidR="009F194D" w:rsidRDefault="009F194D" w:rsidP="009F194D">
      <w:pPr>
        <w:ind w:left="720" w:firstLine="72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no</w:t>
      </w:r>
    </w:p>
    <w:p w14:paraId="1C47DFD0" w14:textId="77777777" w:rsidR="009F194D" w:rsidRPr="00C83842" w:rsidRDefault="009F194D" w:rsidP="009F194D">
      <w:pPr>
        <w:ind w:left="720" w:firstLine="720"/>
        <w:rPr>
          <w:rFonts w:ascii="Courier New" w:hAnsi="Courier New" w:cs="Courier New"/>
          <w:sz w:val="20"/>
          <w:szCs w:val="20"/>
        </w:rPr>
      </w:pPr>
      <w:r w:rsidRPr="00C83842">
        <w:rPr>
          <w:rFonts w:ascii="Courier New" w:hAnsi="Courier New" w:cs="Courier New"/>
          <w:sz w:val="20"/>
          <w:szCs w:val="20"/>
        </w:rPr>
        <w:t>8</w:t>
      </w:r>
      <w:r w:rsidRPr="00C83842">
        <w:rPr>
          <w:rFonts w:ascii="Courier New" w:hAnsi="Courier New" w:cs="Courier New"/>
          <w:sz w:val="20"/>
          <w:szCs w:val="20"/>
        </w:rPr>
        <w:tab/>
        <w:t>(vol) don’t know</w:t>
      </w:r>
    </w:p>
    <w:p w14:paraId="43F09BA2" w14:textId="032D57DD" w:rsidR="009F194D" w:rsidRDefault="009F194D" w:rsidP="00C327FB">
      <w:pPr>
        <w:ind w:left="720" w:firstLine="720"/>
        <w:rPr>
          <w:rFonts w:ascii="Courier New" w:hAnsi="Courier New" w:cs="Courier New"/>
          <w:sz w:val="20"/>
          <w:szCs w:val="20"/>
        </w:rPr>
      </w:pPr>
      <w:r w:rsidRPr="00C83842">
        <w:rPr>
          <w:rFonts w:ascii="Courier New" w:hAnsi="Courier New" w:cs="Courier New"/>
          <w:sz w:val="20"/>
          <w:szCs w:val="20"/>
        </w:rPr>
        <w:t>9</w:t>
      </w:r>
      <w:r w:rsidRPr="00C83842">
        <w:rPr>
          <w:rFonts w:ascii="Courier New" w:hAnsi="Courier New" w:cs="Courier New"/>
          <w:sz w:val="20"/>
          <w:szCs w:val="20"/>
        </w:rPr>
        <w:tab/>
        <w:t>(vol) refuse</w:t>
      </w:r>
    </w:p>
    <w:p w14:paraId="11CECBEF" w14:textId="77777777" w:rsidR="00C327FB" w:rsidRPr="009F194D" w:rsidRDefault="00C327FB" w:rsidP="009F194D">
      <w:pPr>
        <w:rPr>
          <w:rFonts w:ascii="Courier New" w:hAnsi="Courier New" w:cs="Courier New"/>
          <w:sz w:val="20"/>
          <w:szCs w:val="20"/>
        </w:rPr>
      </w:pPr>
    </w:p>
    <w:p w14:paraId="19EF153D" w14:textId="77777777" w:rsidR="00395F3D" w:rsidRPr="00CC77F7" w:rsidRDefault="00395F3D" w:rsidP="00896F53">
      <w:pPr>
        <w:ind w:left="450"/>
        <w:rPr>
          <w:rFonts w:ascii="Courier New" w:hAnsi="Courier New" w:cs="Courier New"/>
          <w:sz w:val="20"/>
          <w:szCs w:val="20"/>
        </w:rPr>
      </w:pPr>
      <w:r w:rsidRPr="00CC77F7">
        <w:rPr>
          <w:rFonts w:ascii="Courier New" w:hAnsi="Courier New" w:cs="Courier New"/>
          <w:sz w:val="20"/>
          <w:szCs w:val="20"/>
        </w:rPr>
        <w:t>[IF RESPONDENT REFUSES ANY D1 TO D</w:t>
      </w:r>
      <w:r>
        <w:rPr>
          <w:rFonts w:ascii="Courier New" w:hAnsi="Courier New" w:cs="Courier New"/>
          <w:sz w:val="20"/>
          <w:szCs w:val="20"/>
        </w:rPr>
        <w:t>15</w:t>
      </w:r>
      <w:r w:rsidRPr="00CC77F7">
        <w:rPr>
          <w:rFonts w:ascii="Courier New" w:hAnsi="Courier New" w:cs="Courier New"/>
          <w:sz w:val="20"/>
          <w:szCs w:val="20"/>
        </w:rPr>
        <w:t>, SAY: “We understand and respect that this information is confidential, we ask only for research purposes and will keep all of this information absolutely anonymous”]</w:t>
      </w:r>
    </w:p>
    <w:p w14:paraId="040E8B39" w14:textId="77777777" w:rsidR="00395F3D" w:rsidRPr="00CC77F7" w:rsidRDefault="00395F3D" w:rsidP="00395F3D">
      <w:pPr>
        <w:rPr>
          <w:rFonts w:ascii="Courier New" w:hAnsi="Courier New" w:cs="Courier New"/>
          <w:sz w:val="20"/>
          <w:szCs w:val="20"/>
        </w:rPr>
      </w:pPr>
    </w:p>
    <w:p w14:paraId="3CFFB6D0" w14:textId="77777777" w:rsidR="00395F3D" w:rsidRPr="00CC77F7" w:rsidRDefault="00395F3D" w:rsidP="00395F3D">
      <w:pPr>
        <w:pStyle w:val="Question"/>
        <w:rPr>
          <w:rFonts w:ascii="Courier New" w:hAnsi="Courier New" w:cs="Courier New"/>
          <w:sz w:val="20"/>
          <w:szCs w:val="20"/>
        </w:rPr>
      </w:pPr>
      <w:r>
        <w:rPr>
          <w:rFonts w:ascii="Courier New" w:hAnsi="Courier New" w:cs="Courier New"/>
          <w:sz w:val="20"/>
          <w:szCs w:val="20"/>
        </w:rPr>
        <w:t xml:space="preserve">D1. </w:t>
      </w:r>
      <w:r w:rsidRPr="00CC77F7">
        <w:rPr>
          <w:rFonts w:ascii="Courier New" w:hAnsi="Courier New" w:cs="Courier New"/>
          <w:sz w:val="20"/>
          <w:szCs w:val="20"/>
        </w:rPr>
        <w:t xml:space="preserve">Finally, we have a few demographic questions. What is your age? </w:t>
      </w:r>
      <w:r w:rsidRPr="00CC77F7">
        <w:rPr>
          <w:rFonts w:ascii="Courier New" w:hAnsi="Courier New" w:cs="Courier New"/>
          <w:sz w:val="20"/>
          <w:szCs w:val="20"/>
        </w:rPr>
        <w:cr/>
        <w:t>[IF NECESSARY: READ LIST]</w:t>
      </w:r>
      <w:r w:rsidRPr="00CC77F7">
        <w:rPr>
          <w:rFonts w:ascii="Courier New" w:hAnsi="Courier New" w:cs="Courier New"/>
          <w:sz w:val="20"/>
          <w:szCs w:val="20"/>
        </w:rPr>
        <w:cr/>
      </w:r>
    </w:p>
    <w:p w14:paraId="391530BD"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RECORD AGE (code 18-98)</w:t>
      </w:r>
      <w:r w:rsidRPr="00CC77F7">
        <w:rPr>
          <w:rFonts w:ascii="Courier New" w:hAnsi="Courier New" w:cs="Courier New"/>
          <w:sz w:val="20"/>
          <w:szCs w:val="20"/>
        </w:rPr>
        <w:tab/>
        <w:t>[SKIP TO D2]</w:t>
      </w:r>
    </w:p>
    <w:p w14:paraId="53C3D26B" w14:textId="77777777" w:rsidR="00896F53" w:rsidRDefault="00395F3D" w:rsidP="00696215">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[ASK D1a]</w:t>
      </w:r>
    </w:p>
    <w:p w14:paraId="5C5F0448" w14:textId="0FCA0238" w:rsidR="00395F3D" w:rsidRPr="00CC77F7" w:rsidRDefault="00696215" w:rsidP="00896F53">
      <w:pPr>
        <w:pStyle w:val="Answer"/>
        <w:ind w:left="0" w:firstLine="0"/>
        <w:rPr>
          <w:rFonts w:ascii="Courier New" w:hAnsi="Courier New" w:cs="Courier New"/>
          <w:sz w:val="20"/>
          <w:szCs w:val="20"/>
        </w:rPr>
      </w:pPr>
      <w:r>
        <w:rPr>
          <w:rFonts w:ascii="Courier New" w:hAnsi="Courier New" w:cs="Courier New"/>
          <w:sz w:val="20"/>
          <w:szCs w:val="20"/>
        </w:rPr>
        <w:br w:type="page"/>
      </w:r>
    </w:p>
    <w:p w14:paraId="443428C7" w14:textId="77777777" w:rsidR="00395F3D" w:rsidRPr="00CC77F7" w:rsidRDefault="00395F3D" w:rsidP="00395F3D">
      <w:pPr>
        <w:ind w:left="540" w:hanging="540"/>
        <w:rPr>
          <w:rFonts w:ascii="Courier New" w:hAnsi="Courier New" w:cs="Courier New"/>
          <w:sz w:val="20"/>
          <w:szCs w:val="20"/>
        </w:rPr>
      </w:pPr>
      <w:r w:rsidRPr="00CC77F7">
        <w:rPr>
          <w:rFonts w:ascii="Courier New" w:hAnsi="Courier New" w:cs="Courier New"/>
          <w:sz w:val="20"/>
          <w:szCs w:val="20"/>
        </w:rPr>
        <w:lastRenderedPageBreak/>
        <w:t>D1a. [IF REFUSE ON D1] Could you please tell me if you are between the ages of…? [READ LIST]</w:t>
      </w:r>
    </w:p>
    <w:p w14:paraId="200D4658" w14:textId="77777777" w:rsidR="00395F3D" w:rsidRPr="00CC77F7" w:rsidRDefault="00395F3D" w:rsidP="00395F3D">
      <w:pPr>
        <w:rPr>
          <w:rFonts w:ascii="Courier New" w:hAnsi="Courier New" w:cs="Courier New"/>
          <w:sz w:val="20"/>
          <w:szCs w:val="20"/>
        </w:rPr>
      </w:pPr>
    </w:p>
    <w:p w14:paraId="38504E9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18 to 24</w:t>
      </w:r>
    </w:p>
    <w:p w14:paraId="7BE418FF"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25 to 34</w:t>
      </w:r>
    </w:p>
    <w:p w14:paraId="789FF18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35 to 44</w:t>
      </w:r>
    </w:p>
    <w:p w14:paraId="2B01FB33"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45 to 54 </w:t>
      </w:r>
    </w:p>
    <w:p w14:paraId="060E92B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55 to 64 </w:t>
      </w:r>
    </w:p>
    <w:p w14:paraId="781E6ED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65 or older</w:t>
      </w:r>
    </w:p>
    <w:p w14:paraId="428FD09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22428654" w14:textId="77777777" w:rsidR="00395F3D" w:rsidRPr="00CC77F7" w:rsidRDefault="00395F3D" w:rsidP="00395F3D">
      <w:pPr>
        <w:pStyle w:val="Question"/>
        <w:rPr>
          <w:rFonts w:ascii="Courier New" w:hAnsi="Courier New" w:cs="Courier New"/>
          <w:sz w:val="20"/>
          <w:szCs w:val="20"/>
        </w:rPr>
      </w:pPr>
    </w:p>
    <w:p w14:paraId="6D280AF2"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D2.</w:t>
      </w:r>
      <w:r w:rsidRPr="00CC77F7">
        <w:rPr>
          <w:rFonts w:ascii="Courier New" w:hAnsi="Courier New" w:cs="Courier New"/>
          <w:sz w:val="20"/>
          <w:szCs w:val="20"/>
        </w:rPr>
        <w:tab/>
        <w:t>Do you own or rent your current residence?</w:t>
      </w:r>
      <w:r w:rsidRPr="00CC77F7">
        <w:rPr>
          <w:rFonts w:ascii="Courier New" w:hAnsi="Courier New" w:cs="Courier New"/>
          <w:sz w:val="20"/>
          <w:szCs w:val="20"/>
        </w:rPr>
        <w:cr/>
      </w:r>
    </w:p>
    <w:p w14:paraId="3438DC3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own </w:t>
      </w:r>
    </w:p>
    <w:p w14:paraId="04656FB8"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rent </w:t>
      </w:r>
    </w:p>
    <w:p w14:paraId="427BA6B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neither (</w:t>
      </w:r>
      <w:r>
        <w:rPr>
          <w:rFonts w:ascii="Courier New" w:hAnsi="Courier New" w:cs="Courier New"/>
          <w:sz w:val="20"/>
          <w:szCs w:val="20"/>
        </w:rPr>
        <w:t>vol</w:t>
      </w:r>
      <w:r w:rsidRPr="00CC77F7">
        <w:rPr>
          <w:rFonts w:ascii="Courier New" w:hAnsi="Courier New" w:cs="Courier New"/>
          <w:sz w:val="20"/>
          <w:szCs w:val="20"/>
        </w:rPr>
        <w:t>)</w:t>
      </w:r>
    </w:p>
    <w:p w14:paraId="1CB83950"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 (</w:t>
      </w:r>
      <w:r>
        <w:rPr>
          <w:rFonts w:ascii="Courier New" w:hAnsi="Courier New" w:cs="Courier New"/>
          <w:sz w:val="20"/>
          <w:szCs w:val="20"/>
        </w:rPr>
        <w:t>vol</w:t>
      </w:r>
      <w:r w:rsidRPr="00CC77F7">
        <w:rPr>
          <w:rFonts w:ascii="Courier New" w:hAnsi="Courier New" w:cs="Courier New"/>
          <w:sz w:val="20"/>
          <w:szCs w:val="20"/>
        </w:rPr>
        <w:t>)</w:t>
      </w:r>
      <w:r>
        <w:rPr>
          <w:rFonts w:ascii="Courier New" w:hAnsi="Courier New" w:cs="Courier New"/>
          <w:sz w:val="20"/>
          <w:szCs w:val="20"/>
        </w:rPr>
        <w:t xml:space="preserve">/refuse </w:t>
      </w:r>
    </w:p>
    <w:p w14:paraId="627B82AF" w14:textId="77777777" w:rsidR="00395F3D" w:rsidRPr="00CC77F7" w:rsidRDefault="00395F3D" w:rsidP="00395F3D">
      <w:pPr>
        <w:pStyle w:val="Answer"/>
        <w:ind w:left="0" w:firstLine="0"/>
        <w:rPr>
          <w:rFonts w:ascii="Courier New" w:hAnsi="Courier New" w:cs="Courier New"/>
          <w:sz w:val="20"/>
          <w:szCs w:val="20"/>
        </w:rPr>
      </w:pPr>
    </w:p>
    <w:p w14:paraId="37515E7F"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D3.</w:t>
      </w:r>
      <w:r w:rsidRPr="00CC77F7">
        <w:rPr>
          <w:rFonts w:ascii="Courier New" w:hAnsi="Courier New" w:cs="Courier New"/>
          <w:sz w:val="20"/>
          <w:szCs w:val="20"/>
        </w:rPr>
        <w:tab/>
        <w:t>And how long have you lived at your current address? [IF UNDER 1 YEAR, CODE &lt; 0 &gt;] [PROBE: your best estimate is fine]</w:t>
      </w:r>
    </w:p>
    <w:p w14:paraId="47A30FB1"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 xml:space="preserve"> </w:t>
      </w:r>
    </w:p>
    <w:p w14:paraId="559DE62C" w14:textId="4F91EADF"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RECORD NUMBER OF YEARS (code 0-97)</w:t>
      </w:r>
      <w:r w:rsidRPr="00CC77F7">
        <w:rPr>
          <w:rFonts w:ascii="Courier New" w:hAnsi="Courier New" w:cs="Courier New"/>
          <w:sz w:val="20"/>
          <w:szCs w:val="20"/>
        </w:rPr>
        <w:tab/>
        <w:t>[SKIP TO D</w:t>
      </w:r>
      <w:r w:rsidR="002C7DEF">
        <w:rPr>
          <w:rFonts w:ascii="Courier New" w:hAnsi="Courier New" w:cs="Courier New"/>
          <w:sz w:val="20"/>
          <w:szCs w:val="20"/>
        </w:rPr>
        <w:t>5</w:t>
      </w:r>
      <w:r w:rsidRPr="00CC77F7">
        <w:rPr>
          <w:rFonts w:ascii="Courier New" w:hAnsi="Courier New" w:cs="Courier New"/>
          <w:sz w:val="20"/>
          <w:szCs w:val="20"/>
        </w:rPr>
        <w:t>]</w:t>
      </w:r>
    </w:p>
    <w:p w14:paraId="2593FCE7"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98</w:t>
      </w:r>
      <w:r w:rsidRPr="00CC77F7">
        <w:rPr>
          <w:rFonts w:ascii="Courier New" w:hAnsi="Courier New" w:cs="Courier New"/>
          <w:sz w:val="20"/>
          <w:szCs w:val="20"/>
        </w:rPr>
        <w:tab/>
        <w:t>don’t know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[ASK D3a]</w:t>
      </w:r>
    </w:p>
    <w:p w14:paraId="3959F85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r w:rsidRPr="00CC77F7">
        <w:rPr>
          <w:rFonts w:ascii="Courier New" w:hAnsi="Courier New" w:cs="Courier New"/>
          <w:sz w:val="20"/>
          <w:szCs w:val="20"/>
        </w:rPr>
        <w:tab/>
        <w:t>[ASK D3a]</w:t>
      </w:r>
    </w:p>
    <w:p w14:paraId="4B9A0ECE" w14:textId="77777777" w:rsidR="00395F3D" w:rsidRPr="00CC77F7" w:rsidRDefault="00395F3D" w:rsidP="00395F3D">
      <w:pPr>
        <w:rPr>
          <w:rFonts w:ascii="Courier New" w:hAnsi="Courier New" w:cs="Courier New"/>
          <w:sz w:val="20"/>
          <w:szCs w:val="20"/>
        </w:rPr>
      </w:pPr>
    </w:p>
    <w:p w14:paraId="7036DAD0"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03753F93" w14:textId="77777777" w:rsidR="00395F3D" w:rsidRPr="00CC77F7" w:rsidRDefault="00395F3D" w:rsidP="00395F3D">
      <w:pPr>
        <w:rPr>
          <w:rFonts w:ascii="Courier New" w:hAnsi="Courier New" w:cs="Courier New"/>
          <w:sz w:val="20"/>
          <w:szCs w:val="20"/>
        </w:rPr>
      </w:pPr>
    </w:p>
    <w:p w14:paraId="44148DF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fewer than five years</w:t>
      </w:r>
    </w:p>
    <w:p w14:paraId="63982DD3"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five years to under 10 years</w:t>
      </w:r>
    </w:p>
    <w:p w14:paraId="6022EEB6"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10 years to under 20 years</w:t>
      </w:r>
    </w:p>
    <w:p w14:paraId="372CAE0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20 years or more</w:t>
      </w:r>
    </w:p>
    <w:p w14:paraId="481C602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all my life (</w:t>
      </w:r>
      <w:r>
        <w:rPr>
          <w:rFonts w:ascii="Courier New" w:hAnsi="Courier New" w:cs="Courier New"/>
          <w:sz w:val="20"/>
          <w:szCs w:val="20"/>
        </w:rPr>
        <w:t>vol</w:t>
      </w:r>
      <w:r w:rsidRPr="00CC77F7">
        <w:rPr>
          <w:rFonts w:ascii="Courier New" w:hAnsi="Courier New" w:cs="Courier New"/>
          <w:sz w:val="20"/>
          <w:szCs w:val="20"/>
        </w:rPr>
        <w:t>)</w:t>
      </w:r>
    </w:p>
    <w:p w14:paraId="03A1F225"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78691D64" w14:textId="77777777" w:rsidR="00D36B71" w:rsidRDefault="00D36B71" w:rsidP="00D36B71">
      <w:pPr>
        <w:pStyle w:val="Question"/>
        <w:ind w:left="0" w:firstLine="0"/>
        <w:rPr>
          <w:rFonts w:ascii="Courier New" w:hAnsi="Courier New" w:cs="Courier New"/>
          <w:sz w:val="20"/>
          <w:szCs w:val="20"/>
        </w:rPr>
      </w:pPr>
    </w:p>
    <w:p w14:paraId="1CDE5C2B" w14:textId="0DD9D265" w:rsidR="00395F3D" w:rsidRPr="00CC77F7" w:rsidRDefault="00395F3D" w:rsidP="00896F53">
      <w:pPr>
        <w:pStyle w:val="Question"/>
        <w:ind w:left="450" w:hanging="450"/>
        <w:rPr>
          <w:rFonts w:ascii="Courier New" w:hAnsi="Courier New" w:cs="Courier New"/>
          <w:sz w:val="20"/>
          <w:szCs w:val="20"/>
        </w:rPr>
      </w:pPr>
      <w:r w:rsidRPr="00CC77F7">
        <w:rPr>
          <w:rFonts w:ascii="Courier New" w:hAnsi="Courier New" w:cs="Courier New"/>
          <w:sz w:val="20"/>
          <w:szCs w:val="20"/>
        </w:rPr>
        <w:t>D5.</w:t>
      </w:r>
      <w:r w:rsidRPr="00CC77F7">
        <w:rPr>
          <w:rFonts w:ascii="Courier New" w:hAnsi="Courier New" w:cs="Courier New"/>
          <w:sz w:val="20"/>
          <w:szCs w:val="20"/>
        </w:rPr>
        <w:tab/>
        <w:t>What is your current work status—full-tim</w:t>
      </w:r>
      <w:r>
        <w:rPr>
          <w:rFonts w:ascii="Courier New" w:hAnsi="Courier New" w:cs="Courier New"/>
          <w:sz w:val="20"/>
          <w:szCs w:val="20"/>
        </w:rPr>
        <w:t xml:space="preserve">e employed, part-time employed, </w:t>
      </w:r>
      <w:r w:rsidRPr="00CC77F7">
        <w:rPr>
          <w:rFonts w:ascii="Courier New" w:hAnsi="Courier New" w:cs="Courier New"/>
          <w:sz w:val="20"/>
          <w:szCs w:val="20"/>
        </w:rPr>
        <w:t>not employed</w:t>
      </w:r>
      <w:r>
        <w:rPr>
          <w:rFonts w:ascii="Courier New" w:hAnsi="Courier New" w:cs="Courier New"/>
          <w:sz w:val="20"/>
          <w:szCs w:val="20"/>
        </w:rPr>
        <w:t>, or retired</w:t>
      </w:r>
      <w:r w:rsidRPr="00CC77F7">
        <w:rPr>
          <w:rFonts w:ascii="Courier New" w:hAnsi="Courier New" w:cs="Courier New"/>
          <w:sz w:val="20"/>
          <w:szCs w:val="20"/>
        </w:rPr>
        <w:t xml:space="preserve">? </w:t>
      </w:r>
      <w:r w:rsidRPr="00CC77F7">
        <w:rPr>
          <w:rFonts w:ascii="Courier New" w:hAnsi="Courier New" w:cs="Courier New"/>
          <w:sz w:val="20"/>
          <w:szCs w:val="20"/>
        </w:rPr>
        <w:cr/>
      </w:r>
    </w:p>
    <w:p w14:paraId="198299CB" w14:textId="77777777" w:rsidR="00395F3D" w:rsidRPr="00CC77F7" w:rsidRDefault="00395F3D" w:rsidP="00395F3D">
      <w:pPr>
        <w:pStyle w:val="Answer"/>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 xml:space="preserve">full-time employed </w:t>
      </w:r>
    </w:p>
    <w:p w14:paraId="4252AEC1"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part-time employed</w:t>
      </w:r>
    </w:p>
    <w:p w14:paraId="7906E9D1"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not-employed</w:t>
      </w:r>
    </w:p>
    <w:p w14:paraId="1944F09D" w14:textId="77777777" w:rsidR="00395F3D" w:rsidRPr="00CC77F7" w:rsidRDefault="00395F3D" w:rsidP="00395F3D">
      <w:pPr>
        <w:pStyle w:val="Answer"/>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 xml:space="preserve">retired </w:t>
      </w:r>
    </w:p>
    <w:p w14:paraId="04CF69EA" w14:textId="77777777" w:rsidR="00395F3D" w:rsidRPr="00CC77F7" w:rsidRDefault="00395F3D" w:rsidP="00395F3D">
      <w:pPr>
        <w:pStyle w:val="Answer"/>
        <w:rPr>
          <w:rFonts w:ascii="Courier New" w:hAnsi="Courier New" w:cs="Courier New"/>
          <w:sz w:val="20"/>
          <w:szCs w:val="20"/>
        </w:rPr>
      </w:pPr>
      <w:r>
        <w:rPr>
          <w:rFonts w:ascii="Courier New" w:hAnsi="Courier New" w:cs="Courier New"/>
          <w:sz w:val="20"/>
          <w:szCs w:val="20"/>
        </w:rPr>
        <w:t>8</w:t>
      </w:r>
      <w:r w:rsidRPr="00CC77F7">
        <w:rPr>
          <w:rFonts w:ascii="Courier New" w:hAnsi="Courier New" w:cs="Courier New"/>
          <w:sz w:val="20"/>
          <w:szCs w:val="20"/>
        </w:rPr>
        <w:tab/>
        <w:t>disabled/on disability (</w:t>
      </w:r>
      <w:r>
        <w:rPr>
          <w:rFonts w:ascii="Courier New" w:hAnsi="Courier New" w:cs="Courier New"/>
          <w:sz w:val="20"/>
          <w:szCs w:val="20"/>
        </w:rPr>
        <w:t>vol</w:t>
      </w:r>
      <w:r w:rsidRPr="00CC77F7">
        <w:rPr>
          <w:rFonts w:ascii="Courier New" w:hAnsi="Courier New" w:cs="Courier New"/>
          <w:sz w:val="20"/>
          <w:szCs w:val="20"/>
        </w:rPr>
        <w:t>)</w:t>
      </w:r>
    </w:p>
    <w:p w14:paraId="241EF64C" w14:textId="77777777" w:rsidR="00395F3D" w:rsidRDefault="00395F3D" w:rsidP="00395F3D">
      <w:pPr>
        <w:pStyle w:val="Answer"/>
        <w:rPr>
          <w:rFonts w:ascii="Courier New" w:hAnsi="Courier New" w:cs="Courier New"/>
          <w:sz w:val="20"/>
          <w:szCs w:val="20"/>
        </w:rPr>
      </w:pPr>
      <w:r w:rsidRPr="00CC77F7">
        <w:rPr>
          <w:rFonts w:ascii="Courier New" w:hAnsi="Courier New" w:cs="Courier New"/>
          <w:sz w:val="20"/>
          <w:szCs w:val="20"/>
        </w:rPr>
        <w:t xml:space="preserve">9 </w:t>
      </w:r>
      <w:r w:rsidRPr="00CC77F7">
        <w:rPr>
          <w:rFonts w:ascii="Courier New" w:hAnsi="Courier New" w:cs="Courier New"/>
          <w:sz w:val="20"/>
          <w:szCs w:val="20"/>
        </w:rPr>
        <w:tab/>
        <w:t>don’t know/refuse (</w:t>
      </w:r>
      <w:r>
        <w:rPr>
          <w:rFonts w:ascii="Courier New" w:hAnsi="Courier New" w:cs="Courier New"/>
          <w:sz w:val="20"/>
          <w:szCs w:val="20"/>
        </w:rPr>
        <w:t>vol</w:t>
      </w:r>
      <w:r w:rsidRPr="00CC77F7">
        <w:rPr>
          <w:rFonts w:ascii="Courier New" w:hAnsi="Courier New" w:cs="Courier New"/>
          <w:sz w:val="20"/>
          <w:szCs w:val="20"/>
        </w:rPr>
        <w:t>)</w:t>
      </w:r>
    </w:p>
    <w:p w14:paraId="52DB959A" w14:textId="35B56148" w:rsidR="00395F3D" w:rsidRDefault="00395F3D" w:rsidP="00395F3D">
      <w:pPr>
        <w:rPr>
          <w:rFonts w:ascii="Courier New" w:hAnsi="Courier New" w:cs="Courier New"/>
          <w:sz w:val="20"/>
          <w:szCs w:val="20"/>
        </w:rPr>
      </w:pPr>
    </w:p>
    <w:p w14:paraId="4D072689" w14:textId="77777777" w:rsidR="00395F3D" w:rsidRPr="00CC77F7" w:rsidRDefault="00395F3D" w:rsidP="00395F3D">
      <w:pPr>
        <w:ind w:left="540" w:hanging="540"/>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7</w:t>
      </w:r>
      <w:r w:rsidRPr="00CC77F7">
        <w:rPr>
          <w:rFonts w:ascii="Courier New" w:hAnsi="Courier New" w:cs="Courier New"/>
          <w:sz w:val="20"/>
          <w:szCs w:val="20"/>
        </w:rPr>
        <w:t>.</w:t>
      </w:r>
      <w:r w:rsidRPr="00CC77F7">
        <w:rPr>
          <w:rFonts w:ascii="Courier New" w:hAnsi="Courier New" w:cs="Courier New"/>
          <w:sz w:val="20"/>
          <w:szCs w:val="20"/>
        </w:rPr>
        <w:tab/>
        <w:t>What was the last grade of school that you completed?</w:t>
      </w:r>
      <w:r>
        <w:rPr>
          <w:rFonts w:ascii="Courier New" w:hAnsi="Courier New" w:cs="Courier New"/>
          <w:sz w:val="20"/>
          <w:szCs w:val="20"/>
        </w:rPr>
        <w:t xml:space="preserve"> </w:t>
      </w:r>
      <w:r w:rsidRPr="00CC77F7">
        <w:rPr>
          <w:rFonts w:ascii="Courier New" w:hAnsi="Courier New" w:cs="Courier New"/>
          <w:sz w:val="20"/>
          <w:szCs w:val="20"/>
        </w:rPr>
        <w:t>[IF NECESSARY: READ LIST; ENTER "ASSOCIATES DEGREE" AS PUNCH &lt;3&gt;</w:t>
      </w:r>
      <w:r>
        <w:rPr>
          <w:rFonts w:ascii="Courier New" w:hAnsi="Courier New" w:cs="Courier New"/>
          <w:sz w:val="20"/>
          <w:szCs w:val="20"/>
        </w:rPr>
        <w:t xml:space="preserve"> </w:t>
      </w:r>
      <w:r w:rsidRPr="00CC77F7">
        <w:rPr>
          <w:rFonts w:ascii="Courier New" w:hAnsi="Courier New" w:cs="Courier New"/>
          <w:sz w:val="20"/>
          <w:szCs w:val="20"/>
        </w:rPr>
        <w:t>SOME COLLEGE]</w:t>
      </w:r>
      <w:r w:rsidRPr="00CC77F7">
        <w:rPr>
          <w:rFonts w:ascii="Courier New" w:hAnsi="Courier New" w:cs="Courier New"/>
          <w:sz w:val="20"/>
          <w:szCs w:val="20"/>
        </w:rPr>
        <w:cr/>
      </w:r>
    </w:p>
    <w:p w14:paraId="265E3DB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 xml:space="preserve">some high school or less </w:t>
      </w:r>
    </w:p>
    <w:p w14:paraId="0871AD09"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high school graduate/GED</w:t>
      </w:r>
    </w:p>
    <w:p w14:paraId="0C07DDC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some college</w:t>
      </w:r>
    </w:p>
    <w:p w14:paraId="24D4EFC5"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 xml:space="preserve">college graduate </w:t>
      </w:r>
    </w:p>
    <w:p w14:paraId="17FF1A6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 xml:space="preserve">post graduate </w:t>
      </w:r>
    </w:p>
    <w:p w14:paraId="30A5BAD7" w14:textId="77777777" w:rsidR="00395F3D" w:rsidRPr="00CC77F7" w:rsidRDefault="00395F3D" w:rsidP="00395F3D">
      <w:pPr>
        <w:pStyle w:val="Answer"/>
        <w:tabs>
          <w:tab w:val="left" w:pos="8436"/>
        </w:tabs>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trade school (</w:t>
      </w:r>
      <w:r>
        <w:rPr>
          <w:rFonts w:ascii="Courier New" w:hAnsi="Courier New" w:cs="Courier New"/>
          <w:sz w:val="20"/>
          <w:szCs w:val="20"/>
        </w:rPr>
        <w:t>vol</w:t>
      </w:r>
      <w:r w:rsidRPr="00CC77F7">
        <w:rPr>
          <w:rFonts w:ascii="Courier New" w:hAnsi="Courier New" w:cs="Courier New"/>
          <w:sz w:val="20"/>
          <w:szCs w:val="20"/>
        </w:rPr>
        <w:t>)</w:t>
      </w:r>
    </w:p>
    <w:p w14:paraId="60FD8B84" w14:textId="023DD6AA" w:rsidR="002C7DEF"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79DE36BE" w14:textId="334D4F94" w:rsidR="00395F3D" w:rsidRPr="002C7DEF" w:rsidRDefault="002C7DEF" w:rsidP="002C7DEF">
      <w:pPr>
        <w:rPr>
          <w:rFonts w:ascii="Courier New" w:eastAsia="Times New Roman" w:hAnsi="Courier New" w:cs="Courier New"/>
          <w:sz w:val="20"/>
          <w:szCs w:val="20"/>
          <w:lang w:val="en-US" w:eastAsia="en-US"/>
        </w:rPr>
      </w:pPr>
      <w:r>
        <w:rPr>
          <w:rFonts w:ascii="Courier New" w:hAnsi="Courier New" w:cs="Courier New"/>
          <w:sz w:val="20"/>
          <w:szCs w:val="20"/>
        </w:rPr>
        <w:br w:type="page"/>
      </w:r>
    </w:p>
    <w:p w14:paraId="5CE71786" w14:textId="6D8048B4" w:rsidR="00395F3D" w:rsidRPr="00CC77F7" w:rsidRDefault="00395F3D" w:rsidP="00395F3D">
      <w:pPr>
        <w:pStyle w:val="Question"/>
        <w:rPr>
          <w:rFonts w:ascii="Courier New" w:hAnsi="Courier New" w:cs="Courier New"/>
          <w:sz w:val="20"/>
          <w:szCs w:val="20"/>
        </w:rPr>
      </w:pPr>
      <w:r>
        <w:rPr>
          <w:rFonts w:ascii="Courier New" w:hAnsi="Courier New" w:cs="Courier New"/>
          <w:sz w:val="20"/>
          <w:szCs w:val="20"/>
        </w:rPr>
        <w:lastRenderedPageBreak/>
        <w:t>D8</w:t>
      </w:r>
      <w:r w:rsidRPr="00CC77F7">
        <w:rPr>
          <w:rFonts w:ascii="Courier New" w:hAnsi="Courier New" w:cs="Courier New"/>
          <w:sz w:val="20"/>
          <w:szCs w:val="20"/>
        </w:rPr>
        <w:t>.</w:t>
      </w:r>
      <w:r w:rsidRPr="00CC77F7">
        <w:rPr>
          <w:rFonts w:ascii="Courier New" w:hAnsi="Courier New" w:cs="Courier New"/>
          <w:sz w:val="20"/>
          <w:szCs w:val="20"/>
        </w:rPr>
        <w:tab/>
        <w:t>Are you of Hispanic, Latino, or Spanish origin?</w:t>
      </w:r>
    </w:p>
    <w:p w14:paraId="287E5D4D" w14:textId="77777777" w:rsidR="00395F3D" w:rsidRPr="00CC77F7" w:rsidRDefault="00395F3D" w:rsidP="00395F3D">
      <w:pPr>
        <w:pStyle w:val="Question"/>
        <w:ind w:firstLine="0"/>
        <w:rPr>
          <w:rFonts w:ascii="Courier New" w:hAnsi="Courier New" w:cs="Courier New"/>
          <w:sz w:val="20"/>
          <w:szCs w:val="20"/>
        </w:rPr>
      </w:pPr>
    </w:p>
    <w:p w14:paraId="12CE22D9"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[IF NECESSARY: Such as Mexican-American, Latin American, Central or South American, or Spanish-American?]</w:t>
      </w:r>
    </w:p>
    <w:p w14:paraId="091BAA70" w14:textId="77777777" w:rsidR="00395F3D" w:rsidRPr="00CC77F7" w:rsidRDefault="00395F3D" w:rsidP="00395F3D">
      <w:pPr>
        <w:pStyle w:val="Answer"/>
        <w:rPr>
          <w:rFonts w:ascii="Courier New" w:hAnsi="Courier New" w:cs="Courier New"/>
          <w:sz w:val="20"/>
          <w:szCs w:val="20"/>
        </w:rPr>
      </w:pPr>
    </w:p>
    <w:p w14:paraId="056648BB"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 Hispanic</w:t>
      </w:r>
    </w:p>
    <w:p w14:paraId="4000F0B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 NOT Hispanic</w:t>
      </w:r>
    </w:p>
    <w:p w14:paraId="7F1EB06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know/refused (volunteered)</w:t>
      </w:r>
    </w:p>
    <w:p w14:paraId="57636F02" w14:textId="77777777" w:rsidR="00395F3D" w:rsidRPr="00CC77F7" w:rsidRDefault="00395F3D" w:rsidP="00395F3D">
      <w:pPr>
        <w:pStyle w:val="Question"/>
        <w:rPr>
          <w:rFonts w:ascii="Courier New" w:hAnsi="Courier New" w:cs="Courier New"/>
          <w:sz w:val="20"/>
          <w:szCs w:val="20"/>
        </w:rPr>
      </w:pPr>
    </w:p>
    <w:p w14:paraId="1CA69418" w14:textId="77777777" w:rsidR="00395F3D" w:rsidRPr="00A55DDF" w:rsidRDefault="00395F3D" w:rsidP="00395F3D">
      <w:pPr>
        <w:rPr>
          <w:rFonts w:ascii="Courier New" w:hAnsi="Courier New" w:cs="Courier New"/>
          <w:sz w:val="20"/>
          <w:szCs w:val="20"/>
        </w:rPr>
      </w:pPr>
      <w:r>
        <w:rPr>
          <w:rFonts w:ascii="Courier New" w:hAnsi="Courier New" w:cs="Courier New"/>
          <w:sz w:val="20"/>
          <w:szCs w:val="20"/>
        </w:rPr>
        <w:t xml:space="preserve">Race  </w:t>
      </w:r>
      <w:r w:rsidRPr="00A55DDF">
        <w:rPr>
          <w:rFonts w:ascii="Courier New" w:hAnsi="Courier New" w:cs="Courier New"/>
          <w:sz w:val="20"/>
          <w:szCs w:val="20"/>
        </w:rPr>
        <w:tab/>
      </w:r>
      <w:r>
        <w:rPr>
          <w:rFonts w:ascii="Courier New" w:hAnsi="Courier New" w:cs="Courier New"/>
          <w:sz w:val="20"/>
          <w:szCs w:val="20"/>
        </w:rPr>
        <w:t>Race/Ethnicity</w:t>
      </w:r>
    </w:p>
    <w:p w14:paraId="3D8C1391" w14:textId="77777777" w:rsidR="00395F3D" w:rsidRPr="00A55DDF" w:rsidRDefault="00395F3D" w:rsidP="00395F3D">
      <w:pPr>
        <w:pStyle w:val="Question"/>
        <w:rPr>
          <w:rFonts w:ascii="Courier New" w:hAnsi="Courier New" w:cs="Courier New"/>
          <w:sz w:val="20"/>
          <w:szCs w:val="20"/>
        </w:rPr>
      </w:pPr>
    </w:p>
    <w:p w14:paraId="41D77A04"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t>Asian, non-Hispanic</w:t>
      </w:r>
      <w:r w:rsidRPr="00A55DDF">
        <w:rPr>
          <w:rFonts w:ascii="Courier New" w:hAnsi="Courier New" w:cs="Courier New"/>
          <w:sz w:val="20"/>
          <w:szCs w:val="20"/>
        </w:rPr>
        <w:tab/>
      </w:r>
    </w:p>
    <w:p w14:paraId="0270CB37"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2</w:t>
      </w:r>
      <w:r w:rsidRPr="00A55DDF">
        <w:rPr>
          <w:rFonts w:ascii="Courier New" w:hAnsi="Courier New" w:cs="Courier New"/>
          <w:sz w:val="20"/>
          <w:szCs w:val="20"/>
        </w:rPr>
        <w:tab/>
        <w:t>black, non-Hispanic</w:t>
      </w:r>
    </w:p>
    <w:p w14:paraId="3C30B5B4"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3</w:t>
      </w:r>
      <w:r w:rsidRPr="00A55DDF">
        <w:rPr>
          <w:rFonts w:ascii="Courier New" w:hAnsi="Courier New" w:cs="Courier New"/>
          <w:sz w:val="20"/>
          <w:szCs w:val="20"/>
        </w:rPr>
        <w:tab/>
        <w:t xml:space="preserve">Hispanic or Latino, any race </w:t>
      </w:r>
      <w:r w:rsidRPr="00A55DDF">
        <w:rPr>
          <w:rFonts w:ascii="Courier New" w:hAnsi="Courier New" w:cs="Courier New"/>
          <w:sz w:val="20"/>
          <w:szCs w:val="20"/>
        </w:rPr>
        <w:tab/>
      </w:r>
    </w:p>
    <w:p w14:paraId="33B78120"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4</w:t>
      </w:r>
      <w:r w:rsidRPr="00A55DDF">
        <w:rPr>
          <w:rFonts w:ascii="Courier New" w:hAnsi="Courier New" w:cs="Courier New"/>
          <w:sz w:val="20"/>
          <w:szCs w:val="20"/>
        </w:rPr>
        <w:tab/>
        <w:t>white, non-Hispanic</w:t>
      </w:r>
    </w:p>
    <w:p w14:paraId="21E18517"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5</w:t>
      </w:r>
      <w:r w:rsidRPr="00A55DDF">
        <w:rPr>
          <w:rFonts w:ascii="Courier New" w:hAnsi="Courier New" w:cs="Courier New"/>
          <w:sz w:val="20"/>
          <w:szCs w:val="20"/>
        </w:rPr>
        <w:tab/>
        <w:t>other, non-Hispanic</w:t>
      </w:r>
    </w:p>
    <w:p w14:paraId="63BB7C60"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6</w:t>
      </w:r>
      <w:r w:rsidRPr="00A55DDF">
        <w:rPr>
          <w:rFonts w:ascii="Courier New" w:hAnsi="Courier New" w:cs="Courier New"/>
          <w:sz w:val="20"/>
          <w:szCs w:val="20"/>
        </w:rPr>
        <w:tab/>
        <w:t>multi-race, non-Hispanic</w:t>
      </w:r>
      <w:r w:rsidRPr="00A55DDF">
        <w:rPr>
          <w:rFonts w:ascii="Courier New" w:hAnsi="Courier New" w:cs="Courier New"/>
          <w:sz w:val="20"/>
          <w:szCs w:val="20"/>
        </w:rPr>
        <w:tab/>
      </w:r>
    </w:p>
    <w:p w14:paraId="2A9F517B" w14:textId="77777777" w:rsidR="00395F3D" w:rsidRPr="00A55DDF" w:rsidRDefault="00395F3D" w:rsidP="00395F3D">
      <w:pPr>
        <w:ind w:left="720" w:firstLine="720"/>
        <w:rPr>
          <w:rFonts w:ascii="Courier New" w:hAnsi="Courier New" w:cs="Courier New"/>
          <w:sz w:val="20"/>
          <w:szCs w:val="20"/>
        </w:rPr>
      </w:pPr>
      <w:r w:rsidRPr="00A55DDF">
        <w:rPr>
          <w:rFonts w:ascii="Courier New" w:hAnsi="Courier New" w:cs="Courier New"/>
          <w:sz w:val="20"/>
          <w:szCs w:val="20"/>
        </w:rPr>
        <w:t>9</w:t>
      </w:r>
      <w:r w:rsidRPr="00A55DDF">
        <w:rPr>
          <w:rFonts w:ascii="Courier New" w:hAnsi="Courier New" w:cs="Courier New"/>
          <w:sz w:val="20"/>
          <w:szCs w:val="20"/>
        </w:rPr>
        <w:tab/>
        <w:t>refuse</w:t>
      </w:r>
    </w:p>
    <w:p w14:paraId="3D05B706" w14:textId="77777777" w:rsidR="00395F3D" w:rsidRPr="00CC77F7" w:rsidRDefault="00395F3D" w:rsidP="00395F3D">
      <w:pPr>
        <w:rPr>
          <w:rFonts w:ascii="Courier New" w:hAnsi="Courier New" w:cs="Courier New"/>
          <w:sz w:val="20"/>
          <w:szCs w:val="20"/>
        </w:rPr>
      </w:pPr>
    </w:p>
    <w:p w14:paraId="1F4B24C4" w14:textId="77777777" w:rsidR="00395F3D" w:rsidRPr="00CC77F7" w:rsidRDefault="00395F3D" w:rsidP="00395F3D">
      <w:pPr>
        <w:pStyle w:val="Question"/>
        <w:rPr>
          <w:rFonts w:ascii="Courier New" w:hAnsi="Courier New" w:cs="Courier New"/>
          <w:sz w:val="20"/>
          <w:szCs w:val="20"/>
        </w:rPr>
      </w:pPr>
      <w:r w:rsidRPr="00CC77F7">
        <w:rPr>
          <w:rFonts w:ascii="Courier New" w:hAnsi="Courier New" w:cs="Courier New"/>
          <w:sz w:val="20"/>
          <w:szCs w:val="20"/>
        </w:rPr>
        <w:t>D</w:t>
      </w:r>
      <w:r>
        <w:rPr>
          <w:rFonts w:ascii="Courier New" w:hAnsi="Courier New" w:cs="Courier New"/>
          <w:sz w:val="20"/>
          <w:szCs w:val="20"/>
        </w:rPr>
        <w:t>9</w:t>
      </w:r>
      <w:r w:rsidRPr="00CC77F7">
        <w:rPr>
          <w:rFonts w:ascii="Courier New" w:hAnsi="Courier New" w:cs="Courier New"/>
          <w:sz w:val="20"/>
          <w:szCs w:val="20"/>
        </w:rPr>
        <w:t>.</w:t>
      </w:r>
      <w:r w:rsidRPr="00CC77F7">
        <w:rPr>
          <w:rFonts w:ascii="Courier New" w:hAnsi="Courier New" w:cs="Courier New"/>
          <w:sz w:val="20"/>
          <w:szCs w:val="20"/>
        </w:rPr>
        <w:tab/>
        <w:t xml:space="preserve">Were you born in the United States? </w:t>
      </w:r>
      <w:r w:rsidRPr="00CC77F7">
        <w:rPr>
          <w:rFonts w:ascii="Courier New" w:hAnsi="Courier New" w:cs="Courier New"/>
          <w:sz w:val="20"/>
          <w:szCs w:val="20"/>
        </w:rPr>
        <w:cr/>
      </w:r>
    </w:p>
    <w:p w14:paraId="20CE46E6" w14:textId="1A331CA8"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 xml:space="preserve">1 </w:t>
      </w:r>
      <w:r w:rsidRPr="00CC77F7">
        <w:rPr>
          <w:rFonts w:ascii="Courier New" w:hAnsi="Courier New" w:cs="Courier New"/>
          <w:sz w:val="20"/>
          <w:szCs w:val="20"/>
        </w:rPr>
        <w:tab/>
        <w:t xml:space="preserve">yes </w:t>
      </w:r>
      <w:r w:rsidRPr="00CC77F7">
        <w:rPr>
          <w:rFonts w:ascii="Courier New" w:hAnsi="Courier New" w:cs="Courier New"/>
          <w:sz w:val="20"/>
          <w:szCs w:val="20"/>
        </w:rPr>
        <w:tab/>
        <w:t>[SKIP TO D</w:t>
      </w:r>
      <w:r>
        <w:rPr>
          <w:rFonts w:ascii="Courier New" w:hAnsi="Courier New" w:cs="Courier New"/>
          <w:sz w:val="20"/>
          <w:szCs w:val="20"/>
        </w:rPr>
        <w:t>1</w:t>
      </w:r>
      <w:r w:rsidR="002C7DEF">
        <w:rPr>
          <w:rFonts w:ascii="Courier New" w:hAnsi="Courier New" w:cs="Courier New"/>
          <w:sz w:val="20"/>
          <w:szCs w:val="20"/>
        </w:rPr>
        <w:t>1</w:t>
      </w:r>
      <w:r w:rsidRPr="00CC77F7">
        <w:rPr>
          <w:rFonts w:ascii="Courier New" w:hAnsi="Courier New" w:cs="Courier New"/>
          <w:sz w:val="20"/>
          <w:szCs w:val="20"/>
        </w:rPr>
        <w:t>]</w:t>
      </w:r>
    </w:p>
    <w:p w14:paraId="2482BB46" w14:textId="77777777" w:rsidR="00395F3D" w:rsidRPr="00CC77F7" w:rsidRDefault="00395F3D" w:rsidP="00395F3D">
      <w:pPr>
        <w:pStyle w:val="Answer"/>
        <w:tabs>
          <w:tab w:val="clear" w:pos="9240"/>
        </w:tabs>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 xml:space="preserve">no </w:t>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r>
      <w:r>
        <w:rPr>
          <w:rFonts w:ascii="Courier New" w:hAnsi="Courier New" w:cs="Courier New"/>
          <w:sz w:val="20"/>
          <w:szCs w:val="20"/>
        </w:rPr>
        <w:tab/>
        <w:t xml:space="preserve">     [ASK D9</w:t>
      </w:r>
      <w:r w:rsidRPr="00CC77F7">
        <w:rPr>
          <w:rFonts w:ascii="Courier New" w:hAnsi="Courier New" w:cs="Courier New"/>
          <w:sz w:val="20"/>
          <w:szCs w:val="20"/>
        </w:rPr>
        <w:t>a]</w:t>
      </w:r>
      <w:r w:rsidRPr="00CC77F7">
        <w:rPr>
          <w:rFonts w:ascii="Courier New" w:hAnsi="Courier New" w:cs="Courier New"/>
          <w:sz w:val="20"/>
          <w:szCs w:val="20"/>
        </w:rPr>
        <w:tab/>
      </w:r>
    </w:p>
    <w:p w14:paraId="46573E7A" w14:textId="77777777" w:rsidR="00395F3D" w:rsidRPr="00CC77F7" w:rsidRDefault="00395F3D" w:rsidP="00395F3D">
      <w:pPr>
        <w:pStyle w:val="Answer"/>
        <w:tabs>
          <w:tab w:val="clear" w:pos="9240"/>
          <w:tab w:val="right" w:pos="8190"/>
        </w:tabs>
        <w:rPr>
          <w:rFonts w:ascii="Courier New" w:hAnsi="Courier New" w:cs="Courier New"/>
          <w:sz w:val="20"/>
          <w:szCs w:val="20"/>
        </w:rPr>
      </w:pPr>
      <w:r>
        <w:rPr>
          <w:rFonts w:ascii="Courier New" w:hAnsi="Courier New" w:cs="Courier New"/>
          <w:sz w:val="20"/>
          <w:szCs w:val="20"/>
        </w:rPr>
        <w:t xml:space="preserve">9 </w:t>
      </w:r>
      <w:r>
        <w:rPr>
          <w:rFonts w:ascii="Courier New" w:hAnsi="Courier New" w:cs="Courier New"/>
          <w:sz w:val="20"/>
          <w:szCs w:val="20"/>
        </w:rPr>
        <w:tab/>
        <w:t>don’t know/refuse</w:t>
      </w:r>
      <w:r w:rsidRPr="00CC77F7">
        <w:rPr>
          <w:rFonts w:ascii="Courier New" w:hAnsi="Courier New" w:cs="Courier New"/>
          <w:sz w:val="20"/>
          <w:szCs w:val="20"/>
        </w:rPr>
        <w:t xml:space="preserve"> (</w:t>
      </w:r>
      <w:r>
        <w:rPr>
          <w:rFonts w:ascii="Courier New" w:hAnsi="Courier New" w:cs="Courier New"/>
          <w:sz w:val="20"/>
          <w:szCs w:val="20"/>
        </w:rPr>
        <w:t>vol</w:t>
      </w:r>
      <w:r w:rsidRPr="00CC77F7">
        <w:rPr>
          <w:rFonts w:ascii="Courier New" w:hAnsi="Courier New" w:cs="Courier New"/>
          <w:sz w:val="20"/>
          <w:szCs w:val="20"/>
        </w:rPr>
        <w:t>)</w:t>
      </w:r>
      <w:r w:rsidRPr="005028D7">
        <w:rPr>
          <w:rFonts w:ascii="Courier New" w:hAnsi="Courier New" w:cs="Courier New"/>
          <w:sz w:val="20"/>
          <w:szCs w:val="20"/>
        </w:rPr>
        <w:t xml:space="preserve"> </w:t>
      </w:r>
      <w:r>
        <w:rPr>
          <w:rFonts w:ascii="Courier New" w:hAnsi="Courier New" w:cs="Courier New"/>
          <w:sz w:val="20"/>
          <w:szCs w:val="20"/>
        </w:rPr>
        <w:tab/>
        <w:t>[ASK D9</w:t>
      </w:r>
      <w:r w:rsidRPr="00CC77F7">
        <w:rPr>
          <w:rFonts w:ascii="Courier New" w:hAnsi="Courier New" w:cs="Courier New"/>
          <w:sz w:val="20"/>
          <w:szCs w:val="20"/>
        </w:rPr>
        <w:t>a]</w:t>
      </w:r>
      <w:r w:rsidRPr="00CC77F7">
        <w:rPr>
          <w:rFonts w:ascii="Courier New" w:hAnsi="Courier New" w:cs="Courier New"/>
          <w:sz w:val="20"/>
          <w:szCs w:val="20"/>
        </w:rPr>
        <w:tab/>
      </w:r>
    </w:p>
    <w:p w14:paraId="6965D845" w14:textId="37F2BDFA" w:rsidR="00622609" w:rsidRDefault="00622609" w:rsidP="002C7DEF">
      <w:pPr>
        <w:pStyle w:val="Answer"/>
        <w:ind w:left="0" w:firstLine="0"/>
        <w:rPr>
          <w:rFonts w:ascii="Courier New" w:hAnsi="Courier New" w:cs="Courier New"/>
          <w:sz w:val="20"/>
          <w:szCs w:val="20"/>
        </w:rPr>
      </w:pPr>
    </w:p>
    <w:p w14:paraId="3EE9FC23" w14:textId="0A61EA4A" w:rsidR="00395F3D" w:rsidRPr="00CC77F7" w:rsidRDefault="00395F3D" w:rsidP="00896F53">
      <w:pPr>
        <w:pStyle w:val="Question"/>
        <w:ind w:left="450" w:hanging="450"/>
        <w:rPr>
          <w:rFonts w:ascii="Courier New" w:hAnsi="Courier New" w:cs="Courier New"/>
          <w:sz w:val="20"/>
          <w:szCs w:val="20"/>
        </w:rPr>
      </w:pPr>
      <w:r>
        <w:rPr>
          <w:rFonts w:ascii="Courier New" w:hAnsi="Courier New" w:cs="Courier New"/>
          <w:sz w:val="20"/>
          <w:szCs w:val="20"/>
        </w:rPr>
        <w:t xml:space="preserve">D11. </w:t>
      </w:r>
      <w:r w:rsidRPr="00CC77F7">
        <w:rPr>
          <w:rFonts w:ascii="Courier New" w:hAnsi="Courier New" w:cs="Courier New"/>
          <w:sz w:val="20"/>
          <w:szCs w:val="20"/>
        </w:rPr>
        <w:t xml:space="preserve">Which of the following </w:t>
      </w:r>
      <w:r w:rsidRPr="00CC77F7">
        <w:rPr>
          <w:rFonts w:ascii="Courier New" w:hAnsi="Courier New" w:cs="Courier New"/>
          <w:b/>
          <w:bCs/>
          <w:sz w:val="20"/>
          <w:szCs w:val="20"/>
          <w:u w:val="single"/>
        </w:rPr>
        <w:t>categories</w:t>
      </w:r>
      <w:r w:rsidRPr="00CC77F7">
        <w:rPr>
          <w:rFonts w:ascii="Courier New" w:hAnsi="Courier New" w:cs="Courier New"/>
          <w:sz w:val="20"/>
          <w:szCs w:val="20"/>
        </w:rPr>
        <w:t xml:space="preserve"> best describes your total annual household income before taxes, from all sources? </w:t>
      </w:r>
    </w:p>
    <w:p w14:paraId="317AB2CB" w14:textId="77777777" w:rsidR="00395F3D" w:rsidRPr="00CC77F7" w:rsidRDefault="00395F3D" w:rsidP="00395F3D">
      <w:pPr>
        <w:pStyle w:val="Question"/>
        <w:rPr>
          <w:rFonts w:ascii="Courier New" w:hAnsi="Courier New" w:cs="Courier New"/>
          <w:sz w:val="20"/>
          <w:szCs w:val="20"/>
        </w:rPr>
      </w:pPr>
    </w:p>
    <w:p w14:paraId="4B29D4AF"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[PROBE: your best estimate is fine AND/OR REREAD LIST BEFORE ACCEPTING DON'T KNOW OR REFUSED"]</w:t>
      </w:r>
      <w:r w:rsidRPr="00CC77F7">
        <w:rPr>
          <w:rFonts w:ascii="Courier New" w:hAnsi="Courier New" w:cs="Courier New"/>
          <w:sz w:val="20"/>
          <w:szCs w:val="20"/>
        </w:rPr>
        <w:cr/>
      </w:r>
    </w:p>
    <w:p w14:paraId="1ED12D98" w14:textId="77777777" w:rsidR="00395F3D" w:rsidRPr="00CC77F7" w:rsidRDefault="00395F3D" w:rsidP="00395F3D">
      <w:pPr>
        <w:pStyle w:val="Question"/>
        <w:ind w:firstLine="0"/>
        <w:rPr>
          <w:rFonts w:ascii="Courier New" w:hAnsi="Courier New" w:cs="Courier New"/>
          <w:sz w:val="20"/>
          <w:szCs w:val="20"/>
        </w:rPr>
      </w:pPr>
      <w:r w:rsidRPr="00CC77F7">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59CEE8E6" w14:textId="77777777" w:rsidR="00395F3D" w:rsidRPr="00CC77F7" w:rsidRDefault="00395F3D" w:rsidP="00395F3D">
      <w:pPr>
        <w:rPr>
          <w:rFonts w:ascii="Courier New" w:hAnsi="Courier New" w:cs="Courier New"/>
          <w:sz w:val="20"/>
          <w:szCs w:val="20"/>
        </w:rPr>
      </w:pPr>
    </w:p>
    <w:p w14:paraId="71C9A0B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under $20,000</w:t>
      </w:r>
    </w:p>
    <w:p w14:paraId="5F283CB0"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$20,000 to under $40,000</w:t>
      </w:r>
    </w:p>
    <w:p w14:paraId="25AD1776"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3</w:t>
      </w:r>
      <w:r w:rsidRPr="00CC77F7">
        <w:rPr>
          <w:rFonts w:ascii="Courier New" w:hAnsi="Courier New" w:cs="Courier New"/>
          <w:sz w:val="20"/>
          <w:szCs w:val="20"/>
        </w:rPr>
        <w:tab/>
        <w:t>$40,000 to under $60,000</w:t>
      </w:r>
    </w:p>
    <w:p w14:paraId="7C69D671"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4</w:t>
      </w:r>
      <w:r w:rsidRPr="00CC77F7">
        <w:rPr>
          <w:rFonts w:ascii="Courier New" w:hAnsi="Courier New" w:cs="Courier New"/>
          <w:sz w:val="20"/>
          <w:szCs w:val="20"/>
        </w:rPr>
        <w:tab/>
        <w:t>$60,000 to under $80,000</w:t>
      </w:r>
    </w:p>
    <w:p w14:paraId="03549F52"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5</w:t>
      </w:r>
      <w:r w:rsidRPr="00CC77F7">
        <w:rPr>
          <w:rFonts w:ascii="Courier New" w:hAnsi="Courier New" w:cs="Courier New"/>
          <w:sz w:val="20"/>
          <w:szCs w:val="20"/>
        </w:rPr>
        <w:tab/>
        <w:t>$80,000 to under $100,000</w:t>
      </w:r>
    </w:p>
    <w:p w14:paraId="6070C06A"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6</w:t>
      </w:r>
      <w:r w:rsidRPr="00CC77F7">
        <w:rPr>
          <w:rFonts w:ascii="Courier New" w:hAnsi="Courier New" w:cs="Courier New"/>
          <w:sz w:val="20"/>
          <w:szCs w:val="20"/>
        </w:rPr>
        <w:tab/>
        <w:t>$100,000 to under $200,000</w:t>
      </w:r>
    </w:p>
    <w:p w14:paraId="6092821E"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7</w:t>
      </w:r>
      <w:r w:rsidRPr="00CC77F7">
        <w:rPr>
          <w:rFonts w:ascii="Courier New" w:hAnsi="Courier New" w:cs="Courier New"/>
          <w:sz w:val="20"/>
          <w:szCs w:val="20"/>
        </w:rPr>
        <w:tab/>
        <w:t>$200,000 or more</w:t>
      </w:r>
    </w:p>
    <w:p w14:paraId="6F96A10C"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don’t know/refuse (</w:t>
      </w:r>
      <w:r>
        <w:rPr>
          <w:rFonts w:ascii="Courier New" w:hAnsi="Courier New" w:cs="Courier New"/>
          <w:sz w:val="20"/>
          <w:szCs w:val="20"/>
        </w:rPr>
        <w:t>vol</w:t>
      </w:r>
      <w:r w:rsidRPr="00CC77F7">
        <w:rPr>
          <w:rFonts w:ascii="Courier New" w:hAnsi="Courier New" w:cs="Courier New"/>
          <w:sz w:val="20"/>
          <w:szCs w:val="20"/>
        </w:rPr>
        <w:t>)</w:t>
      </w:r>
    </w:p>
    <w:p w14:paraId="00AD35A3" w14:textId="77777777" w:rsidR="00395F3D" w:rsidRDefault="00395F3D" w:rsidP="00395F3D">
      <w:pPr>
        <w:rPr>
          <w:rFonts w:ascii="Courier New" w:hAnsi="Courier New" w:cs="Courier New"/>
          <w:sz w:val="20"/>
          <w:szCs w:val="20"/>
        </w:rPr>
      </w:pPr>
    </w:p>
    <w:p w14:paraId="0FEF4D77" w14:textId="1FB4A4FD" w:rsidR="00395F3D" w:rsidRPr="001D1173" w:rsidRDefault="00395F3D" w:rsidP="00896F53">
      <w:pPr>
        <w:ind w:left="630" w:hanging="630"/>
        <w:rPr>
          <w:rFonts w:ascii="Courier New" w:hAnsi="Courier New" w:cs="Courier New"/>
          <w:sz w:val="20"/>
          <w:szCs w:val="20"/>
        </w:rPr>
      </w:pPr>
      <w:r>
        <w:rPr>
          <w:rFonts w:ascii="Courier New" w:hAnsi="Courier New" w:cs="Courier New"/>
          <w:sz w:val="20"/>
          <w:szCs w:val="20"/>
        </w:rPr>
        <w:t xml:space="preserve">D15. </w:t>
      </w:r>
      <w:r w:rsidRPr="001D1173">
        <w:rPr>
          <w:rFonts w:ascii="Courier New" w:hAnsi="Courier New" w:cs="Courier New"/>
          <w:sz w:val="20"/>
          <w:szCs w:val="20"/>
        </w:rPr>
        <w:t>Finally, would you be willing to talk about these questions with a reporter from a news organization in your region for a story about this survey? If you are willing to be contacted by a reporter, we will need to pass along your name and phone number.  This information would be used by the reporter only to facilitate contacting you.  Would you be willing to be contacted by a reporter, to share more of your opinions?</w:t>
      </w:r>
    </w:p>
    <w:p w14:paraId="6A7B77E4" w14:textId="77777777" w:rsidR="00395F3D" w:rsidRDefault="00395F3D" w:rsidP="00395F3D">
      <w:pPr>
        <w:rPr>
          <w:rFonts w:ascii="Courier New" w:hAnsi="Courier New" w:cs="Courier New"/>
          <w:sz w:val="20"/>
          <w:szCs w:val="20"/>
        </w:rPr>
      </w:pPr>
    </w:p>
    <w:p w14:paraId="1DB34ADF"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1</w:t>
      </w:r>
      <w:r w:rsidRPr="00CC77F7">
        <w:rPr>
          <w:rFonts w:ascii="Courier New" w:hAnsi="Courier New" w:cs="Courier New"/>
          <w:sz w:val="20"/>
          <w:szCs w:val="20"/>
        </w:rPr>
        <w:tab/>
        <w:t>yes</w:t>
      </w:r>
    </w:p>
    <w:p w14:paraId="024C1180" w14:textId="77777777" w:rsidR="00395F3D" w:rsidRPr="00CC77F7" w:rsidRDefault="00395F3D" w:rsidP="00395F3D">
      <w:pPr>
        <w:pStyle w:val="Answer"/>
        <w:rPr>
          <w:rFonts w:ascii="Courier New" w:hAnsi="Courier New" w:cs="Courier New"/>
          <w:sz w:val="20"/>
          <w:szCs w:val="20"/>
        </w:rPr>
      </w:pPr>
      <w:r w:rsidRPr="00CC77F7">
        <w:rPr>
          <w:rFonts w:ascii="Courier New" w:hAnsi="Courier New" w:cs="Courier New"/>
          <w:sz w:val="20"/>
          <w:szCs w:val="20"/>
        </w:rPr>
        <w:t>2</w:t>
      </w:r>
      <w:r w:rsidRPr="00CC77F7">
        <w:rPr>
          <w:rFonts w:ascii="Courier New" w:hAnsi="Courier New" w:cs="Courier New"/>
          <w:sz w:val="20"/>
          <w:szCs w:val="20"/>
        </w:rPr>
        <w:tab/>
        <w:t>no</w:t>
      </w:r>
    </w:p>
    <w:p w14:paraId="56901D33" w14:textId="35DF11E7" w:rsidR="00395F3D" w:rsidRPr="00CC77F7" w:rsidRDefault="00395F3D" w:rsidP="002C7DEF">
      <w:pPr>
        <w:pStyle w:val="Answer"/>
        <w:rPr>
          <w:rFonts w:ascii="Courier New" w:hAnsi="Courier New" w:cs="Courier New"/>
          <w:sz w:val="20"/>
          <w:szCs w:val="20"/>
        </w:rPr>
      </w:pPr>
      <w:r w:rsidRPr="00CC77F7">
        <w:rPr>
          <w:rFonts w:ascii="Courier New" w:hAnsi="Courier New" w:cs="Courier New"/>
          <w:sz w:val="20"/>
          <w:szCs w:val="20"/>
        </w:rPr>
        <w:t>9</w:t>
      </w:r>
      <w:r w:rsidRPr="00CC77F7">
        <w:rPr>
          <w:rFonts w:ascii="Courier New" w:hAnsi="Courier New" w:cs="Courier New"/>
          <w:sz w:val="20"/>
          <w:szCs w:val="20"/>
        </w:rPr>
        <w:tab/>
        <w:t>refuse (</w:t>
      </w:r>
      <w:r>
        <w:rPr>
          <w:rFonts w:ascii="Courier New" w:hAnsi="Courier New" w:cs="Courier New"/>
          <w:sz w:val="20"/>
          <w:szCs w:val="20"/>
        </w:rPr>
        <w:t>vol</w:t>
      </w:r>
      <w:r w:rsidRPr="00CC77F7">
        <w:rPr>
          <w:rFonts w:ascii="Courier New" w:hAnsi="Courier New" w:cs="Courier New"/>
          <w:sz w:val="20"/>
          <w:szCs w:val="20"/>
        </w:rPr>
        <w:t>)</w:t>
      </w:r>
    </w:p>
    <w:p w14:paraId="71BD1B12" w14:textId="77777777" w:rsidR="00395F3D" w:rsidRPr="00A55DDF" w:rsidRDefault="00395F3D" w:rsidP="00395F3D">
      <w:pPr>
        <w:rPr>
          <w:rFonts w:ascii="Courier New" w:hAnsi="Courier New" w:cs="Courier New"/>
          <w:sz w:val="20"/>
          <w:szCs w:val="20"/>
        </w:rPr>
      </w:pPr>
    </w:p>
    <w:p w14:paraId="7EC470CE" w14:textId="77777777" w:rsidR="00395F3D" w:rsidRPr="00A55DDF" w:rsidRDefault="00395F3D" w:rsidP="00395F3D">
      <w:pPr>
        <w:pStyle w:val="Question"/>
        <w:rPr>
          <w:rFonts w:ascii="Courier New" w:hAnsi="Courier New" w:cs="Courier New"/>
          <w:sz w:val="20"/>
          <w:szCs w:val="20"/>
        </w:rPr>
      </w:pPr>
      <w:r w:rsidRPr="00A55DDF">
        <w:rPr>
          <w:rFonts w:ascii="Courier New" w:hAnsi="Courier New" w:cs="Courier New"/>
          <w:sz w:val="20"/>
          <w:szCs w:val="20"/>
        </w:rPr>
        <w:t>language</w:t>
      </w:r>
      <w:r w:rsidRPr="00A55DDF">
        <w:rPr>
          <w:rFonts w:ascii="Courier New" w:hAnsi="Courier New" w:cs="Courier New"/>
          <w:sz w:val="20"/>
          <w:szCs w:val="20"/>
        </w:rPr>
        <w:tab/>
        <w:t>Language</w:t>
      </w:r>
    </w:p>
    <w:p w14:paraId="512884FF" w14:textId="77777777" w:rsidR="00395F3D" w:rsidRPr="00A55DDF" w:rsidRDefault="00395F3D" w:rsidP="00395F3D">
      <w:pPr>
        <w:rPr>
          <w:rFonts w:ascii="Courier New" w:hAnsi="Courier New" w:cs="Courier New"/>
          <w:sz w:val="20"/>
          <w:szCs w:val="20"/>
        </w:rPr>
      </w:pPr>
    </w:p>
    <w:p w14:paraId="1A8315B6"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0</w:t>
      </w:r>
      <w:r w:rsidRPr="00A55DDF">
        <w:rPr>
          <w:rFonts w:ascii="Courier New" w:hAnsi="Courier New" w:cs="Courier New"/>
          <w:sz w:val="20"/>
          <w:szCs w:val="20"/>
        </w:rPr>
        <w:tab/>
      </w:r>
      <w:proofErr w:type="spellStart"/>
      <w:r>
        <w:rPr>
          <w:rFonts w:ascii="Courier New" w:hAnsi="Courier New" w:cs="Courier New"/>
          <w:sz w:val="20"/>
          <w:szCs w:val="20"/>
        </w:rPr>
        <w:t>e</w:t>
      </w:r>
      <w:r w:rsidRPr="00A55DDF">
        <w:rPr>
          <w:rFonts w:ascii="Courier New" w:hAnsi="Courier New" w:cs="Courier New"/>
          <w:sz w:val="20"/>
          <w:szCs w:val="20"/>
        </w:rPr>
        <w:t>nglish</w:t>
      </w:r>
      <w:proofErr w:type="spellEnd"/>
    </w:p>
    <w:p w14:paraId="31E4B040" w14:textId="77777777" w:rsidR="00395F3D" w:rsidRPr="00A55DDF" w:rsidRDefault="00395F3D" w:rsidP="00395F3D">
      <w:pPr>
        <w:pStyle w:val="Answer"/>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proofErr w:type="spellStart"/>
      <w:r>
        <w:rPr>
          <w:rFonts w:ascii="Courier New" w:hAnsi="Courier New" w:cs="Courier New"/>
          <w:sz w:val="20"/>
          <w:szCs w:val="20"/>
        </w:rPr>
        <w:t>s</w:t>
      </w:r>
      <w:r w:rsidRPr="00A55DDF">
        <w:rPr>
          <w:rFonts w:ascii="Courier New" w:hAnsi="Courier New" w:cs="Courier New"/>
          <w:sz w:val="20"/>
          <w:szCs w:val="20"/>
        </w:rPr>
        <w:t>panish</w:t>
      </w:r>
      <w:proofErr w:type="spellEnd"/>
    </w:p>
    <w:p w14:paraId="30FD2113" w14:textId="77777777" w:rsidR="002C7DEF" w:rsidRDefault="002C7DEF">
      <w:pPr>
        <w:rPr>
          <w:rFonts w:ascii="Courier New" w:eastAsia="Times New Roman" w:hAnsi="Courier New" w:cs="Courier New"/>
          <w:sz w:val="20"/>
          <w:szCs w:val="20"/>
          <w:lang w:val="en-US" w:eastAsia="en-US"/>
        </w:rPr>
      </w:pPr>
      <w:r>
        <w:rPr>
          <w:rFonts w:ascii="Courier New" w:hAnsi="Courier New" w:cs="Courier New"/>
          <w:sz w:val="20"/>
          <w:szCs w:val="20"/>
        </w:rPr>
        <w:br w:type="page"/>
      </w:r>
    </w:p>
    <w:p w14:paraId="1559B09F" w14:textId="49BE9F96" w:rsidR="00395F3D" w:rsidRPr="00A55DDF" w:rsidRDefault="00395F3D" w:rsidP="00395F3D">
      <w:pPr>
        <w:pStyle w:val="Question"/>
        <w:rPr>
          <w:rFonts w:ascii="Courier New" w:hAnsi="Courier New" w:cs="Courier New"/>
          <w:sz w:val="20"/>
          <w:szCs w:val="20"/>
        </w:rPr>
      </w:pPr>
      <w:r w:rsidRPr="00A55DDF">
        <w:rPr>
          <w:rFonts w:ascii="Courier New" w:hAnsi="Courier New" w:cs="Courier New"/>
          <w:sz w:val="20"/>
          <w:szCs w:val="20"/>
        </w:rPr>
        <w:lastRenderedPageBreak/>
        <w:t xml:space="preserve">gender </w:t>
      </w:r>
      <w:r w:rsidRPr="00A55DDF">
        <w:rPr>
          <w:rFonts w:ascii="Courier New" w:hAnsi="Courier New" w:cs="Courier New"/>
          <w:sz w:val="20"/>
          <w:szCs w:val="20"/>
        </w:rPr>
        <w:tab/>
      </w:r>
      <w:proofErr w:type="spellStart"/>
      <w:r w:rsidRPr="00A55DDF">
        <w:rPr>
          <w:rFonts w:ascii="Courier New" w:hAnsi="Courier New" w:cs="Courier New"/>
          <w:sz w:val="20"/>
          <w:szCs w:val="20"/>
        </w:rPr>
        <w:t>Gender</w:t>
      </w:r>
      <w:proofErr w:type="spellEnd"/>
    </w:p>
    <w:p w14:paraId="2CD98B2B" w14:textId="77777777" w:rsidR="00395F3D" w:rsidRPr="00A55DDF" w:rsidRDefault="00395F3D" w:rsidP="00395F3D">
      <w:pPr>
        <w:pStyle w:val="Question"/>
        <w:ind w:left="1440" w:firstLine="0"/>
        <w:rPr>
          <w:rFonts w:ascii="Courier New" w:hAnsi="Courier New" w:cs="Courier New"/>
          <w:sz w:val="20"/>
          <w:szCs w:val="20"/>
        </w:rPr>
      </w:pPr>
    </w:p>
    <w:p w14:paraId="30BCCE6F" w14:textId="77777777" w:rsidR="00395F3D" w:rsidRPr="00A55DDF" w:rsidRDefault="00395F3D" w:rsidP="00395F3D">
      <w:pPr>
        <w:pStyle w:val="Question"/>
        <w:ind w:left="1440" w:firstLine="0"/>
        <w:rPr>
          <w:rFonts w:ascii="Courier New" w:hAnsi="Courier New" w:cs="Courier New"/>
          <w:sz w:val="20"/>
          <w:szCs w:val="20"/>
        </w:rPr>
      </w:pPr>
      <w:r w:rsidRPr="00A55DDF">
        <w:rPr>
          <w:rFonts w:ascii="Courier New" w:hAnsi="Courier New" w:cs="Courier New"/>
          <w:sz w:val="20"/>
          <w:szCs w:val="20"/>
        </w:rPr>
        <w:t>1</w:t>
      </w:r>
      <w:r w:rsidRPr="00A55DDF">
        <w:rPr>
          <w:rFonts w:ascii="Courier New" w:hAnsi="Courier New" w:cs="Courier New"/>
          <w:sz w:val="20"/>
          <w:szCs w:val="20"/>
        </w:rPr>
        <w:tab/>
      </w:r>
      <w:r>
        <w:rPr>
          <w:rFonts w:ascii="Courier New" w:hAnsi="Courier New" w:cs="Courier New"/>
          <w:sz w:val="20"/>
          <w:szCs w:val="20"/>
        </w:rPr>
        <w:t>m</w:t>
      </w:r>
      <w:r w:rsidRPr="00A55DDF">
        <w:rPr>
          <w:rFonts w:ascii="Courier New" w:hAnsi="Courier New" w:cs="Courier New"/>
          <w:sz w:val="20"/>
          <w:szCs w:val="20"/>
        </w:rPr>
        <w:t>ale</w:t>
      </w:r>
      <w:r w:rsidRPr="00A55DDF">
        <w:rPr>
          <w:rFonts w:ascii="Courier New" w:hAnsi="Courier New" w:cs="Courier New"/>
          <w:sz w:val="20"/>
          <w:szCs w:val="20"/>
        </w:rPr>
        <w:cr/>
        <w:t>2</w:t>
      </w:r>
      <w:r w:rsidRPr="00A55DDF">
        <w:rPr>
          <w:rFonts w:ascii="Courier New" w:hAnsi="Courier New" w:cs="Courier New"/>
          <w:sz w:val="20"/>
          <w:szCs w:val="20"/>
        </w:rPr>
        <w:tab/>
      </w:r>
      <w:r>
        <w:rPr>
          <w:rFonts w:ascii="Courier New" w:hAnsi="Courier New" w:cs="Courier New"/>
          <w:sz w:val="20"/>
          <w:szCs w:val="20"/>
        </w:rPr>
        <w:t>f</w:t>
      </w:r>
      <w:r w:rsidRPr="00A55DDF">
        <w:rPr>
          <w:rFonts w:ascii="Courier New" w:hAnsi="Courier New" w:cs="Courier New"/>
          <w:sz w:val="20"/>
          <w:szCs w:val="20"/>
        </w:rPr>
        <w:t>emale</w:t>
      </w:r>
    </w:p>
    <w:p w14:paraId="56483BAF" w14:textId="77777777" w:rsidR="00395F3D" w:rsidRPr="00A55DDF" w:rsidRDefault="00395F3D" w:rsidP="00395F3D">
      <w:pPr>
        <w:rPr>
          <w:rFonts w:ascii="Courier New" w:hAnsi="Courier New" w:cs="Courier New"/>
          <w:sz w:val="20"/>
          <w:szCs w:val="20"/>
        </w:rPr>
      </w:pPr>
    </w:p>
    <w:p w14:paraId="2C268DBB" w14:textId="77777777" w:rsidR="00395F3D" w:rsidRPr="00A55DDF" w:rsidRDefault="00395F3D" w:rsidP="00395F3D">
      <w:pPr>
        <w:rPr>
          <w:rFonts w:ascii="Courier New" w:hAnsi="Courier New" w:cs="Courier New"/>
          <w:sz w:val="20"/>
          <w:szCs w:val="20"/>
        </w:rPr>
      </w:pPr>
      <w:proofErr w:type="spellStart"/>
      <w:r w:rsidRPr="00A55DDF">
        <w:rPr>
          <w:rFonts w:ascii="Courier New" w:hAnsi="Courier New" w:cs="Courier New"/>
          <w:sz w:val="20"/>
          <w:szCs w:val="20"/>
        </w:rPr>
        <w:t>likevote</w:t>
      </w:r>
      <w:proofErr w:type="spellEnd"/>
      <w:r w:rsidRPr="00A55DDF">
        <w:rPr>
          <w:rFonts w:ascii="Courier New" w:hAnsi="Courier New" w:cs="Courier New"/>
          <w:sz w:val="20"/>
          <w:szCs w:val="20"/>
        </w:rPr>
        <w:tab/>
        <w:t>Likely Voters</w:t>
      </w:r>
    </w:p>
    <w:p w14:paraId="5E17FAA6" w14:textId="77777777" w:rsidR="00395F3D" w:rsidRPr="00A55DDF" w:rsidRDefault="00395F3D" w:rsidP="00395F3D">
      <w:pPr>
        <w:rPr>
          <w:rFonts w:ascii="Courier New" w:hAnsi="Courier New" w:cs="Courier New"/>
          <w:sz w:val="20"/>
          <w:szCs w:val="20"/>
        </w:rPr>
      </w:pPr>
    </w:p>
    <w:p w14:paraId="58F7A997" w14:textId="77777777" w:rsidR="00395F3D" w:rsidRPr="00A55DDF" w:rsidRDefault="00395F3D" w:rsidP="00395F3D">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0</w:t>
      </w:r>
      <w:r w:rsidRPr="00A55DDF">
        <w:rPr>
          <w:rFonts w:ascii="Courier New" w:hAnsi="Courier New" w:cs="Courier New"/>
          <w:sz w:val="20"/>
          <w:szCs w:val="20"/>
        </w:rPr>
        <w:tab/>
      </w:r>
      <w:r>
        <w:rPr>
          <w:rFonts w:ascii="Courier New" w:hAnsi="Courier New" w:cs="Courier New"/>
          <w:sz w:val="20"/>
          <w:szCs w:val="20"/>
        </w:rPr>
        <w:t>r</w:t>
      </w:r>
      <w:r w:rsidRPr="00A55DDF">
        <w:rPr>
          <w:rFonts w:ascii="Courier New" w:hAnsi="Courier New" w:cs="Courier New"/>
          <w:sz w:val="20"/>
          <w:szCs w:val="20"/>
        </w:rPr>
        <w:t>espondent not likely to vote</w:t>
      </w:r>
    </w:p>
    <w:p w14:paraId="3031E64A" w14:textId="77777777" w:rsidR="00395F3D" w:rsidRPr="00A55DDF" w:rsidRDefault="00395F3D" w:rsidP="00395F3D">
      <w:pPr>
        <w:rPr>
          <w:rFonts w:ascii="Courier New" w:hAnsi="Courier New" w:cs="Courier New"/>
          <w:sz w:val="20"/>
          <w:szCs w:val="20"/>
        </w:rPr>
      </w:pPr>
      <w:r w:rsidRPr="00A55DDF">
        <w:rPr>
          <w:rFonts w:ascii="Courier New" w:hAnsi="Courier New" w:cs="Courier New"/>
          <w:sz w:val="20"/>
          <w:szCs w:val="20"/>
        </w:rPr>
        <w:tab/>
      </w:r>
      <w:r w:rsidRPr="00A55DDF">
        <w:rPr>
          <w:rFonts w:ascii="Courier New" w:hAnsi="Courier New" w:cs="Courier New"/>
          <w:sz w:val="20"/>
          <w:szCs w:val="20"/>
        </w:rPr>
        <w:tab/>
        <w:t>1</w:t>
      </w:r>
      <w:r w:rsidRPr="00A55DDF">
        <w:rPr>
          <w:rFonts w:ascii="Courier New" w:hAnsi="Courier New" w:cs="Courier New"/>
          <w:sz w:val="20"/>
          <w:szCs w:val="20"/>
        </w:rPr>
        <w:tab/>
      </w:r>
      <w:r>
        <w:rPr>
          <w:rFonts w:ascii="Courier New" w:hAnsi="Courier New" w:cs="Courier New"/>
          <w:sz w:val="20"/>
          <w:szCs w:val="20"/>
        </w:rPr>
        <w:t>r</w:t>
      </w:r>
      <w:r w:rsidRPr="00A55DDF">
        <w:rPr>
          <w:rFonts w:ascii="Courier New" w:hAnsi="Courier New" w:cs="Courier New"/>
          <w:sz w:val="20"/>
          <w:szCs w:val="20"/>
        </w:rPr>
        <w:t>espondent likely to vote</w:t>
      </w:r>
    </w:p>
    <w:p w14:paraId="055C75F6" w14:textId="77777777" w:rsidR="00395F3D" w:rsidRDefault="00395F3D" w:rsidP="00395F3D">
      <w:pPr>
        <w:rPr>
          <w:rFonts w:ascii="Courier New" w:hAnsi="Courier New" w:cs="Courier New"/>
          <w:sz w:val="20"/>
          <w:szCs w:val="20"/>
        </w:rPr>
      </w:pPr>
    </w:p>
    <w:p w14:paraId="47260003" w14:textId="77777777" w:rsidR="00395F3D" w:rsidRDefault="00395F3D" w:rsidP="00395F3D">
      <w:pPr>
        <w:pStyle w:val="Question"/>
        <w:rPr>
          <w:rFonts w:ascii="Courier New" w:hAnsi="Courier New" w:cs="Courier New"/>
          <w:sz w:val="20"/>
          <w:szCs w:val="20"/>
        </w:rPr>
      </w:pPr>
      <w:r w:rsidRPr="00A55DDF">
        <w:rPr>
          <w:rFonts w:ascii="Courier New" w:hAnsi="Courier New" w:cs="Courier New"/>
          <w:sz w:val="20"/>
          <w:szCs w:val="20"/>
        </w:rPr>
        <w:t>weight</w:t>
      </w:r>
      <w:r w:rsidRPr="00A55DDF">
        <w:rPr>
          <w:rFonts w:ascii="Courier New" w:hAnsi="Courier New" w:cs="Courier New"/>
          <w:sz w:val="20"/>
          <w:szCs w:val="20"/>
        </w:rPr>
        <w:tab/>
        <w:t>Final Weight</w:t>
      </w:r>
    </w:p>
    <w:p w14:paraId="7C68791C" w14:textId="77777777" w:rsidR="00395F3D" w:rsidRPr="000E4E9D" w:rsidRDefault="00395F3D" w:rsidP="00C30304">
      <w:pPr>
        <w:tabs>
          <w:tab w:val="left" w:pos="1740"/>
        </w:tabs>
        <w:rPr>
          <w:rFonts w:ascii="Courier New" w:eastAsia="Times New Roman" w:hAnsi="Courier New" w:cs="Courier New"/>
          <w:color w:val="000000"/>
          <w:sz w:val="20"/>
          <w:szCs w:val="20"/>
          <w:lang w:val="en-US" w:eastAsia="en-US"/>
        </w:rPr>
      </w:pPr>
    </w:p>
    <w:sectPr w:rsidR="00395F3D" w:rsidRPr="000E4E9D" w:rsidSect="008B74E0">
      <w:headerReference w:type="even" r:id="rId17"/>
      <w:headerReference w:type="default" r:id="rId18"/>
      <w:footerReference w:type="default" r:id="rId19"/>
      <w:headerReference w:type="first" r:id="rId20"/>
      <w:footerReference w:type="first" r:id="rId21"/>
      <w:pgSz w:w="11907" w:h="16840" w:code="9"/>
      <w:pgMar w:top="1440" w:right="1440" w:bottom="1440" w:left="14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1748" w14:textId="77777777" w:rsidR="001E66DD" w:rsidRDefault="001E66DD" w:rsidP="00523337">
      <w:r>
        <w:separator/>
      </w:r>
    </w:p>
    <w:p w14:paraId="6E50EDFC" w14:textId="77777777" w:rsidR="001E66DD" w:rsidRDefault="001E66DD" w:rsidP="00523337"/>
  </w:endnote>
  <w:endnote w:type="continuationSeparator" w:id="0">
    <w:p w14:paraId="328020FC" w14:textId="77777777" w:rsidR="001E66DD" w:rsidRDefault="001E66DD" w:rsidP="00523337">
      <w:r>
        <w:continuationSeparator/>
      </w:r>
    </w:p>
    <w:p w14:paraId="787E306C" w14:textId="77777777" w:rsidR="001E66DD" w:rsidRDefault="001E66DD" w:rsidP="005233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Insightprin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ITC Franklin Gothic Std Book">
    <w:panose1 w:val="020B0504030503020204"/>
    <w:charset w:val="00"/>
    <w:family w:val="swiss"/>
    <w:notTrueType/>
    <w:pitch w:val="variable"/>
    <w:sig w:usb0="800000AF" w:usb1="4000204A"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C405" w14:textId="77777777" w:rsidR="000E4E9D" w:rsidRDefault="000E4E9D">
    <w:pPr>
      <w:pStyle w:val="Footer"/>
      <w:ind w:right="360"/>
      <w:jc w:val="center"/>
    </w:pPr>
    <w:r>
      <mc:AlternateContent>
        <mc:Choice Requires="wps">
          <w:drawing>
            <wp:anchor distT="0" distB="0" distL="0" distR="0" simplePos="0" relativeHeight="251659264" behindDoc="0" locked="0" layoutInCell="1" allowOverlap="1" wp14:anchorId="2DA3A49D" wp14:editId="79EEF206">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A4827"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6AC5" w14:textId="77777777" w:rsidR="000E4E9D" w:rsidRDefault="000E4E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D1EA8C" w14:textId="77777777" w:rsidR="000E4E9D" w:rsidRDefault="000E4E9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EC630" w14:textId="77777777" w:rsidR="000E4E9D" w:rsidRDefault="000E4E9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4761B5E" w14:textId="0859ED00" w:rsidR="000E4E9D" w:rsidRDefault="000E4E9D">
    <w:pPr>
      <w:pStyle w:val="Footer"/>
      <w:ind w:right="360"/>
      <w:jc w:val="center"/>
    </w:pPr>
    <w:r>
      <w:t xml:space="preserve">DRAFT </w:t>
    </w:r>
    <w:r>
      <w:rPr>
        <w:noProof w:val="0"/>
      </w:rPr>
      <w:fldChar w:fldCharType="begin"/>
    </w:r>
    <w:r>
      <w:instrText xml:space="preserve"> DATE \@ "M/d/yyyy" </w:instrText>
    </w:r>
    <w:r>
      <w:rPr>
        <w:noProof w:val="0"/>
      </w:rPr>
      <w:fldChar w:fldCharType="separate"/>
    </w:r>
    <w:r w:rsidR="00696215">
      <w:t>12/16/2025</w:t>
    </w:r>
    <w:r>
      <w:fldChar w:fldCharType="end"/>
    </w:r>
    <w:r>
      <w:t xml:space="preserve"> </w:t>
    </w:r>
    <w:r>
      <w:rPr>
        <w:noProof w:val="0"/>
      </w:rPr>
      <w:fldChar w:fldCharType="begin"/>
    </w:r>
    <w:r>
      <w:instrText xml:space="preserve"> TIME \@ "h:mm AM/PM" </w:instrText>
    </w:r>
    <w:r>
      <w:rPr>
        <w:noProof w:val="0"/>
      </w:rPr>
      <w:fldChar w:fldCharType="separate"/>
    </w:r>
    <w:r w:rsidR="00696215">
      <w:t>11:31 AM</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65A5F" w14:textId="50179298" w:rsidR="00923FB9" w:rsidRDefault="00923FB9" w:rsidP="00893DFC">
    <w:pPr>
      <w:pStyle w:val="Footer"/>
    </w:pPr>
    <w:r>
      <w:tab/>
    </w:r>
    <w:r>
      <w:tab/>
    </w:r>
    <w:r>
      <w:fldChar w:fldCharType="begin"/>
    </w:r>
    <w:r>
      <w:instrText xml:space="preserve"> PAGE   \* MERGEFORMAT </w:instrText>
    </w:r>
    <w:r>
      <w:fldChar w:fldCharType="separate"/>
    </w:r>
    <w:r w:rsidR="009F480C">
      <w:t>26</w:t>
    </w:r>
    <w:r>
      <w:fldChar w:fldCharType="end"/>
    </w:r>
  </w:p>
  <w:p w14:paraId="53448D98" w14:textId="77777777" w:rsidR="00622609" w:rsidRDefault="00622609"/>
  <w:p w14:paraId="5DDD01B0" w14:textId="77777777" w:rsidR="00622609" w:rsidRDefault="0062260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BC677" w14:textId="73C6BBF5" w:rsidR="00923FB9" w:rsidRPr="003456ED" w:rsidRDefault="00923FB9" w:rsidP="003456ED">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4C0CC" w14:textId="77777777" w:rsidR="001E66DD" w:rsidRDefault="001E66DD" w:rsidP="00523337">
      <w:r>
        <w:separator/>
      </w:r>
    </w:p>
    <w:p w14:paraId="40055E73" w14:textId="77777777" w:rsidR="001E66DD" w:rsidRDefault="001E66DD" w:rsidP="00523337"/>
  </w:footnote>
  <w:footnote w:type="continuationSeparator" w:id="0">
    <w:p w14:paraId="4A091FD8" w14:textId="77777777" w:rsidR="001E66DD" w:rsidRDefault="001E66DD" w:rsidP="00523337">
      <w:r>
        <w:continuationSeparator/>
      </w:r>
    </w:p>
    <w:p w14:paraId="5B1781E6" w14:textId="77777777" w:rsidR="001E66DD" w:rsidRDefault="001E66DD" w:rsidP="005233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1CD98" w14:textId="2C43AB38" w:rsidR="000E4E9D" w:rsidRPr="002A0955" w:rsidRDefault="000E4E9D"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1B1ECA">
      <w:rPr>
        <w:rFonts w:ascii="Courier New" w:hAnsi="Courier New" w:cs="Courier New"/>
        <w:sz w:val="20"/>
        <w:szCs w:val="20"/>
      </w:rPr>
      <w:t xml:space="preserve">December </w:t>
    </w:r>
    <w:r>
      <w:rPr>
        <w:rFonts w:ascii="Courier New" w:hAnsi="Courier New" w:cs="Courier New"/>
        <w:sz w:val="20"/>
        <w:szCs w:val="20"/>
      </w:rPr>
      <w:t>2025</w:t>
    </w:r>
  </w:p>
  <w:p w14:paraId="72693242" w14:textId="77777777" w:rsidR="000E4E9D" w:rsidRPr="002A0955" w:rsidRDefault="000E4E9D" w:rsidP="00CC77F7">
    <w:pPr>
      <w:jc w:val="center"/>
      <w:rPr>
        <w:rFonts w:ascii="Courier New" w:hAnsi="Courier New" w:cs="Courier New"/>
        <w:sz w:val="20"/>
        <w:szCs w:val="20"/>
      </w:rPr>
    </w:pPr>
    <w:r>
      <w:rPr>
        <w:rFonts w:ascii="Courier New" w:hAnsi="Courier New" w:cs="Courier New"/>
        <w:sz w:val="20"/>
        <w:szCs w:val="20"/>
      </w:rPr>
      <w:t>Californians and their Government</w:t>
    </w:r>
  </w:p>
  <w:p w14:paraId="48B9F959" w14:textId="77777777" w:rsidR="000E4E9D" w:rsidRDefault="000E4E9D" w:rsidP="00CC77F7">
    <w:pPr>
      <w:jc w:val="center"/>
      <w:rPr>
        <w:rFonts w:ascii="Courier New" w:hAnsi="Courier New" w:cs="Courier New"/>
        <w:sz w:val="20"/>
        <w:szCs w:val="20"/>
      </w:rPr>
    </w:pPr>
    <w:r w:rsidRPr="002A0955">
      <w:rPr>
        <w:rFonts w:ascii="Courier New" w:hAnsi="Courier New" w:cs="Courier New"/>
        <w:sz w:val="20"/>
        <w:szCs w:val="20"/>
      </w:rPr>
      <w:t>Codebook</w:t>
    </w:r>
  </w:p>
  <w:p w14:paraId="219FB06A" w14:textId="77777777" w:rsidR="000E4E9D" w:rsidRPr="0037256F" w:rsidRDefault="000E4E9D"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D0CF9" w14:textId="06BAA2DC" w:rsidR="000E4E9D" w:rsidRDefault="000E4E9D">
    <w:pPr>
      <w:pStyle w:val="Header"/>
    </w:pPr>
    <w:r>
      <w:fldChar w:fldCharType="begin"/>
    </w:r>
    <w:r>
      <w:instrText xml:space="preserve"> TIME \@ "h:mm AM/PM" </w:instrText>
    </w:r>
    <w:r>
      <w:fldChar w:fldCharType="separate"/>
    </w:r>
    <w:r w:rsidR="00696215">
      <w:rPr>
        <w:noProof/>
      </w:rPr>
      <w:t>11:31 AM</w:t>
    </w:r>
    <w:r>
      <w:rPr>
        <w:noProof/>
      </w:rPr>
      <w:fldChar w:fldCharType="end"/>
    </w:r>
    <w:r>
      <w:fldChar w:fldCharType="begin"/>
    </w:r>
    <w:r>
      <w:instrText xml:space="preserve"> TIME \@ "h:mm AM/PM" </w:instrText>
    </w:r>
    <w:r>
      <w:fldChar w:fldCharType="separate"/>
    </w:r>
    <w:r w:rsidR="00696215">
      <w:rPr>
        <w:noProof/>
      </w:rPr>
      <w:t>11:31 AM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280B6" w14:textId="77777777" w:rsidR="000E4E9D" w:rsidRDefault="000E4E9D">
    <w:pPr>
      <w:pStyle w:val="Header"/>
      <w:jc w:val="center"/>
      <w:rPr>
        <w:b/>
        <w:bCs w:val="0"/>
        <w:sz w:val="28"/>
      </w:rPr>
    </w:pPr>
    <w:r>
      <w:rPr>
        <w:b/>
        <w:sz w:val="28"/>
      </w:rPr>
      <w:t xml:space="preserve">PPIC Statewide Survey: </w:t>
    </w:r>
    <w:r>
      <w:rPr>
        <w:b/>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902DA" w14:textId="7FC066B4" w:rsidR="00923FB9" w:rsidRDefault="00923FB9" w:rsidP="0052333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4F0F501E" w14:textId="77777777" w:rsidR="00923FB9" w:rsidRDefault="00923FB9" w:rsidP="00523337">
    <w:pPr>
      <w:pStyle w:val="Header"/>
    </w:pPr>
  </w:p>
  <w:p w14:paraId="19817088" w14:textId="77777777" w:rsidR="00923FB9" w:rsidRDefault="00923FB9" w:rsidP="00523337"/>
  <w:p w14:paraId="29BD9EB1" w14:textId="77777777" w:rsidR="00622609" w:rsidRDefault="00622609"/>
  <w:p w14:paraId="45798732" w14:textId="77777777" w:rsidR="00622609" w:rsidRDefault="0062260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4EF61" w14:textId="5976F74C" w:rsidR="000C7BDC" w:rsidRPr="002A0955" w:rsidRDefault="000C7BDC" w:rsidP="000C7BDC">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1B1ECA">
      <w:rPr>
        <w:rFonts w:ascii="Courier New" w:hAnsi="Courier New" w:cs="Courier New"/>
        <w:sz w:val="20"/>
        <w:szCs w:val="20"/>
      </w:rPr>
      <w:t>December</w:t>
    </w:r>
    <w:r>
      <w:rPr>
        <w:rFonts w:ascii="Courier New" w:hAnsi="Courier New" w:cs="Courier New"/>
        <w:sz w:val="20"/>
        <w:szCs w:val="20"/>
      </w:rPr>
      <w:t xml:space="preserve"> 2025</w:t>
    </w:r>
  </w:p>
  <w:p w14:paraId="54D03A46" w14:textId="77777777" w:rsidR="000C7BDC" w:rsidRPr="002A0955" w:rsidRDefault="000C7BDC" w:rsidP="000C7BDC">
    <w:pPr>
      <w:jc w:val="center"/>
      <w:rPr>
        <w:rFonts w:ascii="Courier New" w:hAnsi="Courier New" w:cs="Courier New"/>
        <w:sz w:val="20"/>
        <w:szCs w:val="20"/>
      </w:rPr>
    </w:pPr>
    <w:r>
      <w:rPr>
        <w:rFonts w:ascii="Courier New" w:hAnsi="Courier New" w:cs="Courier New"/>
        <w:sz w:val="20"/>
        <w:szCs w:val="20"/>
      </w:rPr>
      <w:t>Californians and their Government</w:t>
    </w:r>
  </w:p>
  <w:p w14:paraId="535867B2" w14:textId="77777777" w:rsidR="000C7BDC" w:rsidRDefault="000C7BDC" w:rsidP="000C7BDC">
    <w:pPr>
      <w:jc w:val="center"/>
      <w:rPr>
        <w:rFonts w:ascii="Courier New" w:hAnsi="Courier New" w:cs="Courier New"/>
        <w:sz w:val="20"/>
        <w:szCs w:val="20"/>
      </w:rPr>
    </w:pPr>
    <w:r w:rsidRPr="002A0955">
      <w:rPr>
        <w:rFonts w:ascii="Courier New" w:hAnsi="Courier New" w:cs="Courier New"/>
        <w:sz w:val="20"/>
        <w:szCs w:val="20"/>
      </w:rPr>
      <w:t>Codebook</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AA25" w14:textId="269C25D1" w:rsidR="000C7BDC" w:rsidRPr="002A0955" w:rsidRDefault="000C7BDC" w:rsidP="000C7BDC">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1B1ECA">
      <w:rPr>
        <w:rFonts w:ascii="Courier New" w:hAnsi="Courier New" w:cs="Courier New"/>
        <w:sz w:val="20"/>
        <w:szCs w:val="20"/>
      </w:rPr>
      <w:t>December 2025</w:t>
    </w:r>
  </w:p>
  <w:p w14:paraId="5385136C" w14:textId="77777777" w:rsidR="000C7BDC" w:rsidRPr="002A0955" w:rsidRDefault="000C7BDC" w:rsidP="000C7BDC">
    <w:pPr>
      <w:jc w:val="center"/>
      <w:rPr>
        <w:rFonts w:ascii="Courier New" w:hAnsi="Courier New" w:cs="Courier New"/>
        <w:sz w:val="20"/>
        <w:szCs w:val="20"/>
      </w:rPr>
    </w:pPr>
    <w:r>
      <w:rPr>
        <w:rFonts w:ascii="Courier New" w:hAnsi="Courier New" w:cs="Courier New"/>
        <w:sz w:val="20"/>
        <w:szCs w:val="20"/>
      </w:rPr>
      <w:t>Californians and their Government</w:t>
    </w:r>
  </w:p>
  <w:p w14:paraId="3347091A" w14:textId="77777777" w:rsidR="000C7BDC" w:rsidRDefault="000C7BDC" w:rsidP="000C7BDC">
    <w:pPr>
      <w:jc w:val="center"/>
      <w:rPr>
        <w:rFonts w:ascii="Courier New" w:hAnsi="Courier New" w:cs="Courier New"/>
        <w:sz w:val="20"/>
        <w:szCs w:val="20"/>
      </w:rPr>
    </w:pPr>
    <w:r w:rsidRPr="002A0955">
      <w:rPr>
        <w:rFonts w:ascii="Courier New" w:hAnsi="Courier New" w:cs="Courier New"/>
        <w:sz w:val="20"/>
        <w:szCs w:val="20"/>
      </w:rPr>
      <w:t>Codebook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91416"/>
    <w:multiLevelType w:val="hybridMultilevel"/>
    <w:tmpl w:val="411E8D60"/>
    <w:lvl w:ilvl="0" w:tplc="13CCBDFE">
      <w:start w:val="1"/>
      <w:numFmt w:val="decimal"/>
      <w:lvlText w:val="%1"/>
      <w:lvlJc w:val="left"/>
      <w:pPr>
        <w:ind w:left="1800" w:hanging="360"/>
      </w:pPr>
      <w:rPr>
        <w:rFonts w:ascii="Courier New" w:eastAsia="Times New Roman" w:hAnsi="Courier New" w:cs="Courier New"/>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9146640"/>
    <w:multiLevelType w:val="hybridMultilevel"/>
    <w:tmpl w:val="3D5C6974"/>
    <w:lvl w:ilvl="0" w:tplc="E5023CF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E3F2AC9"/>
    <w:multiLevelType w:val="hybridMultilevel"/>
    <w:tmpl w:val="48429F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D56FA"/>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92838FB"/>
    <w:multiLevelType w:val="multilevel"/>
    <w:tmpl w:val="33349F5C"/>
    <w:numStyleLink w:val="ListHead"/>
  </w:abstractNum>
  <w:abstractNum w:abstractNumId="5" w15:restartNumberingAfterBreak="0">
    <w:nsid w:val="1E637CCF"/>
    <w:multiLevelType w:val="multilevel"/>
    <w:tmpl w:val="33349F5C"/>
    <w:styleLink w:val="ListHead"/>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567"/>
        </w:tabs>
        <w:ind w:left="567" w:hanging="567"/>
      </w:pPr>
      <w:rPr>
        <w:rFonts w:hint="default"/>
      </w:rPr>
    </w:lvl>
    <w:lvl w:ilvl="2">
      <w:start w:val="1"/>
      <w:numFmt w:val="decimal"/>
      <w:pStyle w:val="Heading3"/>
      <w:lvlText w:val="%1.%2.%3"/>
      <w:lvlJc w:val="left"/>
      <w:pPr>
        <w:tabs>
          <w:tab w:val="num" w:pos="680"/>
        </w:tabs>
        <w:ind w:left="680" w:hanging="680"/>
      </w:pPr>
      <w:rPr>
        <w:rFonts w:hint="default"/>
      </w:rPr>
    </w:lvl>
    <w:lvl w:ilvl="3">
      <w:start w:val="1"/>
      <w:numFmt w:val="decimal"/>
      <w:pStyle w:val="Heading4"/>
      <w:lvlText w:val="%1.%2.%3.%4"/>
      <w:lvlJc w:val="left"/>
      <w:pPr>
        <w:tabs>
          <w:tab w:val="num" w:pos="794"/>
        </w:tabs>
        <w:ind w:left="794" w:hanging="794"/>
      </w:pPr>
      <w:rPr>
        <w:rFonts w:hint="default"/>
      </w:rPr>
    </w:lvl>
    <w:lvl w:ilvl="4">
      <w:start w:val="1"/>
      <w:numFmt w:val="decimal"/>
      <w:pStyle w:val="Heading5"/>
      <w:lvlText w:val="%1.%2.%3.%4.%5"/>
      <w:lvlJc w:val="left"/>
      <w:pPr>
        <w:tabs>
          <w:tab w:val="num" w:pos="1021"/>
        </w:tabs>
        <w:ind w:left="1021" w:hanging="1021"/>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0B87B44"/>
    <w:multiLevelType w:val="hybridMultilevel"/>
    <w:tmpl w:val="4DF8A7D8"/>
    <w:lvl w:ilvl="0" w:tplc="B80428B4">
      <w:start w:val="1"/>
      <w:numFmt w:val="decimal"/>
      <w:lvlText w:val="%1."/>
      <w:lvlJc w:val="left"/>
      <w:pPr>
        <w:ind w:left="720" w:hanging="360"/>
      </w:pPr>
      <w:rPr>
        <w:rFonts w:asciiTheme="majorHAnsi" w:eastAsia="Times New Roman" w:hAnsiTheme="majorHAnsi" w:cstheme="maj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9C2BC5"/>
    <w:multiLevelType w:val="hybridMultilevel"/>
    <w:tmpl w:val="09486728"/>
    <w:lvl w:ilvl="0" w:tplc="86C6C820">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9FD01BB"/>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 w15:restartNumberingAfterBreak="0">
    <w:nsid w:val="2C3414E4"/>
    <w:multiLevelType w:val="hybridMultilevel"/>
    <w:tmpl w:val="194A80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105ECE"/>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1" w15:restartNumberingAfterBreak="0">
    <w:nsid w:val="357918D2"/>
    <w:multiLevelType w:val="multilevel"/>
    <w:tmpl w:val="FB7EC344"/>
    <w:styleLink w:val="ListNum"/>
    <w:lvl w:ilvl="0">
      <w:start w:val="1"/>
      <w:numFmt w:val="decimal"/>
      <w:pStyle w:val="Numberlist"/>
      <w:lvlText w:val="%1."/>
      <w:lvlJc w:val="left"/>
      <w:pPr>
        <w:tabs>
          <w:tab w:val="num" w:pos="227"/>
        </w:tabs>
        <w:ind w:left="227" w:hanging="227"/>
      </w:pPr>
      <w:rPr>
        <w:rFonts w:hint="default"/>
      </w:rPr>
    </w:lvl>
    <w:lvl w:ilvl="1">
      <w:start w:val="1"/>
      <w:numFmt w:val="lowerLetter"/>
      <w:lvlText w:val="%2)"/>
      <w:lvlJc w:val="left"/>
      <w:pPr>
        <w:tabs>
          <w:tab w:val="num" w:pos="510"/>
        </w:tabs>
        <w:ind w:left="510" w:hanging="283"/>
      </w:pPr>
      <w:rPr>
        <w:rFonts w:hint="default"/>
      </w:rPr>
    </w:lvl>
    <w:lvl w:ilvl="2">
      <w:start w:val="1"/>
      <w:numFmt w:val="bullet"/>
      <w:lvlText w:val="•"/>
      <w:lvlJc w:val="left"/>
      <w:pPr>
        <w:tabs>
          <w:tab w:val="num" w:pos="737"/>
        </w:tabs>
        <w:ind w:left="737" w:hanging="227"/>
      </w:pPr>
      <w:rPr>
        <w:rFonts w:ascii="Arial" w:hAnsi="Arial" w:hint="default"/>
        <w:color w:val="auto"/>
      </w:rPr>
    </w:lvl>
    <w:lvl w:ilvl="3">
      <w:start w:val="1"/>
      <w:numFmt w:val="bullet"/>
      <w:lvlText w:val="•"/>
      <w:lvlJc w:val="left"/>
      <w:pPr>
        <w:tabs>
          <w:tab w:val="num" w:pos="964"/>
        </w:tabs>
        <w:ind w:left="964" w:hanging="227"/>
      </w:pPr>
      <w:rPr>
        <w:rFonts w:ascii="Arial" w:hAnsi="Arial" w:hint="default"/>
        <w:color w:val="auto"/>
      </w:rPr>
    </w:lvl>
    <w:lvl w:ilvl="4">
      <w:start w:val="1"/>
      <w:numFmt w:val="bullet"/>
      <w:lvlText w:val="•"/>
      <w:lvlJc w:val="left"/>
      <w:pPr>
        <w:tabs>
          <w:tab w:val="num" w:pos="1191"/>
        </w:tabs>
        <w:ind w:left="1191" w:hanging="227"/>
      </w:pPr>
      <w:rPr>
        <w:rFonts w:ascii="Arial" w:hAnsi="Arial" w:hint="default"/>
        <w:color w:val="auto"/>
      </w:rPr>
    </w:lvl>
    <w:lvl w:ilvl="5">
      <w:start w:val="1"/>
      <w:numFmt w:val="bullet"/>
      <w:lvlText w:val="•"/>
      <w:lvlJc w:val="left"/>
      <w:pPr>
        <w:tabs>
          <w:tab w:val="num" w:pos="1418"/>
        </w:tabs>
        <w:ind w:left="1418" w:hanging="227"/>
      </w:pPr>
      <w:rPr>
        <w:rFonts w:ascii="Arial" w:hAnsi="Arial" w:hint="default"/>
        <w:color w:val="auto"/>
      </w:rPr>
    </w:lvl>
    <w:lvl w:ilvl="6">
      <w:start w:val="1"/>
      <w:numFmt w:val="bullet"/>
      <w:lvlText w:val="•"/>
      <w:lvlJc w:val="left"/>
      <w:pPr>
        <w:tabs>
          <w:tab w:val="num" w:pos="1644"/>
        </w:tabs>
        <w:ind w:left="1644" w:hanging="226"/>
      </w:pPr>
      <w:rPr>
        <w:rFonts w:ascii="Arial" w:hAnsi="Arial" w:hint="default"/>
        <w:color w:val="auto"/>
      </w:rPr>
    </w:lvl>
    <w:lvl w:ilvl="7">
      <w:start w:val="1"/>
      <w:numFmt w:val="bullet"/>
      <w:lvlText w:val="•"/>
      <w:lvlJc w:val="left"/>
      <w:pPr>
        <w:tabs>
          <w:tab w:val="num" w:pos="1871"/>
        </w:tabs>
        <w:ind w:left="1871" w:hanging="227"/>
      </w:pPr>
      <w:rPr>
        <w:rFonts w:ascii="Arial" w:hAnsi="Arial" w:hint="default"/>
        <w:color w:val="auto"/>
      </w:rPr>
    </w:lvl>
    <w:lvl w:ilvl="8">
      <w:start w:val="1"/>
      <w:numFmt w:val="bullet"/>
      <w:lvlText w:val="•"/>
      <w:lvlJc w:val="left"/>
      <w:pPr>
        <w:tabs>
          <w:tab w:val="num" w:pos="2098"/>
        </w:tabs>
        <w:ind w:left="2098" w:hanging="227"/>
      </w:pPr>
      <w:rPr>
        <w:rFonts w:ascii="Arial" w:hAnsi="Arial" w:hint="default"/>
        <w:color w:val="auto"/>
      </w:rPr>
    </w:lvl>
  </w:abstractNum>
  <w:abstractNum w:abstractNumId="12" w15:restartNumberingAfterBreak="0">
    <w:nsid w:val="35AA6E85"/>
    <w:multiLevelType w:val="multilevel"/>
    <w:tmpl w:val="5DC60A90"/>
    <w:lvl w:ilvl="0">
      <w:start w:val="1"/>
      <w:numFmt w:val="decimal"/>
      <w:pStyle w:val="30QuestionNumbered"/>
      <w:lvlText w:val="%1."/>
      <w:lvlJc w:val="left"/>
      <w:rPr>
        <w:rFonts w:cs="Times New Roman"/>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lowerLetter"/>
      <w:lvlText w:val="%1%2."/>
      <w:lvlJc w:val="left"/>
      <w:pPr>
        <w:tabs>
          <w:tab w:val="num" w:pos="432"/>
        </w:tabs>
        <w:ind w:left="432" w:hanging="432"/>
      </w:pPr>
      <w:rPr>
        <w:rFonts w:ascii="Arial Bold" w:hAnsi="Arial Bold" w:cs="Times New Roman" w:hint="default"/>
        <w:b/>
        <w:bCs/>
        <w:i w:val="0"/>
        <w:iCs w:val="0"/>
        <w:color w:val="191919" w:themeColor="text1" w:themeTint="E6"/>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72844D9"/>
    <w:multiLevelType w:val="hybridMultilevel"/>
    <w:tmpl w:val="19A2D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101F9"/>
    <w:multiLevelType w:val="hybridMultilevel"/>
    <w:tmpl w:val="E13097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6D79D9"/>
    <w:multiLevelType w:val="multilevel"/>
    <w:tmpl w:val="53B26E1C"/>
    <w:styleLink w:val="Aufzhlungszeichen1"/>
    <w:lvl w:ilvl="0">
      <w:start w:val="1"/>
      <w:numFmt w:val="bullet"/>
      <w:lvlText w:val="•"/>
      <w:lvlJc w:val="left"/>
      <w:pPr>
        <w:tabs>
          <w:tab w:val="num" w:pos="227"/>
        </w:tabs>
        <w:ind w:left="227" w:hanging="227"/>
      </w:pPr>
      <w:rPr>
        <w:rFonts w:ascii="Arial" w:hAnsi="Arial" w:hint="default"/>
        <w:color w:val="auto"/>
      </w:rPr>
    </w:lvl>
    <w:lvl w:ilvl="1">
      <w:start w:val="1"/>
      <w:numFmt w:val="bullet"/>
      <w:lvlText w:val="•"/>
      <w:lvlJc w:val="left"/>
      <w:pPr>
        <w:tabs>
          <w:tab w:val="num" w:pos="454"/>
        </w:tabs>
        <w:ind w:left="454" w:hanging="227"/>
      </w:pPr>
      <w:rPr>
        <w:rFonts w:ascii="Arial" w:hAnsi="Arial" w:hint="default"/>
        <w:color w:val="auto"/>
      </w:rPr>
    </w:lvl>
    <w:lvl w:ilvl="2">
      <w:start w:val="1"/>
      <w:numFmt w:val="bullet"/>
      <w:lvlText w:val="•"/>
      <w:lvlJc w:val="left"/>
      <w:pPr>
        <w:tabs>
          <w:tab w:val="num" w:pos="680"/>
        </w:tabs>
        <w:ind w:left="681" w:hanging="227"/>
      </w:pPr>
      <w:rPr>
        <w:rFonts w:ascii="Arial" w:hAnsi="Arial" w:hint="default"/>
        <w:color w:val="auto"/>
      </w:rPr>
    </w:lvl>
    <w:lvl w:ilvl="3">
      <w:start w:val="1"/>
      <w:numFmt w:val="bullet"/>
      <w:lvlText w:val="•"/>
      <w:lvlJc w:val="left"/>
      <w:pPr>
        <w:tabs>
          <w:tab w:val="num" w:pos="907"/>
        </w:tabs>
        <w:ind w:left="908" w:hanging="227"/>
      </w:pPr>
      <w:rPr>
        <w:rFonts w:ascii="Arial" w:hAnsi="Arial" w:hint="default"/>
        <w:color w:val="auto"/>
      </w:rPr>
    </w:lvl>
    <w:lvl w:ilvl="4">
      <w:start w:val="1"/>
      <w:numFmt w:val="bullet"/>
      <w:lvlText w:val="•"/>
      <w:lvlJc w:val="left"/>
      <w:pPr>
        <w:tabs>
          <w:tab w:val="num" w:pos="1134"/>
        </w:tabs>
        <w:ind w:left="1135" w:hanging="227"/>
      </w:pPr>
      <w:rPr>
        <w:rFonts w:ascii="Arial" w:hAnsi="Arial" w:hint="default"/>
        <w:color w:val="auto"/>
      </w:rPr>
    </w:lvl>
    <w:lvl w:ilvl="5">
      <w:start w:val="1"/>
      <w:numFmt w:val="bullet"/>
      <w:lvlText w:val="•"/>
      <w:lvlJc w:val="left"/>
      <w:pPr>
        <w:tabs>
          <w:tab w:val="num" w:pos="1361"/>
        </w:tabs>
        <w:ind w:left="1362" w:hanging="227"/>
      </w:pPr>
      <w:rPr>
        <w:rFonts w:ascii="Arial" w:hAnsi="Arial" w:hint="default"/>
        <w:color w:val="auto"/>
      </w:rPr>
    </w:lvl>
    <w:lvl w:ilvl="6">
      <w:start w:val="1"/>
      <w:numFmt w:val="bullet"/>
      <w:lvlText w:val="•"/>
      <w:lvlJc w:val="left"/>
      <w:pPr>
        <w:tabs>
          <w:tab w:val="num" w:pos="1588"/>
        </w:tabs>
        <w:ind w:left="1589" w:hanging="227"/>
      </w:pPr>
      <w:rPr>
        <w:rFonts w:ascii="Arial" w:hAnsi="Arial" w:hint="default"/>
        <w:color w:val="auto"/>
      </w:rPr>
    </w:lvl>
    <w:lvl w:ilvl="7">
      <w:start w:val="1"/>
      <w:numFmt w:val="bullet"/>
      <w:lvlText w:val="•"/>
      <w:lvlJc w:val="left"/>
      <w:pPr>
        <w:tabs>
          <w:tab w:val="num" w:pos="1814"/>
        </w:tabs>
        <w:ind w:left="1816" w:hanging="227"/>
      </w:pPr>
      <w:rPr>
        <w:rFonts w:ascii="Arial" w:hAnsi="Arial" w:hint="default"/>
        <w:color w:val="auto"/>
      </w:rPr>
    </w:lvl>
    <w:lvl w:ilvl="8">
      <w:start w:val="1"/>
      <w:numFmt w:val="bullet"/>
      <w:lvlText w:val="•"/>
      <w:lvlJc w:val="left"/>
      <w:pPr>
        <w:tabs>
          <w:tab w:val="num" w:pos="2041"/>
        </w:tabs>
        <w:ind w:left="2043" w:hanging="227"/>
      </w:pPr>
      <w:rPr>
        <w:rFonts w:ascii="Arial" w:hAnsi="Arial" w:hint="default"/>
        <w:color w:val="auto"/>
      </w:rPr>
    </w:lvl>
  </w:abstractNum>
  <w:abstractNum w:abstractNumId="16" w15:restartNumberingAfterBreak="0">
    <w:nsid w:val="3DBD36C6"/>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44652528"/>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4711226F"/>
    <w:multiLevelType w:val="hybridMultilevel"/>
    <w:tmpl w:val="C35EA204"/>
    <w:lvl w:ilvl="0" w:tplc="FFFFFFFF">
      <w:start w:val="1"/>
      <w:numFmt w:val="decimal"/>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 w15:restartNumberingAfterBreak="0">
    <w:nsid w:val="51A31A3A"/>
    <w:multiLevelType w:val="hybridMultilevel"/>
    <w:tmpl w:val="2FD0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924E9"/>
    <w:multiLevelType w:val="multilevel"/>
    <w:tmpl w:val="FB7EC344"/>
    <w:numStyleLink w:val="ListNum"/>
  </w:abstractNum>
  <w:abstractNum w:abstractNumId="21" w15:restartNumberingAfterBreak="0">
    <w:nsid w:val="5500262F"/>
    <w:multiLevelType w:val="hybridMultilevel"/>
    <w:tmpl w:val="DA0C7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070BF7"/>
    <w:multiLevelType w:val="hybridMultilevel"/>
    <w:tmpl w:val="6A363A6E"/>
    <w:lvl w:ilvl="0" w:tplc="799844EC">
      <w:start w:val="1"/>
      <w:numFmt w:val="decimal"/>
      <w:lvlText w:val="%1"/>
      <w:lvlJc w:val="left"/>
      <w:pPr>
        <w:ind w:left="2280" w:hanging="8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7017FB6"/>
    <w:multiLevelType w:val="hybridMultilevel"/>
    <w:tmpl w:val="A0324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62EB3"/>
    <w:multiLevelType w:val="multilevel"/>
    <w:tmpl w:val="A52E5FD4"/>
    <w:lvl w:ilvl="0">
      <w:start w:val="1"/>
      <w:numFmt w:val="bullet"/>
      <w:pStyle w:val="Bulletlist"/>
      <w:lvlText w:val=""/>
      <w:lvlJc w:val="left"/>
      <w:pPr>
        <w:tabs>
          <w:tab w:val="num" w:pos="227"/>
        </w:tabs>
        <w:ind w:left="227" w:hanging="227"/>
      </w:pPr>
      <w:rPr>
        <w:rFonts w:ascii="Wingdings" w:hAnsi="Wingdings" w:hint="default"/>
        <w:color w:val="auto"/>
      </w:rPr>
    </w:lvl>
    <w:lvl w:ilvl="1">
      <w:start w:val="1"/>
      <w:numFmt w:val="bullet"/>
      <w:lvlText w:val=""/>
      <w:lvlJc w:val="left"/>
      <w:pPr>
        <w:tabs>
          <w:tab w:val="num" w:pos="454"/>
        </w:tabs>
        <w:ind w:left="454" w:hanging="227"/>
      </w:pPr>
      <w:rPr>
        <w:rFonts w:ascii="Wingdings" w:hAnsi="Wingdings" w:hint="default"/>
        <w:color w:val="auto"/>
      </w:rPr>
    </w:lvl>
    <w:lvl w:ilvl="2">
      <w:start w:val="1"/>
      <w:numFmt w:val="bullet"/>
      <w:lvlText w:val=""/>
      <w:lvlJc w:val="left"/>
      <w:pPr>
        <w:tabs>
          <w:tab w:val="num" w:pos="680"/>
        </w:tabs>
        <w:ind w:left="681" w:hanging="227"/>
      </w:pPr>
      <w:rPr>
        <w:rFonts w:ascii="Wingdings" w:hAnsi="Wingdings" w:hint="default"/>
        <w:color w:val="auto"/>
      </w:rPr>
    </w:lvl>
    <w:lvl w:ilvl="3">
      <w:start w:val="1"/>
      <w:numFmt w:val="bullet"/>
      <w:lvlText w:val=""/>
      <w:lvlJc w:val="left"/>
      <w:pPr>
        <w:tabs>
          <w:tab w:val="num" w:pos="907"/>
        </w:tabs>
        <w:ind w:left="908" w:hanging="227"/>
      </w:pPr>
      <w:rPr>
        <w:rFonts w:ascii="Wingdings" w:hAnsi="Wingdings" w:hint="default"/>
        <w:color w:val="auto"/>
      </w:rPr>
    </w:lvl>
    <w:lvl w:ilvl="4">
      <w:start w:val="1"/>
      <w:numFmt w:val="bullet"/>
      <w:lvlText w:val=""/>
      <w:lvlJc w:val="left"/>
      <w:pPr>
        <w:tabs>
          <w:tab w:val="num" w:pos="1134"/>
        </w:tabs>
        <w:ind w:left="1135" w:hanging="227"/>
      </w:pPr>
      <w:rPr>
        <w:rFonts w:ascii="Wingdings" w:hAnsi="Wingdings" w:hint="default"/>
        <w:color w:val="auto"/>
      </w:rPr>
    </w:lvl>
    <w:lvl w:ilvl="5">
      <w:start w:val="1"/>
      <w:numFmt w:val="bullet"/>
      <w:lvlText w:val=""/>
      <w:lvlJc w:val="left"/>
      <w:pPr>
        <w:tabs>
          <w:tab w:val="num" w:pos="1361"/>
        </w:tabs>
        <w:ind w:left="1362" w:hanging="227"/>
      </w:pPr>
      <w:rPr>
        <w:rFonts w:ascii="Wingdings" w:hAnsi="Wingdings" w:hint="default"/>
        <w:color w:val="auto"/>
      </w:rPr>
    </w:lvl>
    <w:lvl w:ilvl="6">
      <w:start w:val="1"/>
      <w:numFmt w:val="bullet"/>
      <w:lvlText w:val=""/>
      <w:lvlJc w:val="left"/>
      <w:pPr>
        <w:tabs>
          <w:tab w:val="num" w:pos="1588"/>
        </w:tabs>
        <w:ind w:left="1589" w:hanging="227"/>
      </w:pPr>
      <w:rPr>
        <w:rFonts w:ascii="Wingdings" w:hAnsi="Wingdings" w:hint="default"/>
        <w:color w:val="auto"/>
      </w:rPr>
    </w:lvl>
    <w:lvl w:ilvl="7">
      <w:start w:val="1"/>
      <w:numFmt w:val="bullet"/>
      <w:lvlText w:val=""/>
      <w:lvlJc w:val="left"/>
      <w:pPr>
        <w:tabs>
          <w:tab w:val="num" w:pos="1814"/>
        </w:tabs>
        <w:ind w:left="1816" w:hanging="227"/>
      </w:pPr>
      <w:rPr>
        <w:rFonts w:ascii="Wingdings" w:hAnsi="Wingdings" w:hint="default"/>
        <w:color w:val="auto"/>
      </w:rPr>
    </w:lvl>
    <w:lvl w:ilvl="8">
      <w:start w:val="1"/>
      <w:numFmt w:val="bullet"/>
      <w:lvlText w:val=""/>
      <w:lvlJc w:val="left"/>
      <w:pPr>
        <w:tabs>
          <w:tab w:val="num" w:pos="2041"/>
        </w:tabs>
        <w:ind w:left="2043" w:hanging="227"/>
      </w:pPr>
      <w:rPr>
        <w:rFonts w:ascii="Wingdings" w:hAnsi="Wingdings" w:hint="default"/>
        <w:color w:val="auto"/>
      </w:rPr>
    </w:lvl>
  </w:abstractNum>
  <w:abstractNum w:abstractNumId="25" w15:restartNumberingAfterBreak="0">
    <w:nsid w:val="599909D4"/>
    <w:multiLevelType w:val="hybridMultilevel"/>
    <w:tmpl w:val="DA0C7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7A0424"/>
    <w:multiLevelType w:val="hybridMultilevel"/>
    <w:tmpl w:val="C35EA204"/>
    <w:lvl w:ilvl="0" w:tplc="FFFFFFFF">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632E3A54"/>
    <w:multiLevelType w:val="hybridMultilevel"/>
    <w:tmpl w:val="04429996"/>
    <w:lvl w:ilvl="0" w:tplc="FFFFFFFF">
      <w:start w:val="1"/>
      <w:numFmt w:val="decimal"/>
      <w:lvlText w:val="%1."/>
      <w:lvlJc w:val="left"/>
      <w:pPr>
        <w:ind w:left="720" w:hanging="360"/>
      </w:pPr>
      <w:rPr>
        <w:rFonts w:asciiTheme="majorHAnsi" w:eastAsia="Times New Roman" w:hAnsiTheme="majorHAnsi" w:cstheme="maj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4446C3"/>
    <w:multiLevelType w:val="hybridMultilevel"/>
    <w:tmpl w:val="D514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E535C"/>
    <w:multiLevelType w:val="hybridMultilevel"/>
    <w:tmpl w:val="44840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72BC8"/>
    <w:multiLevelType w:val="hybridMultilevel"/>
    <w:tmpl w:val="9866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F143AD"/>
    <w:multiLevelType w:val="hybridMultilevel"/>
    <w:tmpl w:val="FBE2C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2575790">
    <w:abstractNumId w:val="15"/>
  </w:num>
  <w:num w:numId="2" w16cid:durableId="322245095">
    <w:abstractNumId w:val="11"/>
  </w:num>
  <w:num w:numId="3" w16cid:durableId="894703810">
    <w:abstractNumId w:val="20"/>
  </w:num>
  <w:num w:numId="4" w16cid:durableId="53355076">
    <w:abstractNumId w:val="16"/>
  </w:num>
  <w:num w:numId="5" w16cid:durableId="1928684714">
    <w:abstractNumId w:val="5"/>
  </w:num>
  <w:num w:numId="6" w16cid:durableId="814958037">
    <w:abstractNumId w:val="4"/>
  </w:num>
  <w:num w:numId="7" w16cid:durableId="818152724">
    <w:abstractNumId w:val="24"/>
  </w:num>
  <w:num w:numId="8" w16cid:durableId="1413625133">
    <w:abstractNumId w:val="30"/>
  </w:num>
  <w:num w:numId="9" w16cid:durableId="321200540">
    <w:abstractNumId w:val="13"/>
  </w:num>
  <w:num w:numId="10" w16cid:durableId="1095327759">
    <w:abstractNumId w:val="28"/>
  </w:num>
  <w:num w:numId="11" w16cid:durableId="11867531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3231414">
    <w:abstractNumId w:val="25"/>
  </w:num>
  <w:num w:numId="13" w16cid:durableId="109907622">
    <w:abstractNumId w:val="21"/>
  </w:num>
  <w:num w:numId="14" w16cid:durableId="1218591404">
    <w:abstractNumId w:val="9"/>
  </w:num>
  <w:num w:numId="15" w16cid:durableId="362823861">
    <w:abstractNumId w:val="19"/>
  </w:num>
  <w:num w:numId="16" w16cid:durableId="497578689">
    <w:abstractNumId w:val="29"/>
  </w:num>
  <w:num w:numId="17" w16cid:durableId="1764302464">
    <w:abstractNumId w:val="23"/>
  </w:num>
  <w:num w:numId="18" w16cid:durableId="1678313275">
    <w:abstractNumId w:val="2"/>
  </w:num>
  <w:num w:numId="19" w16cid:durableId="1799299707">
    <w:abstractNumId w:val="14"/>
  </w:num>
  <w:num w:numId="20" w16cid:durableId="1691451245">
    <w:abstractNumId w:val="6"/>
  </w:num>
  <w:num w:numId="21" w16cid:durableId="2040467337">
    <w:abstractNumId w:val="27"/>
  </w:num>
  <w:num w:numId="22" w16cid:durableId="830291507">
    <w:abstractNumId w:val="31"/>
  </w:num>
  <w:num w:numId="23" w16cid:durableId="1195383466">
    <w:abstractNumId w:val="7"/>
  </w:num>
  <w:num w:numId="24" w16cid:durableId="613827182">
    <w:abstractNumId w:val="22"/>
  </w:num>
  <w:num w:numId="25" w16cid:durableId="335622055">
    <w:abstractNumId w:val="26"/>
  </w:num>
  <w:num w:numId="26" w16cid:durableId="490876753">
    <w:abstractNumId w:val="8"/>
  </w:num>
  <w:num w:numId="27" w16cid:durableId="1397119097">
    <w:abstractNumId w:val="10"/>
  </w:num>
  <w:num w:numId="28" w16cid:durableId="892931544">
    <w:abstractNumId w:val="17"/>
  </w:num>
  <w:num w:numId="29" w16cid:durableId="36708471">
    <w:abstractNumId w:val="3"/>
  </w:num>
  <w:num w:numId="30" w16cid:durableId="697051003">
    <w:abstractNumId w:val="18"/>
  </w:num>
  <w:num w:numId="31" w16cid:durableId="1641495074">
    <w:abstractNumId w:val="1"/>
  </w:num>
  <w:num w:numId="32" w16cid:durableId="4392286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6" w:nlCheck="1" w:checkStyle="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en-GB" w:vendorID="64" w:dllVersion="0" w:nlCheck="1" w:checkStyle="0"/>
  <w:activeWritingStyle w:appName="MSWord" w:lang="es-MX" w:vendorID="64" w:dllVersion="0" w:nlCheck="1" w:checkStyle="0"/>
  <w:activeWritingStyle w:appName="MSWord" w:lang="fr-FR"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US" w:vendorID="64" w:dllVersion="0" w:nlCheck="1" w:checkStyle="0"/>
  <w:proofState w:spelling="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fK" w:val=" "/>
  </w:docVars>
  <w:rsids>
    <w:rsidRoot w:val="00852E84"/>
    <w:rsid w:val="000026B0"/>
    <w:rsid w:val="000029C4"/>
    <w:rsid w:val="000041A9"/>
    <w:rsid w:val="00006863"/>
    <w:rsid w:val="00007EC7"/>
    <w:rsid w:val="0001010C"/>
    <w:rsid w:val="00011EC7"/>
    <w:rsid w:val="0001338A"/>
    <w:rsid w:val="0001357A"/>
    <w:rsid w:val="00014DFF"/>
    <w:rsid w:val="00015AEA"/>
    <w:rsid w:val="00016266"/>
    <w:rsid w:val="0001659F"/>
    <w:rsid w:val="0001683A"/>
    <w:rsid w:val="00016A53"/>
    <w:rsid w:val="0001774E"/>
    <w:rsid w:val="00020A48"/>
    <w:rsid w:val="0002123E"/>
    <w:rsid w:val="000219A8"/>
    <w:rsid w:val="00021FE1"/>
    <w:rsid w:val="00021FF8"/>
    <w:rsid w:val="00022072"/>
    <w:rsid w:val="000221E0"/>
    <w:rsid w:val="00022CEC"/>
    <w:rsid w:val="00023946"/>
    <w:rsid w:val="00024A22"/>
    <w:rsid w:val="0002523C"/>
    <w:rsid w:val="00027A84"/>
    <w:rsid w:val="000314A1"/>
    <w:rsid w:val="0003206C"/>
    <w:rsid w:val="000320AF"/>
    <w:rsid w:val="000325EE"/>
    <w:rsid w:val="00032B0B"/>
    <w:rsid w:val="000348DE"/>
    <w:rsid w:val="00035401"/>
    <w:rsid w:val="000354AA"/>
    <w:rsid w:val="00035C27"/>
    <w:rsid w:val="00036547"/>
    <w:rsid w:val="00037025"/>
    <w:rsid w:val="00040661"/>
    <w:rsid w:val="00041002"/>
    <w:rsid w:val="00041148"/>
    <w:rsid w:val="000417DF"/>
    <w:rsid w:val="00041C42"/>
    <w:rsid w:val="00042E7C"/>
    <w:rsid w:val="00043A88"/>
    <w:rsid w:val="00043F38"/>
    <w:rsid w:val="00045D48"/>
    <w:rsid w:val="00046533"/>
    <w:rsid w:val="00046F10"/>
    <w:rsid w:val="00046FDE"/>
    <w:rsid w:val="0004743F"/>
    <w:rsid w:val="00047AD3"/>
    <w:rsid w:val="000503DF"/>
    <w:rsid w:val="00051764"/>
    <w:rsid w:val="00052ABA"/>
    <w:rsid w:val="0005400D"/>
    <w:rsid w:val="0005460A"/>
    <w:rsid w:val="00055230"/>
    <w:rsid w:val="00056CEF"/>
    <w:rsid w:val="00060828"/>
    <w:rsid w:val="00060852"/>
    <w:rsid w:val="000612DF"/>
    <w:rsid w:val="00061D51"/>
    <w:rsid w:val="000625C9"/>
    <w:rsid w:val="00062D06"/>
    <w:rsid w:val="00064BF9"/>
    <w:rsid w:val="000652B5"/>
    <w:rsid w:val="00065673"/>
    <w:rsid w:val="00065993"/>
    <w:rsid w:val="000662A3"/>
    <w:rsid w:val="00066537"/>
    <w:rsid w:val="00066E9D"/>
    <w:rsid w:val="000679DF"/>
    <w:rsid w:val="00067D1B"/>
    <w:rsid w:val="00067F05"/>
    <w:rsid w:val="00070298"/>
    <w:rsid w:val="00070A15"/>
    <w:rsid w:val="00070C20"/>
    <w:rsid w:val="00070D10"/>
    <w:rsid w:val="00070E4E"/>
    <w:rsid w:val="000711CB"/>
    <w:rsid w:val="00071939"/>
    <w:rsid w:val="00071AD0"/>
    <w:rsid w:val="00074CA6"/>
    <w:rsid w:val="000759DB"/>
    <w:rsid w:val="00075DD5"/>
    <w:rsid w:val="00077E70"/>
    <w:rsid w:val="00077EB8"/>
    <w:rsid w:val="000816BA"/>
    <w:rsid w:val="00081A23"/>
    <w:rsid w:val="00082DF7"/>
    <w:rsid w:val="000843E6"/>
    <w:rsid w:val="00084558"/>
    <w:rsid w:val="0008524C"/>
    <w:rsid w:val="000859F7"/>
    <w:rsid w:val="00086BBD"/>
    <w:rsid w:val="00086BD1"/>
    <w:rsid w:val="00087440"/>
    <w:rsid w:val="00087485"/>
    <w:rsid w:val="000875EF"/>
    <w:rsid w:val="00090C2A"/>
    <w:rsid w:val="00090D3D"/>
    <w:rsid w:val="00093232"/>
    <w:rsid w:val="000941D6"/>
    <w:rsid w:val="00095086"/>
    <w:rsid w:val="00095526"/>
    <w:rsid w:val="00095724"/>
    <w:rsid w:val="0009651D"/>
    <w:rsid w:val="00096A28"/>
    <w:rsid w:val="00096CDB"/>
    <w:rsid w:val="000977CE"/>
    <w:rsid w:val="00097E78"/>
    <w:rsid w:val="000A060D"/>
    <w:rsid w:val="000A2124"/>
    <w:rsid w:val="000A28A8"/>
    <w:rsid w:val="000A3CD0"/>
    <w:rsid w:val="000A5CAB"/>
    <w:rsid w:val="000A5EC2"/>
    <w:rsid w:val="000A6D79"/>
    <w:rsid w:val="000A70D9"/>
    <w:rsid w:val="000B0D81"/>
    <w:rsid w:val="000B132C"/>
    <w:rsid w:val="000B1A91"/>
    <w:rsid w:val="000B41A8"/>
    <w:rsid w:val="000B439E"/>
    <w:rsid w:val="000B4852"/>
    <w:rsid w:val="000B5228"/>
    <w:rsid w:val="000B5335"/>
    <w:rsid w:val="000B57BF"/>
    <w:rsid w:val="000B5E1D"/>
    <w:rsid w:val="000B61D2"/>
    <w:rsid w:val="000B6A4F"/>
    <w:rsid w:val="000B6AB7"/>
    <w:rsid w:val="000C1CAE"/>
    <w:rsid w:val="000C1DBC"/>
    <w:rsid w:val="000C1FA8"/>
    <w:rsid w:val="000C2797"/>
    <w:rsid w:val="000C30B7"/>
    <w:rsid w:val="000C33E8"/>
    <w:rsid w:val="000C3792"/>
    <w:rsid w:val="000C4BC3"/>
    <w:rsid w:val="000C6038"/>
    <w:rsid w:val="000C6316"/>
    <w:rsid w:val="000C640F"/>
    <w:rsid w:val="000C727E"/>
    <w:rsid w:val="000C7A93"/>
    <w:rsid w:val="000C7BDC"/>
    <w:rsid w:val="000D3839"/>
    <w:rsid w:val="000D39AC"/>
    <w:rsid w:val="000D456C"/>
    <w:rsid w:val="000D57BB"/>
    <w:rsid w:val="000D61C7"/>
    <w:rsid w:val="000E087C"/>
    <w:rsid w:val="000E0B78"/>
    <w:rsid w:val="000E0D9C"/>
    <w:rsid w:val="000E15C5"/>
    <w:rsid w:val="000E26FC"/>
    <w:rsid w:val="000E2A98"/>
    <w:rsid w:val="000E2C88"/>
    <w:rsid w:val="000E319C"/>
    <w:rsid w:val="000E37FA"/>
    <w:rsid w:val="000E3AE2"/>
    <w:rsid w:val="000E42C9"/>
    <w:rsid w:val="000E4E9D"/>
    <w:rsid w:val="000E528C"/>
    <w:rsid w:val="000E602A"/>
    <w:rsid w:val="000E6814"/>
    <w:rsid w:val="000F0BE5"/>
    <w:rsid w:val="000F1020"/>
    <w:rsid w:val="000F17B6"/>
    <w:rsid w:val="000F1BB4"/>
    <w:rsid w:val="000F1FB3"/>
    <w:rsid w:val="000F2C4B"/>
    <w:rsid w:val="000F30B4"/>
    <w:rsid w:val="000F4155"/>
    <w:rsid w:val="000F498C"/>
    <w:rsid w:val="000F4B2F"/>
    <w:rsid w:val="000F5313"/>
    <w:rsid w:val="000F5BFC"/>
    <w:rsid w:val="000F7E65"/>
    <w:rsid w:val="00100F76"/>
    <w:rsid w:val="00101478"/>
    <w:rsid w:val="001029B3"/>
    <w:rsid w:val="00103D3F"/>
    <w:rsid w:val="00103E89"/>
    <w:rsid w:val="0010646B"/>
    <w:rsid w:val="00107413"/>
    <w:rsid w:val="00110399"/>
    <w:rsid w:val="00111409"/>
    <w:rsid w:val="00112105"/>
    <w:rsid w:val="00112495"/>
    <w:rsid w:val="0011294C"/>
    <w:rsid w:val="00112DC7"/>
    <w:rsid w:val="001135A1"/>
    <w:rsid w:val="001138CD"/>
    <w:rsid w:val="00114C77"/>
    <w:rsid w:val="001150B6"/>
    <w:rsid w:val="00115302"/>
    <w:rsid w:val="00115458"/>
    <w:rsid w:val="001154E6"/>
    <w:rsid w:val="0011670C"/>
    <w:rsid w:val="00116AF5"/>
    <w:rsid w:val="001179FE"/>
    <w:rsid w:val="0012023F"/>
    <w:rsid w:val="00120B2C"/>
    <w:rsid w:val="00120EB1"/>
    <w:rsid w:val="0012107A"/>
    <w:rsid w:val="00123B15"/>
    <w:rsid w:val="00123D96"/>
    <w:rsid w:val="0012424F"/>
    <w:rsid w:val="00125856"/>
    <w:rsid w:val="0012679B"/>
    <w:rsid w:val="001267E2"/>
    <w:rsid w:val="0012728C"/>
    <w:rsid w:val="00127651"/>
    <w:rsid w:val="001306C4"/>
    <w:rsid w:val="00130779"/>
    <w:rsid w:val="00132F99"/>
    <w:rsid w:val="0013390E"/>
    <w:rsid w:val="00134927"/>
    <w:rsid w:val="00134FAF"/>
    <w:rsid w:val="00134FCF"/>
    <w:rsid w:val="0013572F"/>
    <w:rsid w:val="001359F3"/>
    <w:rsid w:val="00140ECA"/>
    <w:rsid w:val="00141342"/>
    <w:rsid w:val="00141FC3"/>
    <w:rsid w:val="0014202A"/>
    <w:rsid w:val="001420A7"/>
    <w:rsid w:val="00142CAB"/>
    <w:rsid w:val="00143F87"/>
    <w:rsid w:val="001444B4"/>
    <w:rsid w:val="001459B6"/>
    <w:rsid w:val="00150869"/>
    <w:rsid w:val="00150CB4"/>
    <w:rsid w:val="0015238B"/>
    <w:rsid w:val="00155F24"/>
    <w:rsid w:val="00157C6F"/>
    <w:rsid w:val="00160109"/>
    <w:rsid w:val="0016128C"/>
    <w:rsid w:val="001612D5"/>
    <w:rsid w:val="001615B7"/>
    <w:rsid w:val="00161768"/>
    <w:rsid w:val="00162B2B"/>
    <w:rsid w:val="00162CEE"/>
    <w:rsid w:val="0016335B"/>
    <w:rsid w:val="0016335C"/>
    <w:rsid w:val="00163FB4"/>
    <w:rsid w:val="00166B65"/>
    <w:rsid w:val="001701A3"/>
    <w:rsid w:val="00170B59"/>
    <w:rsid w:val="00171786"/>
    <w:rsid w:val="00171877"/>
    <w:rsid w:val="00171C09"/>
    <w:rsid w:val="00171CAE"/>
    <w:rsid w:val="00172FC4"/>
    <w:rsid w:val="001733D9"/>
    <w:rsid w:val="00174E53"/>
    <w:rsid w:val="00174F00"/>
    <w:rsid w:val="001762C7"/>
    <w:rsid w:val="001763B0"/>
    <w:rsid w:val="00176BCB"/>
    <w:rsid w:val="00176E6D"/>
    <w:rsid w:val="0017737A"/>
    <w:rsid w:val="00177FDB"/>
    <w:rsid w:val="0018097C"/>
    <w:rsid w:val="00180C1C"/>
    <w:rsid w:val="0018224A"/>
    <w:rsid w:val="00182972"/>
    <w:rsid w:val="00183288"/>
    <w:rsid w:val="0018374B"/>
    <w:rsid w:val="001848E9"/>
    <w:rsid w:val="00185244"/>
    <w:rsid w:val="00185C9D"/>
    <w:rsid w:val="001868FB"/>
    <w:rsid w:val="001872D7"/>
    <w:rsid w:val="00187BDA"/>
    <w:rsid w:val="001911C6"/>
    <w:rsid w:val="00191DE8"/>
    <w:rsid w:val="00192694"/>
    <w:rsid w:val="0019274E"/>
    <w:rsid w:val="00192AB6"/>
    <w:rsid w:val="00192BDE"/>
    <w:rsid w:val="00193715"/>
    <w:rsid w:val="00193A8D"/>
    <w:rsid w:val="00194C30"/>
    <w:rsid w:val="001952D5"/>
    <w:rsid w:val="001971A1"/>
    <w:rsid w:val="00197AAD"/>
    <w:rsid w:val="00197AF8"/>
    <w:rsid w:val="001A00F5"/>
    <w:rsid w:val="001A071A"/>
    <w:rsid w:val="001A083C"/>
    <w:rsid w:val="001A22A8"/>
    <w:rsid w:val="001A4923"/>
    <w:rsid w:val="001A493C"/>
    <w:rsid w:val="001A4DBA"/>
    <w:rsid w:val="001A5A9E"/>
    <w:rsid w:val="001A639A"/>
    <w:rsid w:val="001A681B"/>
    <w:rsid w:val="001A6B5B"/>
    <w:rsid w:val="001A76A4"/>
    <w:rsid w:val="001A7995"/>
    <w:rsid w:val="001A7EA2"/>
    <w:rsid w:val="001B03BC"/>
    <w:rsid w:val="001B1ECA"/>
    <w:rsid w:val="001B2106"/>
    <w:rsid w:val="001B2574"/>
    <w:rsid w:val="001B2D3E"/>
    <w:rsid w:val="001B3093"/>
    <w:rsid w:val="001B4F3C"/>
    <w:rsid w:val="001B518E"/>
    <w:rsid w:val="001B54EE"/>
    <w:rsid w:val="001B623C"/>
    <w:rsid w:val="001C075C"/>
    <w:rsid w:val="001C11FC"/>
    <w:rsid w:val="001C146E"/>
    <w:rsid w:val="001C1F97"/>
    <w:rsid w:val="001C28BD"/>
    <w:rsid w:val="001C31EB"/>
    <w:rsid w:val="001C3402"/>
    <w:rsid w:val="001C34EA"/>
    <w:rsid w:val="001C6386"/>
    <w:rsid w:val="001C65A5"/>
    <w:rsid w:val="001C78FB"/>
    <w:rsid w:val="001C7C60"/>
    <w:rsid w:val="001D002F"/>
    <w:rsid w:val="001D01F3"/>
    <w:rsid w:val="001D0764"/>
    <w:rsid w:val="001D0826"/>
    <w:rsid w:val="001D09A3"/>
    <w:rsid w:val="001D1039"/>
    <w:rsid w:val="001D184D"/>
    <w:rsid w:val="001D2523"/>
    <w:rsid w:val="001D3E61"/>
    <w:rsid w:val="001D4104"/>
    <w:rsid w:val="001D479C"/>
    <w:rsid w:val="001D5A97"/>
    <w:rsid w:val="001D5C93"/>
    <w:rsid w:val="001D5CDE"/>
    <w:rsid w:val="001D5E1C"/>
    <w:rsid w:val="001D6E6B"/>
    <w:rsid w:val="001D7630"/>
    <w:rsid w:val="001E075F"/>
    <w:rsid w:val="001E0F09"/>
    <w:rsid w:val="001E1F7A"/>
    <w:rsid w:val="001E21D6"/>
    <w:rsid w:val="001E241F"/>
    <w:rsid w:val="001E26D0"/>
    <w:rsid w:val="001E27D5"/>
    <w:rsid w:val="001E32F4"/>
    <w:rsid w:val="001E5024"/>
    <w:rsid w:val="001E5DC3"/>
    <w:rsid w:val="001E66DD"/>
    <w:rsid w:val="001E6AFF"/>
    <w:rsid w:val="001E7DA1"/>
    <w:rsid w:val="001E7F93"/>
    <w:rsid w:val="001F0896"/>
    <w:rsid w:val="001F1533"/>
    <w:rsid w:val="001F1BEB"/>
    <w:rsid w:val="001F25EF"/>
    <w:rsid w:val="001F26AE"/>
    <w:rsid w:val="001F32F6"/>
    <w:rsid w:val="001F3A08"/>
    <w:rsid w:val="001F3D0D"/>
    <w:rsid w:val="001F4CD6"/>
    <w:rsid w:val="001F511E"/>
    <w:rsid w:val="001F5FB5"/>
    <w:rsid w:val="001F6811"/>
    <w:rsid w:val="001F7B96"/>
    <w:rsid w:val="001F7EE4"/>
    <w:rsid w:val="0020004A"/>
    <w:rsid w:val="00201691"/>
    <w:rsid w:val="00201E20"/>
    <w:rsid w:val="00202872"/>
    <w:rsid w:val="00203A46"/>
    <w:rsid w:val="00203AD9"/>
    <w:rsid w:val="002043F2"/>
    <w:rsid w:val="00204625"/>
    <w:rsid w:val="002047C2"/>
    <w:rsid w:val="002048A0"/>
    <w:rsid w:val="00205614"/>
    <w:rsid w:val="0020602D"/>
    <w:rsid w:val="00206429"/>
    <w:rsid w:val="002067D5"/>
    <w:rsid w:val="00206C30"/>
    <w:rsid w:val="00206F98"/>
    <w:rsid w:val="0021088C"/>
    <w:rsid w:val="002108A9"/>
    <w:rsid w:val="00210C26"/>
    <w:rsid w:val="002117E1"/>
    <w:rsid w:val="0021304E"/>
    <w:rsid w:val="002139B5"/>
    <w:rsid w:val="00213F41"/>
    <w:rsid w:val="00213F72"/>
    <w:rsid w:val="002141E4"/>
    <w:rsid w:val="002144C4"/>
    <w:rsid w:val="00216C88"/>
    <w:rsid w:val="002171CD"/>
    <w:rsid w:val="00217CA7"/>
    <w:rsid w:val="0022009B"/>
    <w:rsid w:val="002209D5"/>
    <w:rsid w:val="002218E4"/>
    <w:rsid w:val="00222D56"/>
    <w:rsid w:val="00223596"/>
    <w:rsid w:val="00223971"/>
    <w:rsid w:val="00223A13"/>
    <w:rsid w:val="00225928"/>
    <w:rsid w:val="00226102"/>
    <w:rsid w:val="00227D2F"/>
    <w:rsid w:val="002317A8"/>
    <w:rsid w:val="00232684"/>
    <w:rsid w:val="00233FFE"/>
    <w:rsid w:val="00235167"/>
    <w:rsid w:val="0023521B"/>
    <w:rsid w:val="00235256"/>
    <w:rsid w:val="002356C4"/>
    <w:rsid w:val="00235B23"/>
    <w:rsid w:val="0023659A"/>
    <w:rsid w:val="00236678"/>
    <w:rsid w:val="0023695C"/>
    <w:rsid w:val="00237001"/>
    <w:rsid w:val="0023794E"/>
    <w:rsid w:val="00240D30"/>
    <w:rsid w:val="0024169B"/>
    <w:rsid w:val="00241A01"/>
    <w:rsid w:val="00241BF2"/>
    <w:rsid w:val="00241D93"/>
    <w:rsid w:val="00243379"/>
    <w:rsid w:val="00243638"/>
    <w:rsid w:val="002439A4"/>
    <w:rsid w:val="00246755"/>
    <w:rsid w:val="00246A5C"/>
    <w:rsid w:val="00246B88"/>
    <w:rsid w:val="0024752C"/>
    <w:rsid w:val="00250497"/>
    <w:rsid w:val="00253807"/>
    <w:rsid w:val="0025399B"/>
    <w:rsid w:val="002543AA"/>
    <w:rsid w:val="002558B9"/>
    <w:rsid w:val="00257F03"/>
    <w:rsid w:val="00261522"/>
    <w:rsid w:val="0026161B"/>
    <w:rsid w:val="0026276E"/>
    <w:rsid w:val="00263571"/>
    <w:rsid w:val="00264597"/>
    <w:rsid w:val="00264668"/>
    <w:rsid w:val="00264870"/>
    <w:rsid w:val="0026503A"/>
    <w:rsid w:val="00265810"/>
    <w:rsid w:val="002666C2"/>
    <w:rsid w:val="0026681C"/>
    <w:rsid w:val="00267D80"/>
    <w:rsid w:val="00271C8F"/>
    <w:rsid w:val="002735A5"/>
    <w:rsid w:val="00273860"/>
    <w:rsid w:val="00273BF0"/>
    <w:rsid w:val="002743BE"/>
    <w:rsid w:val="00274A5A"/>
    <w:rsid w:val="00276070"/>
    <w:rsid w:val="00277A6C"/>
    <w:rsid w:val="00277C02"/>
    <w:rsid w:val="00280B80"/>
    <w:rsid w:val="00281240"/>
    <w:rsid w:val="002825D8"/>
    <w:rsid w:val="00282D5E"/>
    <w:rsid w:val="00286677"/>
    <w:rsid w:val="00286A1A"/>
    <w:rsid w:val="00287A7A"/>
    <w:rsid w:val="00291DFA"/>
    <w:rsid w:val="00293B3D"/>
    <w:rsid w:val="00294586"/>
    <w:rsid w:val="0029618D"/>
    <w:rsid w:val="00296C5C"/>
    <w:rsid w:val="0029741F"/>
    <w:rsid w:val="00297D2E"/>
    <w:rsid w:val="002A00F8"/>
    <w:rsid w:val="002A059D"/>
    <w:rsid w:val="002A12C4"/>
    <w:rsid w:val="002A1A48"/>
    <w:rsid w:val="002A2499"/>
    <w:rsid w:val="002A3137"/>
    <w:rsid w:val="002A513B"/>
    <w:rsid w:val="002A6B74"/>
    <w:rsid w:val="002A7B18"/>
    <w:rsid w:val="002A7C1E"/>
    <w:rsid w:val="002B010B"/>
    <w:rsid w:val="002B0D60"/>
    <w:rsid w:val="002B3471"/>
    <w:rsid w:val="002B3773"/>
    <w:rsid w:val="002B3972"/>
    <w:rsid w:val="002B3995"/>
    <w:rsid w:val="002B3F3A"/>
    <w:rsid w:val="002B4260"/>
    <w:rsid w:val="002B4A2E"/>
    <w:rsid w:val="002B61A2"/>
    <w:rsid w:val="002B7460"/>
    <w:rsid w:val="002B78B6"/>
    <w:rsid w:val="002B7F12"/>
    <w:rsid w:val="002C0114"/>
    <w:rsid w:val="002C0C53"/>
    <w:rsid w:val="002C0F7F"/>
    <w:rsid w:val="002C25C8"/>
    <w:rsid w:val="002C417A"/>
    <w:rsid w:val="002C417B"/>
    <w:rsid w:val="002C4857"/>
    <w:rsid w:val="002C5946"/>
    <w:rsid w:val="002C77DD"/>
    <w:rsid w:val="002C77E2"/>
    <w:rsid w:val="002C7941"/>
    <w:rsid w:val="002C7A00"/>
    <w:rsid w:val="002C7CE7"/>
    <w:rsid w:val="002C7DEF"/>
    <w:rsid w:val="002C7F5A"/>
    <w:rsid w:val="002D1D34"/>
    <w:rsid w:val="002D1E6E"/>
    <w:rsid w:val="002D1FDC"/>
    <w:rsid w:val="002D2028"/>
    <w:rsid w:val="002D2EAA"/>
    <w:rsid w:val="002D3C0E"/>
    <w:rsid w:val="002D3E11"/>
    <w:rsid w:val="002D42AD"/>
    <w:rsid w:val="002D48E6"/>
    <w:rsid w:val="002D5500"/>
    <w:rsid w:val="002D5975"/>
    <w:rsid w:val="002D69AA"/>
    <w:rsid w:val="002D6B9F"/>
    <w:rsid w:val="002D70FF"/>
    <w:rsid w:val="002D72AF"/>
    <w:rsid w:val="002E0F5C"/>
    <w:rsid w:val="002E1525"/>
    <w:rsid w:val="002E21EC"/>
    <w:rsid w:val="002E254F"/>
    <w:rsid w:val="002E28DB"/>
    <w:rsid w:val="002E2D45"/>
    <w:rsid w:val="002E3C40"/>
    <w:rsid w:val="002E5097"/>
    <w:rsid w:val="002E57CD"/>
    <w:rsid w:val="002E5949"/>
    <w:rsid w:val="002E68DF"/>
    <w:rsid w:val="002E69B5"/>
    <w:rsid w:val="002E69E5"/>
    <w:rsid w:val="002E6F00"/>
    <w:rsid w:val="002E74BF"/>
    <w:rsid w:val="002E7B2F"/>
    <w:rsid w:val="002F12F2"/>
    <w:rsid w:val="002F200F"/>
    <w:rsid w:val="002F34C0"/>
    <w:rsid w:val="002F4AE9"/>
    <w:rsid w:val="002F51DD"/>
    <w:rsid w:val="002F625F"/>
    <w:rsid w:val="002F6AF8"/>
    <w:rsid w:val="002F6C3F"/>
    <w:rsid w:val="002F7D5D"/>
    <w:rsid w:val="002F7E11"/>
    <w:rsid w:val="00301659"/>
    <w:rsid w:val="00301AB6"/>
    <w:rsid w:val="00301D6C"/>
    <w:rsid w:val="00301E44"/>
    <w:rsid w:val="00302FAC"/>
    <w:rsid w:val="0030385A"/>
    <w:rsid w:val="003039E5"/>
    <w:rsid w:val="00303BF4"/>
    <w:rsid w:val="00304038"/>
    <w:rsid w:val="00304147"/>
    <w:rsid w:val="003051D1"/>
    <w:rsid w:val="00305D94"/>
    <w:rsid w:val="00305DD3"/>
    <w:rsid w:val="003060DC"/>
    <w:rsid w:val="0030684E"/>
    <w:rsid w:val="00306F07"/>
    <w:rsid w:val="00307755"/>
    <w:rsid w:val="00310895"/>
    <w:rsid w:val="00310AB4"/>
    <w:rsid w:val="00310F93"/>
    <w:rsid w:val="00312E0D"/>
    <w:rsid w:val="00314DB1"/>
    <w:rsid w:val="00315052"/>
    <w:rsid w:val="00315C75"/>
    <w:rsid w:val="003161E8"/>
    <w:rsid w:val="003164D0"/>
    <w:rsid w:val="00316F17"/>
    <w:rsid w:val="0031771F"/>
    <w:rsid w:val="00317FF4"/>
    <w:rsid w:val="003221AE"/>
    <w:rsid w:val="0032350A"/>
    <w:rsid w:val="00325FDB"/>
    <w:rsid w:val="00326239"/>
    <w:rsid w:val="00326BCF"/>
    <w:rsid w:val="0032791A"/>
    <w:rsid w:val="00330108"/>
    <w:rsid w:val="0033158D"/>
    <w:rsid w:val="00331D8E"/>
    <w:rsid w:val="00332AD2"/>
    <w:rsid w:val="00333B58"/>
    <w:rsid w:val="0033510E"/>
    <w:rsid w:val="003352A2"/>
    <w:rsid w:val="003354EC"/>
    <w:rsid w:val="0033635C"/>
    <w:rsid w:val="003364DC"/>
    <w:rsid w:val="00336522"/>
    <w:rsid w:val="003412FC"/>
    <w:rsid w:val="00343E32"/>
    <w:rsid w:val="0034408E"/>
    <w:rsid w:val="003442EF"/>
    <w:rsid w:val="003446D9"/>
    <w:rsid w:val="00344C7D"/>
    <w:rsid w:val="003456ED"/>
    <w:rsid w:val="00345DDF"/>
    <w:rsid w:val="0034721E"/>
    <w:rsid w:val="00347B3F"/>
    <w:rsid w:val="003513AA"/>
    <w:rsid w:val="00351975"/>
    <w:rsid w:val="00351995"/>
    <w:rsid w:val="0035244A"/>
    <w:rsid w:val="00352E9B"/>
    <w:rsid w:val="00353C16"/>
    <w:rsid w:val="003544A2"/>
    <w:rsid w:val="00354B6E"/>
    <w:rsid w:val="00354CDC"/>
    <w:rsid w:val="00354EF7"/>
    <w:rsid w:val="00355D5D"/>
    <w:rsid w:val="00356730"/>
    <w:rsid w:val="00356B43"/>
    <w:rsid w:val="003572B5"/>
    <w:rsid w:val="00360A4E"/>
    <w:rsid w:val="00360FA8"/>
    <w:rsid w:val="00361360"/>
    <w:rsid w:val="0036291A"/>
    <w:rsid w:val="003636FF"/>
    <w:rsid w:val="00363873"/>
    <w:rsid w:val="00364D8C"/>
    <w:rsid w:val="00364F6E"/>
    <w:rsid w:val="0036577D"/>
    <w:rsid w:val="00365B81"/>
    <w:rsid w:val="00366E9C"/>
    <w:rsid w:val="00370632"/>
    <w:rsid w:val="0037088F"/>
    <w:rsid w:val="00370E39"/>
    <w:rsid w:val="00371A3C"/>
    <w:rsid w:val="00372FF1"/>
    <w:rsid w:val="00373AC8"/>
    <w:rsid w:val="003748FC"/>
    <w:rsid w:val="00374C9A"/>
    <w:rsid w:val="00376418"/>
    <w:rsid w:val="00376FF8"/>
    <w:rsid w:val="003775FA"/>
    <w:rsid w:val="00377658"/>
    <w:rsid w:val="00377A5F"/>
    <w:rsid w:val="00380B8F"/>
    <w:rsid w:val="0038126F"/>
    <w:rsid w:val="0038193B"/>
    <w:rsid w:val="003819F4"/>
    <w:rsid w:val="00381EBC"/>
    <w:rsid w:val="00382E8A"/>
    <w:rsid w:val="00383ED0"/>
    <w:rsid w:val="0038415A"/>
    <w:rsid w:val="0038493C"/>
    <w:rsid w:val="00386D62"/>
    <w:rsid w:val="00387CBC"/>
    <w:rsid w:val="0039229D"/>
    <w:rsid w:val="00392852"/>
    <w:rsid w:val="00392EFB"/>
    <w:rsid w:val="003931A0"/>
    <w:rsid w:val="003939AD"/>
    <w:rsid w:val="0039400E"/>
    <w:rsid w:val="00394A34"/>
    <w:rsid w:val="0039504B"/>
    <w:rsid w:val="00395F3D"/>
    <w:rsid w:val="003962D8"/>
    <w:rsid w:val="00397771"/>
    <w:rsid w:val="00397DB3"/>
    <w:rsid w:val="00397E40"/>
    <w:rsid w:val="003A0BC0"/>
    <w:rsid w:val="003A0DDC"/>
    <w:rsid w:val="003A11D8"/>
    <w:rsid w:val="003A15E3"/>
    <w:rsid w:val="003A1B0E"/>
    <w:rsid w:val="003A1FDC"/>
    <w:rsid w:val="003A2346"/>
    <w:rsid w:val="003A2787"/>
    <w:rsid w:val="003A2833"/>
    <w:rsid w:val="003A31C5"/>
    <w:rsid w:val="003A5531"/>
    <w:rsid w:val="003B086E"/>
    <w:rsid w:val="003B0B8C"/>
    <w:rsid w:val="003B1535"/>
    <w:rsid w:val="003B2588"/>
    <w:rsid w:val="003B2ADD"/>
    <w:rsid w:val="003B2C70"/>
    <w:rsid w:val="003B3975"/>
    <w:rsid w:val="003B3B80"/>
    <w:rsid w:val="003B5A74"/>
    <w:rsid w:val="003B5AAB"/>
    <w:rsid w:val="003B7F85"/>
    <w:rsid w:val="003C1B78"/>
    <w:rsid w:val="003C2CA3"/>
    <w:rsid w:val="003C2F71"/>
    <w:rsid w:val="003C2FEC"/>
    <w:rsid w:val="003C3719"/>
    <w:rsid w:val="003C3A22"/>
    <w:rsid w:val="003C3EF6"/>
    <w:rsid w:val="003C41C0"/>
    <w:rsid w:val="003C4C2F"/>
    <w:rsid w:val="003C53D1"/>
    <w:rsid w:val="003C5977"/>
    <w:rsid w:val="003C6119"/>
    <w:rsid w:val="003C68C5"/>
    <w:rsid w:val="003C7822"/>
    <w:rsid w:val="003D0159"/>
    <w:rsid w:val="003D0907"/>
    <w:rsid w:val="003D0B30"/>
    <w:rsid w:val="003D3E0A"/>
    <w:rsid w:val="003D581E"/>
    <w:rsid w:val="003D68C8"/>
    <w:rsid w:val="003D733D"/>
    <w:rsid w:val="003E0B81"/>
    <w:rsid w:val="003E1FB3"/>
    <w:rsid w:val="003E3557"/>
    <w:rsid w:val="003E36BF"/>
    <w:rsid w:val="003E591B"/>
    <w:rsid w:val="003E7032"/>
    <w:rsid w:val="003E7BF7"/>
    <w:rsid w:val="003F0CB1"/>
    <w:rsid w:val="003F10E4"/>
    <w:rsid w:val="003F16C6"/>
    <w:rsid w:val="003F2136"/>
    <w:rsid w:val="003F2213"/>
    <w:rsid w:val="003F26C4"/>
    <w:rsid w:val="003F3329"/>
    <w:rsid w:val="003F66B8"/>
    <w:rsid w:val="003F6E4B"/>
    <w:rsid w:val="003F6EB5"/>
    <w:rsid w:val="003F73BF"/>
    <w:rsid w:val="003F788F"/>
    <w:rsid w:val="00401A83"/>
    <w:rsid w:val="004021F8"/>
    <w:rsid w:val="00403D1F"/>
    <w:rsid w:val="0040494D"/>
    <w:rsid w:val="0040510D"/>
    <w:rsid w:val="00410287"/>
    <w:rsid w:val="00410BF8"/>
    <w:rsid w:val="00411923"/>
    <w:rsid w:val="004119FD"/>
    <w:rsid w:val="004133DD"/>
    <w:rsid w:val="0041438D"/>
    <w:rsid w:val="00414F6A"/>
    <w:rsid w:val="00415C93"/>
    <w:rsid w:val="00416350"/>
    <w:rsid w:val="0041678B"/>
    <w:rsid w:val="00416982"/>
    <w:rsid w:val="00416B56"/>
    <w:rsid w:val="00416E45"/>
    <w:rsid w:val="0042011B"/>
    <w:rsid w:val="0042187C"/>
    <w:rsid w:val="00421964"/>
    <w:rsid w:val="00421A5E"/>
    <w:rsid w:val="004227B9"/>
    <w:rsid w:val="004227E8"/>
    <w:rsid w:val="0042316D"/>
    <w:rsid w:val="004236D2"/>
    <w:rsid w:val="0042397F"/>
    <w:rsid w:val="00423CCF"/>
    <w:rsid w:val="00424000"/>
    <w:rsid w:val="0042443F"/>
    <w:rsid w:val="00425473"/>
    <w:rsid w:val="004255B3"/>
    <w:rsid w:val="00426675"/>
    <w:rsid w:val="00426E6E"/>
    <w:rsid w:val="00427A04"/>
    <w:rsid w:val="00430036"/>
    <w:rsid w:val="00430B3C"/>
    <w:rsid w:val="004320F0"/>
    <w:rsid w:val="004322B9"/>
    <w:rsid w:val="00432ACF"/>
    <w:rsid w:val="00432E7D"/>
    <w:rsid w:val="0043383D"/>
    <w:rsid w:val="004340B9"/>
    <w:rsid w:val="00434D79"/>
    <w:rsid w:val="00435040"/>
    <w:rsid w:val="00435375"/>
    <w:rsid w:val="0043583C"/>
    <w:rsid w:val="004362FE"/>
    <w:rsid w:val="0043653B"/>
    <w:rsid w:val="00436868"/>
    <w:rsid w:val="00437506"/>
    <w:rsid w:val="004379D5"/>
    <w:rsid w:val="00437AFD"/>
    <w:rsid w:val="00437F39"/>
    <w:rsid w:val="0044044C"/>
    <w:rsid w:val="00440554"/>
    <w:rsid w:val="004410AA"/>
    <w:rsid w:val="00442524"/>
    <w:rsid w:val="00444556"/>
    <w:rsid w:val="004450A4"/>
    <w:rsid w:val="00445B19"/>
    <w:rsid w:val="00445DCE"/>
    <w:rsid w:val="0044645D"/>
    <w:rsid w:val="00446ADB"/>
    <w:rsid w:val="00446E64"/>
    <w:rsid w:val="00447A41"/>
    <w:rsid w:val="00450501"/>
    <w:rsid w:val="0045067D"/>
    <w:rsid w:val="0045098D"/>
    <w:rsid w:val="00450EC7"/>
    <w:rsid w:val="0045170A"/>
    <w:rsid w:val="00451C80"/>
    <w:rsid w:val="00452247"/>
    <w:rsid w:val="00452DF6"/>
    <w:rsid w:val="00453705"/>
    <w:rsid w:val="00453725"/>
    <w:rsid w:val="00453813"/>
    <w:rsid w:val="00453AB8"/>
    <w:rsid w:val="00454BE8"/>
    <w:rsid w:val="00454FD3"/>
    <w:rsid w:val="0045557E"/>
    <w:rsid w:val="00455C64"/>
    <w:rsid w:val="0045635E"/>
    <w:rsid w:val="00456C66"/>
    <w:rsid w:val="004572A1"/>
    <w:rsid w:val="00460E78"/>
    <w:rsid w:val="004613ED"/>
    <w:rsid w:val="00461E88"/>
    <w:rsid w:val="00462547"/>
    <w:rsid w:val="0046282F"/>
    <w:rsid w:val="00463E7C"/>
    <w:rsid w:val="00463F25"/>
    <w:rsid w:val="00465588"/>
    <w:rsid w:val="00465A04"/>
    <w:rsid w:val="00465CF9"/>
    <w:rsid w:val="0046733E"/>
    <w:rsid w:val="00467408"/>
    <w:rsid w:val="004676B2"/>
    <w:rsid w:val="004722ED"/>
    <w:rsid w:val="004730B0"/>
    <w:rsid w:val="004731F0"/>
    <w:rsid w:val="00473B6D"/>
    <w:rsid w:val="004746F5"/>
    <w:rsid w:val="00475AF7"/>
    <w:rsid w:val="00476072"/>
    <w:rsid w:val="00476672"/>
    <w:rsid w:val="004767F6"/>
    <w:rsid w:val="0047723D"/>
    <w:rsid w:val="0047781B"/>
    <w:rsid w:val="004815DE"/>
    <w:rsid w:val="004828CA"/>
    <w:rsid w:val="0048298C"/>
    <w:rsid w:val="004837CE"/>
    <w:rsid w:val="00483889"/>
    <w:rsid w:val="00484470"/>
    <w:rsid w:val="004845A1"/>
    <w:rsid w:val="00484DA1"/>
    <w:rsid w:val="00485C33"/>
    <w:rsid w:val="004861CF"/>
    <w:rsid w:val="00491000"/>
    <w:rsid w:val="00491442"/>
    <w:rsid w:val="0049144A"/>
    <w:rsid w:val="00491DC5"/>
    <w:rsid w:val="00492DCC"/>
    <w:rsid w:val="00492ECC"/>
    <w:rsid w:val="00493919"/>
    <w:rsid w:val="00493B04"/>
    <w:rsid w:val="00494DD8"/>
    <w:rsid w:val="00495287"/>
    <w:rsid w:val="00495775"/>
    <w:rsid w:val="00496030"/>
    <w:rsid w:val="00496643"/>
    <w:rsid w:val="00496CDA"/>
    <w:rsid w:val="00496EC4"/>
    <w:rsid w:val="00497EB0"/>
    <w:rsid w:val="004A0FCF"/>
    <w:rsid w:val="004A1CE0"/>
    <w:rsid w:val="004A32DB"/>
    <w:rsid w:val="004A5E57"/>
    <w:rsid w:val="004A6235"/>
    <w:rsid w:val="004A7815"/>
    <w:rsid w:val="004A7F7B"/>
    <w:rsid w:val="004B2710"/>
    <w:rsid w:val="004B275D"/>
    <w:rsid w:val="004B4839"/>
    <w:rsid w:val="004B5512"/>
    <w:rsid w:val="004B5798"/>
    <w:rsid w:val="004B6301"/>
    <w:rsid w:val="004B65A9"/>
    <w:rsid w:val="004B65F6"/>
    <w:rsid w:val="004B7A2A"/>
    <w:rsid w:val="004C25D5"/>
    <w:rsid w:val="004C3168"/>
    <w:rsid w:val="004C3ABA"/>
    <w:rsid w:val="004C4386"/>
    <w:rsid w:val="004C4454"/>
    <w:rsid w:val="004C5E89"/>
    <w:rsid w:val="004C6108"/>
    <w:rsid w:val="004C7045"/>
    <w:rsid w:val="004C71F2"/>
    <w:rsid w:val="004C75F0"/>
    <w:rsid w:val="004C7925"/>
    <w:rsid w:val="004C7BC2"/>
    <w:rsid w:val="004C7FB6"/>
    <w:rsid w:val="004D0C60"/>
    <w:rsid w:val="004D0F7F"/>
    <w:rsid w:val="004D1293"/>
    <w:rsid w:val="004D2009"/>
    <w:rsid w:val="004D213C"/>
    <w:rsid w:val="004D2A82"/>
    <w:rsid w:val="004D3212"/>
    <w:rsid w:val="004D351C"/>
    <w:rsid w:val="004D37D3"/>
    <w:rsid w:val="004D3BF2"/>
    <w:rsid w:val="004D3DD0"/>
    <w:rsid w:val="004D4B07"/>
    <w:rsid w:val="004D4E05"/>
    <w:rsid w:val="004D515D"/>
    <w:rsid w:val="004D5E86"/>
    <w:rsid w:val="004E036F"/>
    <w:rsid w:val="004E1B25"/>
    <w:rsid w:val="004E34FB"/>
    <w:rsid w:val="004E3E19"/>
    <w:rsid w:val="004E41AA"/>
    <w:rsid w:val="004E4E5C"/>
    <w:rsid w:val="004E52B9"/>
    <w:rsid w:val="004E722D"/>
    <w:rsid w:val="004E7A7C"/>
    <w:rsid w:val="004F0828"/>
    <w:rsid w:val="004F0A1B"/>
    <w:rsid w:val="004F0D64"/>
    <w:rsid w:val="004F1D92"/>
    <w:rsid w:val="004F1F07"/>
    <w:rsid w:val="004F2F78"/>
    <w:rsid w:val="004F3BC2"/>
    <w:rsid w:val="004F3D2A"/>
    <w:rsid w:val="004F50E4"/>
    <w:rsid w:val="004F5AE7"/>
    <w:rsid w:val="004F6918"/>
    <w:rsid w:val="004F6AB7"/>
    <w:rsid w:val="004F7191"/>
    <w:rsid w:val="004F753F"/>
    <w:rsid w:val="004F777C"/>
    <w:rsid w:val="004F7F71"/>
    <w:rsid w:val="005005DE"/>
    <w:rsid w:val="0050126B"/>
    <w:rsid w:val="00501514"/>
    <w:rsid w:val="005023E9"/>
    <w:rsid w:val="005024F5"/>
    <w:rsid w:val="0050415A"/>
    <w:rsid w:val="005041E6"/>
    <w:rsid w:val="0050421F"/>
    <w:rsid w:val="00504B4D"/>
    <w:rsid w:val="005053E9"/>
    <w:rsid w:val="00505B27"/>
    <w:rsid w:val="00507A02"/>
    <w:rsid w:val="00507DAD"/>
    <w:rsid w:val="00510589"/>
    <w:rsid w:val="00510665"/>
    <w:rsid w:val="005106BA"/>
    <w:rsid w:val="00510C5A"/>
    <w:rsid w:val="00510D2C"/>
    <w:rsid w:val="00511379"/>
    <w:rsid w:val="0051142E"/>
    <w:rsid w:val="00512113"/>
    <w:rsid w:val="00512155"/>
    <w:rsid w:val="00512EBE"/>
    <w:rsid w:val="00514A2B"/>
    <w:rsid w:val="00514F3D"/>
    <w:rsid w:val="00515C82"/>
    <w:rsid w:val="00516C3B"/>
    <w:rsid w:val="00517158"/>
    <w:rsid w:val="0051781F"/>
    <w:rsid w:val="0052108B"/>
    <w:rsid w:val="0052138A"/>
    <w:rsid w:val="005220CA"/>
    <w:rsid w:val="005228F7"/>
    <w:rsid w:val="00522A51"/>
    <w:rsid w:val="00523337"/>
    <w:rsid w:val="0052352F"/>
    <w:rsid w:val="00523C63"/>
    <w:rsid w:val="005241D9"/>
    <w:rsid w:val="00524495"/>
    <w:rsid w:val="005245BF"/>
    <w:rsid w:val="005252A0"/>
    <w:rsid w:val="0052533A"/>
    <w:rsid w:val="00526172"/>
    <w:rsid w:val="005262E1"/>
    <w:rsid w:val="00527065"/>
    <w:rsid w:val="005321A6"/>
    <w:rsid w:val="00533083"/>
    <w:rsid w:val="005335F2"/>
    <w:rsid w:val="00533B8C"/>
    <w:rsid w:val="00533F63"/>
    <w:rsid w:val="00535E75"/>
    <w:rsid w:val="005362BE"/>
    <w:rsid w:val="00536C9C"/>
    <w:rsid w:val="00537060"/>
    <w:rsid w:val="00537B4A"/>
    <w:rsid w:val="00537B77"/>
    <w:rsid w:val="00537CF8"/>
    <w:rsid w:val="00537E1E"/>
    <w:rsid w:val="00540551"/>
    <w:rsid w:val="00540661"/>
    <w:rsid w:val="00540861"/>
    <w:rsid w:val="00540A7A"/>
    <w:rsid w:val="005411D4"/>
    <w:rsid w:val="00541D3E"/>
    <w:rsid w:val="005422D9"/>
    <w:rsid w:val="00542685"/>
    <w:rsid w:val="00542954"/>
    <w:rsid w:val="00543741"/>
    <w:rsid w:val="00543ABC"/>
    <w:rsid w:val="00543E78"/>
    <w:rsid w:val="0054538A"/>
    <w:rsid w:val="00545D6D"/>
    <w:rsid w:val="00546AFA"/>
    <w:rsid w:val="00546BCF"/>
    <w:rsid w:val="005475E1"/>
    <w:rsid w:val="00547675"/>
    <w:rsid w:val="005477A1"/>
    <w:rsid w:val="005505CF"/>
    <w:rsid w:val="005506E0"/>
    <w:rsid w:val="00550F17"/>
    <w:rsid w:val="005523DD"/>
    <w:rsid w:val="00552C20"/>
    <w:rsid w:val="0055381E"/>
    <w:rsid w:val="0055413C"/>
    <w:rsid w:val="005543DD"/>
    <w:rsid w:val="00556E8F"/>
    <w:rsid w:val="00560144"/>
    <w:rsid w:val="0056067C"/>
    <w:rsid w:val="00561E54"/>
    <w:rsid w:val="005621D0"/>
    <w:rsid w:val="00563A3D"/>
    <w:rsid w:val="00563EE8"/>
    <w:rsid w:val="00564005"/>
    <w:rsid w:val="00564373"/>
    <w:rsid w:val="00564A81"/>
    <w:rsid w:val="00564F7B"/>
    <w:rsid w:val="005650CB"/>
    <w:rsid w:val="005674BF"/>
    <w:rsid w:val="00567F7E"/>
    <w:rsid w:val="005717E4"/>
    <w:rsid w:val="00571AFA"/>
    <w:rsid w:val="0057235C"/>
    <w:rsid w:val="00573848"/>
    <w:rsid w:val="00573A62"/>
    <w:rsid w:val="005746C1"/>
    <w:rsid w:val="00574A15"/>
    <w:rsid w:val="00574AC5"/>
    <w:rsid w:val="00575DD1"/>
    <w:rsid w:val="00576ADE"/>
    <w:rsid w:val="00576D2C"/>
    <w:rsid w:val="0057728E"/>
    <w:rsid w:val="00577846"/>
    <w:rsid w:val="005779D1"/>
    <w:rsid w:val="00577A9E"/>
    <w:rsid w:val="0058045C"/>
    <w:rsid w:val="00580808"/>
    <w:rsid w:val="00581A2C"/>
    <w:rsid w:val="005825CB"/>
    <w:rsid w:val="0058269C"/>
    <w:rsid w:val="00584083"/>
    <w:rsid w:val="00584A52"/>
    <w:rsid w:val="005859A1"/>
    <w:rsid w:val="00585D05"/>
    <w:rsid w:val="00586A02"/>
    <w:rsid w:val="00586BBC"/>
    <w:rsid w:val="00586BDF"/>
    <w:rsid w:val="0059088B"/>
    <w:rsid w:val="00592F6B"/>
    <w:rsid w:val="00593962"/>
    <w:rsid w:val="005947DF"/>
    <w:rsid w:val="00594B5B"/>
    <w:rsid w:val="00594D59"/>
    <w:rsid w:val="00595834"/>
    <w:rsid w:val="00595BAF"/>
    <w:rsid w:val="0059712B"/>
    <w:rsid w:val="0059739F"/>
    <w:rsid w:val="005A1835"/>
    <w:rsid w:val="005A19A9"/>
    <w:rsid w:val="005A27B4"/>
    <w:rsid w:val="005A3C24"/>
    <w:rsid w:val="005A6998"/>
    <w:rsid w:val="005A74A4"/>
    <w:rsid w:val="005A74E1"/>
    <w:rsid w:val="005B04EB"/>
    <w:rsid w:val="005B0871"/>
    <w:rsid w:val="005B0B02"/>
    <w:rsid w:val="005B1284"/>
    <w:rsid w:val="005B2046"/>
    <w:rsid w:val="005B2843"/>
    <w:rsid w:val="005B28B3"/>
    <w:rsid w:val="005B3F02"/>
    <w:rsid w:val="005B42E3"/>
    <w:rsid w:val="005B47AE"/>
    <w:rsid w:val="005B4ACF"/>
    <w:rsid w:val="005B6587"/>
    <w:rsid w:val="005C057F"/>
    <w:rsid w:val="005C21F4"/>
    <w:rsid w:val="005C2B4E"/>
    <w:rsid w:val="005C2FD0"/>
    <w:rsid w:val="005C3071"/>
    <w:rsid w:val="005C30FE"/>
    <w:rsid w:val="005C34D1"/>
    <w:rsid w:val="005C3D05"/>
    <w:rsid w:val="005C4615"/>
    <w:rsid w:val="005C4D92"/>
    <w:rsid w:val="005C674F"/>
    <w:rsid w:val="005C78E4"/>
    <w:rsid w:val="005D074F"/>
    <w:rsid w:val="005D1952"/>
    <w:rsid w:val="005D2B0B"/>
    <w:rsid w:val="005D3C79"/>
    <w:rsid w:val="005D47C3"/>
    <w:rsid w:val="005D4905"/>
    <w:rsid w:val="005D4A80"/>
    <w:rsid w:val="005D4B30"/>
    <w:rsid w:val="005D5981"/>
    <w:rsid w:val="005D5AA1"/>
    <w:rsid w:val="005D60EE"/>
    <w:rsid w:val="005D659E"/>
    <w:rsid w:val="005D6621"/>
    <w:rsid w:val="005D6ACF"/>
    <w:rsid w:val="005D753A"/>
    <w:rsid w:val="005D791F"/>
    <w:rsid w:val="005E00C7"/>
    <w:rsid w:val="005E024F"/>
    <w:rsid w:val="005E03B2"/>
    <w:rsid w:val="005E09A9"/>
    <w:rsid w:val="005E1388"/>
    <w:rsid w:val="005E153F"/>
    <w:rsid w:val="005E4101"/>
    <w:rsid w:val="005E4626"/>
    <w:rsid w:val="005E4DD5"/>
    <w:rsid w:val="005E4E36"/>
    <w:rsid w:val="005E5142"/>
    <w:rsid w:val="005E6151"/>
    <w:rsid w:val="005E6262"/>
    <w:rsid w:val="005E6E79"/>
    <w:rsid w:val="005E7140"/>
    <w:rsid w:val="005E7830"/>
    <w:rsid w:val="005F1EB6"/>
    <w:rsid w:val="005F204D"/>
    <w:rsid w:val="005F20C1"/>
    <w:rsid w:val="005F21D7"/>
    <w:rsid w:val="005F2BC4"/>
    <w:rsid w:val="005F336F"/>
    <w:rsid w:val="005F3C24"/>
    <w:rsid w:val="005F4D01"/>
    <w:rsid w:val="005F5013"/>
    <w:rsid w:val="005F5EBA"/>
    <w:rsid w:val="005F6400"/>
    <w:rsid w:val="005F6560"/>
    <w:rsid w:val="005F6862"/>
    <w:rsid w:val="005F69D8"/>
    <w:rsid w:val="005F6AA9"/>
    <w:rsid w:val="0060043C"/>
    <w:rsid w:val="00601700"/>
    <w:rsid w:val="006027D8"/>
    <w:rsid w:val="00602A1B"/>
    <w:rsid w:val="00603194"/>
    <w:rsid w:val="00603600"/>
    <w:rsid w:val="00603CA6"/>
    <w:rsid w:val="0060512D"/>
    <w:rsid w:val="006051E6"/>
    <w:rsid w:val="006061C4"/>
    <w:rsid w:val="00606E4E"/>
    <w:rsid w:val="006102EB"/>
    <w:rsid w:val="006105A6"/>
    <w:rsid w:val="00611026"/>
    <w:rsid w:val="00612594"/>
    <w:rsid w:val="00614404"/>
    <w:rsid w:val="006147C4"/>
    <w:rsid w:val="00615E25"/>
    <w:rsid w:val="00616AF8"/>
    <w:rsid w:val="00616EE8"/>
    <w:rsid w:val="006172B6"/>
    <w:rsid w:val="00620638"/>
    <w:rsid w:val="00620CC1"/>
    <w:rsid w:val="00620CF2"/>
    <w:rsid w:val="00621176"/>
    <w:rsid w:val="00621264"/>
    <w:rsid w:val="00622609"/>
    <w:rsid w:val="00623503"/>
    <w:rsid w:val="00624186"/>
    <w:rsid w:val="0062505E"/>
    <w:rsid w:val="00625A86"/>
    <w:rsid w:val="006261AE"/>
    <w:rsid w:val="00626B07"/>
    <w:rsid w:val="00627D19"/>
    <w:rsid w:val="00630117"/>
    <w:rsid w:val="0063182D"/>
    <w:rsid w:val="00631850"/>
    <w:rsid w:val="00631860"/>
    <w:rsid w:val="00631BF5"/>
    <w:rsid w:val="0063289C"/>
    <w:rsid w:val="00632A9C"/>
    <w:rsid w:val="00636D1E"/>
    <w:rsid w:val="006377E1"/>
    <w:rsid w:val="00640625"/>
    <w:rsid w:val="006411BB"/>
    <w:rsid w:val="0064132E"/>
    <w:rsid w:val="00642072"/>
    <w:rsid w:val="006436AB"/>
    <w:rsid w:val="006509E5"/>
    <w:rsid w:val="00650AE7"/>
    <w:rsid w:val="00651762"/>
    <w:rsid w:val="00652885"/>
    <w:rsid w:val="00653883"/>
    <w:rsid w:val="00653DCE"/>
    <w:rsid w:val="0065431D"/>
    <w:rsid w:val="00654BA9"/>
    <w:rsid w:val="006552B3"/>
    <w:rsid w:val="00655528"/>
    <w:rsid w:val="0065597F"/>
    <w:rsid w:val="00656833"/>
    <w:rsid w:val="00656A74"/>
    <w:rsid w:val="00660B2E"/>
    <w:rsid w:val="00661C6D"/>
    <w:rsid w:val="006629CE"/>
    <w:rsid w:val="00662B40"/>
    <w:rsid w:val="00663493"/>
    <w:rsid w:val="00664AD6"/>
    <w:rsid w:val="00664BEE"/>
    <w:rsid w:val="00665CAD"/>
    <w:rsid w:val="0066657E"/>
    <w:rsid w:val="00666CE3"/>
    <w:rsid w:val="006671F2"/>
    <w:rsid w:val="00667B82"/>
    <w:rsid w:val="00672B51"/>
    <w:rsid w:val="00672C51"/>
    <w:rsid w:val="00673E31"/>
    <w:rsid w:val="00673E4D"/>
    <w:rsid w:val="00673F40"/>
    <w:rsid w:val="00674ED0"/>
    <w:rsid w:val="006757E8"/>
    <w:rsid w:val="00676322"/>
    <w:rsid w:val="00677315"/>
    <w:rsid w:val="00677BE3"/>
    <w:rsid w:val="006817BE"/>
    <w:rsid w:val="006820B4"/>
    <w:rsid w:val="0068282D"/>
    <w:rsid w:val="0068310E"/>
    <w:rsid w:val="0068416B"/>
    <w:rsid w:val="00684DFB"/>
    <w:rsid w:val="006850BD"/>
    <w:rsid w:val="006853C5"/>
    <w:rsid w:val="00685A3A"/>
    <w:rsid w:val="006866B8"/>
    <w:rsid w:val="00686AFC"/>
    <w:rsid w:val="006901BA"/>
    <w:rsid w:val="00690ECE"/>
    <w:rsid w:val="00690F6A"/>
    <w:rsid w:val="006914D3"/>
    <w:rsid w:val="006918D9"/>
    <w:rsid w:val="00691E32"/>
    <w:rsid w:val="006938BE"/>
    <w:rsid w:val="00694778"/>
    <w:rsid w:val="00694890"/>
    <w:rsid w:val="00694F92"/>
    <w:rsid w:val="00696215"/>
    <w:rsid w:val="006A0D3A"/>
    <w:rsid w:val="006A10BA"/>
    <w:rsid w:val="006A4125"/>
    <w:rsid w:val="006A462D"/>
    <w:rsid w:val="006A56A1"/>
    <w:rsid w:val="006A5AD7"/>
    <w:rsid w:val="006A623C"/>
    <w:rsid w:val="006A68B6"/>
    <w:rsid w:val="006A7CCA"/>
    <w:rsid w:val="006B0C92"/>
    <w:rsid w:val="006B0EC1"/>
    <w:rsid w:val="006B1438"/>
    <w:rsid w:val="006B1F19"/>
    <w:rsid w:val="006B2906"/>
    <w:rsid w:val="006B30DA"/>
    <w:rsid w:val="006B36CC"/>
    <w:rsid w:val="006B3A3D"/>
    <w:rsid w:val="006B46C9"/>
    <w:rsid w:val="006B519D"/>
    <w:rsid w:val="006B643D"/>
    <w:rsid w:val="006B7018"/>
    <w:rsid w:val="006B70BD"/>
    <w:rsid w:val="006C0A9E"/>
    <w:rsid w:val="006C23B0"/>
    <w:rsid w:val="006C3FB7"/>
    <w:rsid w:val="006C4054"/>
    <w:rsid w:val="006C5328"/>
    <w:rsid w:val="006C7554"/>
    <w:rsid w:val="006D00E7"/>
    <w:rsid w:val="006D225B"/>
    <w:rsid w:val="006D5A0E"/>
    <w:rsid w:val="006D5EC9"/>
    <w:rsid w:val="006D6960"/>
    <w:rsid w:val="006D6B94"/>
    <w:rsid w:val="006E2074"/>
    <w:rsid w:val="006E311A"/>
    <w:rsid w:val="006E3387"/>
    <w:rsid w:val="006E3AC6"/>
    <w:rsid w:val="006E3B20"/>
    <w:rsid w:val="006E4022"/>
    <w:rsid w:val="006E4EF5"/>
    <w:rsid w:val="006E6007"/>
    <w:rsid w:val="006E6481"/>
    <w:rsid w:val="006F06BE"/>
    <w:rsid w:val="006F0D68"/>
    <w:rsid w:val="006F1E3D"/>
    <w:rsid w:val="006F1F5D"/>
    <w:rsid w:val="006F1F92"/>
    <w:rsid w:val="006F3A4D"/>
    <w:rsid w:val="006F4990"/>
    <w:rsid w:val="006F56F1"/>
    <w:rsid w:val="006F6042"/>
    <w:rsid w:val="006F62F5"/>
    <w:rsid w:val="006F6771"/>
    <w:rsid w:val="006F7F2D"/>
    <w:rsid w:val="007008E0"/>
    <w:rsid w:val="0070238B"/>
    <w:rsid w:val="007026BD"/>
    <w:rsid w:val="0070361F"/>
    <w:rsid w:val="007037A6"/>
    <w:rsid w:val="00704219"/>
    <w:rsid w:val="00704634"/>
    <w:rsid w:val="0070589D"/>
    <w:rsid w:val="00705A9F"/>
    <w:rsid w:val="00705CAB"/>
    <w:rsid w:val="00710718"/>
    <w:rsid w:val="00710C4B"/>
    <w:rsid w:val="0071198C"/>
    <w:rsid w:val="007123A5"/>
    <w:rsid w:val="007137EA"/>
    <w:rsid w:val="00713EE1"/>
    <w:rsid w:val="0071596C"/>
    <w:rsid w:val="00717C15"/>
    <w:rsid w:val="00721225"/>
    <w:rsid w:val="00721875"/>
    <w:rsid w:val="007223EE"/>
    <w:rsid w:val="007227B4"/>
    <w:rsid w:val="007228F1"/>
    <w:rsid w:val="00722E7A"/>
    <w:rsid w:val="00723549"/>
    <w:rsid w:val="00724873"/>
    <w:rsid w:val="00725269"/>
    <w:rsid w:val="00725DF7"/>
    <w:rsid w:val="00726002"/>
    <w:rsid w:val="00727383"/>
    <w:rsid w:val="007306BF"/>
    <w:rsid w:val="00732559"/>
    <w:rsid w:val="00732A31"/>
    <w:rsid w:val="00732CC5"/>
    <w:rsid w:val="0073495B"/>
    <w:rsid w:val="007354FB"/>
    <w:rsid w:val="00735BB1"/>
    <w:rsid w:val="00736D3D"/>
    <w:rsid w:val="00737118"/>
    <w:rsid w:val="007378BA"/>
    <w:rsid w:val="00737A85"/>
    <w:rsid w:val="00740150"/>
    <w:rsid w:val="0074039C"/>
    <w:rsid w:val="00740435"/>
    <w:rsid w:val="00741046"/>
    <w:rsid w:val="007412DE"/>
    <w:rsid w:val="007416C7"/>
    <w:rsid w:val="00741789"/>
    <w:rsid w:val="00741B5A"/>
    <w:rsid w:val="00741E80"/>
    <w:rsid w:val="00742750"/>
    <w:rsid w:val="007434D1"/>
    <w:rsid w:val="007439F0"/>
    <w:rsid w:val="00744AEE"/>
    <w:rsid w:val="007500F8"/>
    <w:rsid w:val="00750501"/>
    <w:rsid w:val="00750507"/>
    <w:rsid w:val="007518C1"/>
    <w:rsid w:val="00753C4D"/>
    <w:rsid w:val="00753F83"/>
    <w:rsid w:val="00755C6E"/>
    <w:rsid w:val="00755EC4"/>
    <w:rsid w:val="00756AA2"/>
    <w:rsid w:val="007577CB"/>
    <w:rsid w:val="00760A88"/>
    <w:rsid w:val="007616CF"/>
    <w:rsid w:val="00761908"/>
    <w:rsid w:val="00761FA4"/>
    <w:rsid w:val="00763301"/>
    <w:rsid w:val="00764DF8"/>
    <w:rsid w:val="00765967"/>
    <w:rsid w:val="007661DD"/>
    <w:rsid w:val="00766475"/>
    <w:rsid w:val="00766DCC"/>
    <w:rsid w:val="00766E99"/>
    <w:rsid w:val="00766F95"/>
    <w:rsid w:val="007677C9"/>
    <w:rsid w:val="00767FB8"/>
    <w:rsid w:val="00770666"/>
    <w:rsid w:val="00770858"/>
    <w:rsid w:val="00771AD5"/>
    <w:rsid w:val="007724C5"/>
    <w:rsid w:val="00772A81"/>
    <w:rsid w:val="00772D61"/>
    <w:rsid w:val="00775F72"/>
    <w:rsid w:val="00776493"/>
    <w:rsid w:val="007769B0"/>
    <w:rsid w:val="00777693"/>
    <w:rsid w:val="00780431"/>
    <w:rsid w:val="00780975"/>
    <w:rsid w:val="00780E2F"/>
    <w:rsid w:val="00780E3F"/>
    <w:rsid w:val="00780EC9"/>
    <w:rsid w:val="007824B2"/>
    <w:rsid w:val="007830C3"/>
    <w:rsid w:val="00783272"/>
    <w:rsid w:val="00784059"/>
    <w:rsid w:val="00784973"/>
    <w:rsid w:val="00784E02"/>
    <w:rsid w:val="0078626B"/>
    <w:rsid w:val="00787141"/>
    <w:rsid w:val="007873C6"/>
    <w:rsid w:val="007878DB"/>
    <w:rsid w:val="00790999"/>
    <w:rsid w:val="00791BA5"/>
    <w:rsid w:val="007924E3"/>
    <w:rsid w:val="0079356C"/>
    <w:rsid w:val="00794564"/>
    <w:rsid w:val="007955A0"/>
    <w:rsid w:val="00795AF8"/>
    <w:rsid w:val="00796AAE"/>
    <w:rsid w:val="007970EE"/>
    <w:rsid w:val="007A02CC"/>
    <w:rsid w:val="007A05B8"/>
    <w:rsid w:val="007A3600"/>
    <w:rsid w:val="007A36BC"/>
    <w:rsid w:val="007A3D96"/>
    <w:rsid w:val="007A41B3"/>
    <w:rsid w:val="007A428F"/>
    <w:rsid w:val="007A4CCA"/>
    <w:rsid w:val="007A4D31"/>
    <w:rsid w:val="007A6D25"/>
    <w:rsid w:val="007A6D3A"/>
    <w:rsid w:val="007A7A8C"/>
    <w:rsid w:val="007B0BAF"/>
    <w:rsid w:val="007B173F"/>
    <w:rsid w:val="007B39E1"/>
    <w:rsid w:val="007B6E78"/>
    <w:rsid w:val="007B7034"/>
    <w:rsid w:val="007B7FB6"/>
    <w:rsid w:val="007C0992"/>
    <w:rsid w:val="007C21C9"/>
    <w:rsid w:val="007C302F"/>
    <w:rsid w:val="007C32A9"/>
    <w:rsid w:val="007C34A4"/>
    <w:rsid w:val="007C381A"/>
    <w:rsid w:val="007D12EE"/>
    <w:rsid w:val="007D19D5"/>
    <w:rsid w:val="007D1CF5"/>
    <w:rsid w:val="007D26AE"/>
    <w:rsid w:val="007D2844"/>
    <w:rsid w:val="007D43C0"/>
    <w:rsid w:val="007D5A63"/>
    <w:rsid w:val="007D5E47"/>
    <w:rsid w:val="007D7017"/>
    <w:rsid w:val="007D7BC0"/>
    <w:rsid w:val="007D7C26"/>
    <w:rsid w:val="007E0D7B"/>
    <w:rsid w:val="007E106F"/>
    <w:rsid w:val="007E1929"/>
    <w:rsid w:val="007E1AEB"/>
    <w:rsid w:val="007E34DA"/>
    <w:rsid w:val="007E38FA"/>
    <w:rsid w:val="007E3DB2"/>
    <w:rsid w:val="007E4375"/>
    <w:rsid w:val="007E5CFE"/>
    <w:rsid w:val="007E660B"/>
    <w:rsid w:val="007E74F1"/>
    <w:rsid w:val="007E7D0A"/>
    <w:rsid w:val="007E7D5B"/>
    <w:rsid w:val="007E7F06"/>
    <w:rsid w:val="007F02AD"/>
    <w:rsid w:val="007F05E8"/>
    <w:rsid w:val="007F0AA9"/>
    <w:rsid w:val="007F0D68"/>
    <w:rsid w:val="007F0FBC"/>
    <w:rsid w:val="007F1677"/>
    <w:rsid w:val="007F1B01"/>
    <w:rsid w:val="007F1D11"/>
    <w:rsid w:val="007F29BD"/>
    <w:rsid w:val="007F52D3"/>
    <w:rsid w:val="007F77EB"/>
    <w:rsid w:val="0080022B"/>
    <w:rsid w:val="0080024B"/>
    <w:rsid w:val="0080046D"/>
    <w:rsid w:val="00800522"/>
    <w:rsid w:val="008017E7"/>
    <w:rsid w:val="00801B3E"/>
    <w:rsid w:val="00801DBC"/>
    <w:rsid w:val="00802CE3"/>
    <w:rsid w:val="0080341E"/>
    <w:rsid w:val="00805212"/>
    <w:rsid w:val="0080584A"/>
    <w:rsid w:val="00805D17"/>
    <w:rsid w:val="00806167"/>
    <w:rsid w:val="008064C2"/>
    <w:rsid w:val="00806C8C"/>
    <w:rsid w:val="0080777D"/>
    <w:rsid w:val="008106C2"/>
    <w:rsid w:val="008106F2"/>
    <w:rsid w:val="008122C8"/>
    <w:rsid w:val="008127AA"/>
    <w:rsid w:val="00812AD6"/>
    <w:rsid w:val="008136B3"/>
    <w:rsid w:val="00813E29"/>
    <w:rsid w:val="008152CF"/>
    <w:rsid w:val="008153AB"/>
    <w:rsid w:val="00815FD0"/>
    <w:rsid w:val="0081650C"/>
    <w:rsid w:val="00816618"/>
    <w:rsid w:val="00816D99"/>
    <w:rsid w:val="00817488"/>
    <w:rsid w:val="00817CD8"/>
    <w:rsid w:val="00817E7A"/>
    <w:rsid w:val="00817E9F"/>
    <w:rsid w:val="00821282"/>
    <w:rsid w:val="00821933"/>
    <w:rsid w:val="008220B2"/>
    <w:rsid w:val="00824019"/>
    <w:rsid w:val="00824804"/>
    <w:rsid w:val="00824DC4"/>
    <w:rsid w:val="00824F9E"/>
    <w:rsid w:val="008251C8"/>
    <w:rsid w:val="0082593C"/>
    <w:rsid w:val="00826957"/>
    <w:rsid w:val="00826D7F"/>
    <w:rsid w:val="008277BD"/>
    <w:rsid w:val="008279D1"/>
    <w:rsid w:val="008301F9"/>
    <w:rsid w:val="0083040D"/>
    <w:rsid w:val="00830A56"/>
    <w:rsid w:val="00830CA9"/>
    <w:rsid w:val="00830FB5"/>
    <w:rsid w:val="00831ECE"/>
    <w:rsid w:val="008324CD"/>
    <w:rsid w:val="00832631"/>
    <w:rsid w:val="008349C9"/>
    <w:rsid w:val="00835264"/>
    <w:rsid w:val="0083637A"/>
    <w:rsid w:val="008369C1"/>
    <w:rsid w:val="00836F79"/>
    <w:rsid w:val="0083705C"/>
    <w:rsid w:val="008370D1"/>
    <w:rsid w:val="00837C60"/>
    <w:rsid w:val="00840780"/>
    <w:rsid w:val="008414D7"/>
    <w:rsid w:val="008415D3"/>
    <w:rsid w:val="00841BD1"/>
    <w:rsid w:val="00841BF9"/>
    <w:rsid w:val="00841E2E"/>
    <w:rsid w:val="00844993"/>
    <w:rsid w:val="0084536B"/>
    <w:rsid w:val="00846225"/>
    <w:rsid w:val="008469D5"/>
    <w:rsid w:val="00846D88"/>
    <w:rsid w:val="00850EED"/>
    <w:rsid w:val="00851D5A"/>
    <w:rsid w:val="0085202D"/>
    <w:rsid w:val="00852681"/>
    <w:rsid w:val="00852C19"/>
    <w:rsid w:val="00852E84"/>
    <w:rsid w:val="008534CB"/>
    <w:rsid w:val="00853680"/>
    <w:rsid w:val="00854399"/>
    <w:rsid w:val="00854B76"/>
    <w:rsid w:val="00854FF9"/>
    <w:rsid w:val="00855043"/>
    <w:rsid w:val="008551B1"/>
    <w:rsid w:val="00857261"/>
    <w:rsid w:val="00860966"/>
    <w:rsid w:val="008612F6"/>
    <w:rsid w:val="008614B0"/>
    <w:rsid w:val="00862DF0"/>
    <w:rsid w:val="0086348E"/>
    <w:rsid w:val="00863E0B"/>
    <w:rsid w:val="00865D06"/>
    <w:rsid w:val="00866037"/>
    <w:rsid w:val="0086620C"/>
    <w:rsid w:val="008664D0"/>
    <w:rsid w:val="00867446"/>
    <w:rsid w:val="00870B6A"/>
    <w:rsid w:val="008716DE"/>
    <w:rsid w:val="00871791"/>
    <w:rsid w:val="00871808"/>
    <w:rsid w:val="00871F52"/>
    <w:rsid w:val="008731F7"/>
    <w:rsid w:val="00873498"/>
    <w:rsid w:val="00874C93"/>
    <w:rsid w:val="00875310"/>
    <w:rsid w:val="00875E50"/>
    <w:rsid w:val="00876E8A"/>
    <w:rsid w:val="00880B40"/>
    <w:rsid w:val="00880E4B"/>
    <w:rsid w:val="0088176C"/>
    <w:rsid w:val="008845E2"/>
    <w:rsid w:val="00885892"/>
    <w:rsid w:val="008870D5"/>
    <w:rsid w:val="00887E05"/>
    <w:rsid w:val="00887E1A"/>
    <w:rsid w:val="00887F07"/>
    <w:rsid w:val="00890237"/>
    <w:rsid w:val="008916A9"/>
    <w:rsid w:val="00891D91"/>
    <w:rsid w:val="008925CD"/>
    <w:rsid w:val="00892950"/>
    <w:rsid w:val="0089296A"/>
    <w:rsid w:val="00892E62"/>
    <w:rsid w:val="00892ED1"/>
    <w:rsid w:val="00893693"/>
    <w:rsid w:val="00893DFC"/>
    <w:rsid w:val="00894823"/>
    <w:rsid w:val="008950A8"/>
    <w:rsid w:val="00895377"/>
    <w:rsid w:val="00896612"/>
    <w:rsid w:val="00896F53"/>
    <w:rsid w:val="008A04AA"/>
    <w:rsid w:val="008A2B4A"/>
    <w:rsid w:val="008A2F59"/>
    <w:rsid w:val="008A5110"/>
    <w:rsid w:val="008A5F3E"/>
    <w:rsid w:val="008A759F"/>
    <w:rsid w:val="008A7FD7"/>
    <w:rsid w:val="008B2F88"/>
    <w:rsid w:val="008B36C4"/>
    <w:rsid w:val="008B3967"/>
    <w:rsid w:val="008B74E0"/>
    <w:rsid w:val="008B7B7D"/>
    <w:rsid w:val="008C02F0"/>
    <w:rsid w:val="008C0528"/>
    <w:rsid w:val="008C0A4B"/>
    <w:rsid w:val="008C0BA2"/>
    <w:rsid w:val="008C0BE8"/>
    <w:rsid w:val="008C1CEE"/>
    <w:rsid w:val="008C1F7C"/>
    <w:rsid w:val="008C25EA"/>
    <w:rsid w:val="008C28FE"/>
    <w:rsid w:val="008C4272"/>
    <w:rsid w:val="008C46DF"/>
    <w:rsid w:val="008C5607"/>
    <w:rsid w:val="008C589C"/>
    <w:rsid w:val="008C5ACE"/>
    <w:rsid w:val="008C64B1"/>
    <w:rsid w:val="008C6BC6"/>
    <w:rsid w:val="008C71E1"/>
    <w:rsid w:val="008C79FD"/>
    <w:rsid w:val="008D0EA4"/>
    <w:rsid w:val="008D1EAE"/>
    <w:rsid w:val="008D3C5F"/>
    <w:rsid w:val="008D3CC5"/>
    <w:rsid w:val="008D3E20"/>
    <w:rsid w:val="008D553C"/>
    <w:rsid w:val="008D58E1"/>
    <w:rsid w:val="008D639C"/>
    <w:rsid w:val="008D76EA"/>
    <w:rsid w:val="008D7F73"/>
    <w:rsid w:val="008E0A0A"/>
    <w:rsid w:val="008E0AA4"/>
    <w:rsid w:val="008E0AB3"/>
    <w:rsid w:val="008E0E7E"/>
    <w:rsid w:val="008E0FF2"/>
    <w:rsid w:val="008E1B75"/>
    <w:rsid w:val="008E345F"/>
    <w:rsid w:val="008E377F"/>
    <w:rsid w:val="008E384A"/>
    <w:rsid w:val="008E4062"/>
    <w:rsid w:val="008E49CC"/>
    <w:rsid w:val="008E5C01"/>
    <w:rsid w:val="008E737E"/>
    <w:rsid w:val="008E745E"/>
    <w:rsid w:val="008E79F2"/>
    <w:rsid w:val="008E7BD2"/>
    <w:rsid w:val="008F1D5A"/>
    <w:rsid w:val="008F22F8"/>
    <w:rsid w:val="008F2566"/>
    <w:rsid w:val="008F2605"/>
    <w:rsid w:val="008F3698"/>
    <w:rsid w:val="008F3CD0"/>
    <w:rsid w:val="008F4342"/>
    <w:rsid w:val="008F5C22"/>
    <w:rsid w:val="008F5FF3"/>
    <w:rsid w:val="008F7419"/>
    <w:rsid w:val="00900F70"/>
    <w:rsid w:val="00901179"/>
    <w:rsid w:val="00901504"/>
    <w:rsid w:val="0090159D"/>
    <w:rsid w:val="009017C7"/>
    <w:rsid w:val="00901B6E"/>
    <w:rsid w:val="00901F60"/>
    <w:rsid w:val="00902196"/>
    <w:rsid w:val="00902C0B"/>
    <w:rsid w:val="00902CEE"/>
    <w:rsid w:val="009033A2"/>
    <w:rsid w:val="009049C7"/>
    <w:rsid w:val="009068D1"/>
    <w:rsid w:val="00906E9A"/>
    <w:rsid w:val="00910909"/>
    <w:rsid w:val="009113CA"/>
    <w:rsid w:val="00911AAB"/>
    <w:rsid w:val="00911D4A"/>
    <w:rsid w:val="009120BB"/>
    <w:rsid w:val="009140E5"/>
    <w:rsid w:val="00914358"/>
    <w:rsid w:val="00914501"/>
    <w:rsid w:val="009147DA"/>
    <w:rsid w:val="00914BCB"/>
    <w:rsid w:val="00915650"/>
    <w:rsid w:val="009216F8"/>
    <w:rsid w:val="00922F82"/>
    <w:rsid w:val="00923317"/>
    <w:rsid w:val="00923965"/>
    <w:rsid w:val="00923FB9"/>
    <w:rsid w:val="00926084"/>
    <w:rsid w:val="00926F54"/>
    <w:rsid w:val="00927406"/>
    <w:rsid w:val="009300A0"/>
    <w:rsid w:val="00930A82"/>
    <w:rsid w:val="00931192"/>
    <w:rsid w:val="0093199C"/>
    <w:rsid w:val="0093273C"/>
    <w:rsid w:val="00932786"/>
    <w:rsid w:val="00932A43"/>
    <w:rsid w:val="00933D96"/>
    <w:rsid w:val="00937D4D"/>
    <w:rsid w:val="00937D6E"/>
    <w:rsid w:val="0094194A"/>
    <w:rsid w:val="00941DE7"/>
    <w:rsid w:val="00942855"/>
    <w:rsid w:val="00943A1C"/>
    <w:rsid w:val="009442CB"/>
    <w:rsid w:val="009444F9"/>
    <w:rsid w:val="0094514E"/>
    <w:rsid w:val="00945373"/>
    <w:rsid w:val="00945561"/>
    <w:rsid w:val="00945D29"/>
    <w:rsid w:val="00947C45"/>
    <w:rsid w:val="0095051F"/>
    <w:rsid w:val="009509D1"/>
    <w:rsid w:val="00951A42"/>
    <w:rsid w:val="00951B2A"/>
    <w:rsid w:val="00951E73"/>
    <w:rsid w:val="00952E60"/>
    <w:rsid w:val="00953827"/>
    <w:rsid w:val="009547BE"/>
    <w:rsid w:val="009551CD"/>
    <w:rsid w:val="00955433"/>
    <w:rsid w:val="00956076"/>
    <w:rsid w:val="00956247"/>
    <w:rsid w:val="00956CCB"/>
    <w:rsid w:val="0095713D"/>
    <w:rsid w:val="00957395"/>
    <w:rsid w:val="00957D85"/>
    <w:rsid w:val="00962399"/>
    <w:rsid w:val="00962A1B"/>
    <w:rsid w:val="0096315C"/>
    <w:rsid w:val="0096345B"/>
    <w:rsid w:val="00963C2F"/>
    <w:rsid w:val="0096430C"/>
    <w:rsid w:val="00964DCB"/>
    <w:rsid w:val="0096513F"/>
    <w:rsid w:val="00967CDA"/>
    <w:rsid w:val="009703EB"/>
    <w:rsid w:val="0097109F"/>
    <w:rsid w:val="009711C8"/>
    <w:rsid w:val="0097157F"/>
    <w:rsid w:val="00972362"/>
    <w:rsid w:val="00972452"/>
    <w:rsid w:val="00972503"/>
    <w:rsid w:val="0097273C"/>
    <w:rsid w:val="00972967"/>
    <w:rsid w:val="00972F1D"/>
    <w:rsid w:val="00974098"/>
    <w:rsid w:val="009742A4"/>
    <w:rsid w:val="009747A3"/>
    <w:rsid w:val="009747C7"/>
    <w:rsid w:val="0097527A"/>
    <w:rsid w:val="00976641"/>
    <w:rsid w:val="009767F5"/>
    <w:rsid w:val="00980ABB"/>
    <w:rsid w:val="00983619"/>
    <w:rsid w:val="00983851"/>
    <w:rsid w:val="00983D9B"/>
    <w:rsid w:val="00984872"/>
    <w:rsid w:val="009853A7"/>
    <w:rsid w:val="009864DA"/>
    <w:rsid w:val="0098732F"/>
    <w:rsid w:val="00990100"/>
    <w:rsid w:val="00990929"/>
    <w:rsid w:val="00994917"/>
    <w:rsid w:val="00994F0E"/>
    <w:rsid w:val="00995F66"/>
    <w:rsid w:val="00996286"/>
    <w:rsid w:val="00996481"/>
    <w:rsid w:val="009A309A"/>
    <w:rsid w:val="009A5D05"/>
    <w:rsid w:val="009A693D"/>
    <w:rsid w:val="009A737A"/>
    <w:rsid w:val="009A79B8"/>
    <w:rsid w:val="009A7A52"/>
    <w:rsid w:val="009B07DA"/>
    <w:rsid w:val="009B09FA"/>
    <w:rsid w:val="009B12F5"/>
    <w:rsid w:val="009B23DA"/>
    <w:rsid w:val="009B2DA8"/>
    <w:rsid w:val="009B3978"/>
    <w:rsid w:val="009B3F59"/>
    <w:rsid w:val="009B661E"/>
    <w:rsid w:val="009C1CF1"/>
    <w:rsid w:val="009C2CD8"/>
    <w:rsid w:val="009C36DB"/>
    <w:rsid w:val="009C3A4E"/>
    <w:rsid w:val="009C4617"/>
    <w:rsid w:val="009C542A"/>
    <w:rsid w:val="009C5E4B"/>
    <w:rsid w:val="009C6F8B"/>
    <w:rsid w:val="009C728E"/>
    <w:rsid w:val="009C7E67"/>
    <w:rsid w:val="009D03E4"/>
    <w:rsid w:val="009D180F"/>
    <w:rsid w:val="009D27DF"/>
    <w:rsid w:val="009D2E3E"/>
    <w:rsid w:val="009D3323"/>
    <w:rsid w:val="009D338B"/>
    <w:rsid w:val="009D4B33"/>
    <w:rsid w:val="009D6ECF"/>
    <w:rsid w:val="009D6F02"/>
    <w:rsid w:val="009D7F6D"/>
    <w:rsid w:val="009E023D"/>
    <w:rsid w:val="009E02CE"/>
    <w:rsid w:val="009E073F"/>
    <w:rsid w:val="009E1995"/>
    <w:rsid w:val="009E1C29"/>
    <w:rsid w:val="009E1DE8"/>
    <w:rsid w:val="009E1E2F"/>
    <w:rsid w:val="009E329B"/>
    <w:rsid w:val="009E4AA1"/>
    <w:rsid w:val="009E4DE7"/>
    <w:rsid w:val="009E5D3E"/>
    <w:rsid w:val="009E5E23"/>
    <w:rsid w:val="009E7EB2"/>
    <w:rsid w:val="009F194D"/>
    <w:rsid w:val="009F244F"/>
    <w:rsid w:val="009F33EA"/>
    <w:rsid w:val="009F3A55"/>
    <w:rsid w:val="009F480C"/>
    <w:rsid w:val="009F4E21"/>
    <w:rsid w:val="009F4ED8"/>
    <w:rsid w:val="009F5447"/>
    <w:rsid w:val="009F5ADF"/>
    <w:rsid w:val="009F5C18"/>
    <w:rsid w:val="009F659C"/>
    <w:rsid w:val="009F6843"/>
    <w:rsid w:val="009F6AB3"/>
    <w:rsid w:val="009F6FC8"/>
    <w:rsid w:val="009F7542"/>
    <w:rsid w:val="009F7CCC"/>
    <w:rsid w:val="00A01824"/>
    <w:rsid w:val="00A01FFF"/>
    <w:rsid w:val="00A040C3"/>
    <w:rsid w:val="00A04626"/>
    <w:rsid w:val="00A05199"/>
    <w:rsid w:val="00A05B7E"/>
    <w:rsid w:val="00A05B87"/>
    <w:rsid w:val="00A06B59"/>
    <w:rsid w:val="00A06D8D"/>
    <w:rsid w:val="00A077F1"/>
    <w:rsid w:val="00A07B15"/>
    <w:rsid w:val="00A07DF2"/>
    <w:rsid w:val="00A10629"/>
    <w:rsid w:val="00A10CAA"/>
    <w:rsid w:val="00A111B8"/>
    <w:rsid w:val="00A12298"/>
    <w:rsid w:val="00A1253B"/>
    <w:rsid w:val="00A127D7"/>
    <w:rsid w:val="00A12CF6"/>
    <w:rsid w:val="00A157D7"/>
    <w:rsid w:val="00A15BC2"/>
    <w:rsid w:val="00A178EF"/>
    <w:rsid w:val="00A206B1"/>
    <w:rsid w:val="00A209EA"/>
    <w:rsid w:val="00A20C9D"/>
    <w:rsid w:val="00A21298"/>
    <w:rsid w:val="00A2211F"/>
    <w:rsid w:val="00A234FC"/>
    <w:rsid w:val="00A242F4"/>
    <w:rsid w:val="00A24324"/>
    <w:rsid w:val="00A249BF"/>
    <w:rsid w:val="00A25EAF"/>
    <w:rsid w:val="00A27974"/>
    <w:rsid w:val="00A27DBD"/>
    <w:rsid w:val="00A30444"/>
    <w:rsid w:val="00A304C3"/>
    <w:rsid w:val="00A31555"/>
    <w:rsid w:val="00A32846"/>
    <w:rsid w:val="00A32C0C"/>
    <w:rsid w:val="00A332BA"/>
    <w:rsid w:val="00A338AB"/>
    <w:rsid w:val="00A33D4C"/>
    <w:rsid w:val="00A352AE"/>
    <w:rsid w:val="00A35E2B"/>
    <w:rsid w:val="00A3702F"/>
    <w:rsid w:val="00A374C6"/>
    <w:rsid w:val="00A379B6"/>
    <w:rsid w:val="00A37BD2"/>
    <w:rsid w:val="00A37F82"/>
    <w:rsid w:val="00A4059D"/>
    <w:rsid w:val="00A420BC"/>
    <w:rsid w:val="00A428CF"/>
    <w:rsid w:val="00A432E4"/>
    <w:rsid w:val="00A4333B"/>
    <w:rsid w:val="00A43F78"/>
    <w:rsid w:val="00A44BA1"/>
    <w:rsid w:val="00A45C8F"/>
    <w:rsid w:val="00A46294"/>
    <w:rsid w:val="00A46957"/>
    <w:rsid w:val="00A469BB"/>
    <w:rsid w:val="00A527B9"/>
    <w:rsid w:val="00A53277"/>
    <w:rsid w:val="00A5328E"/>
    <w:rsid w:val="00A54B46"/>
    <w:rsid w:val="00A550C0"/>
    <w:rsid w:val="00A60F7B"/>
    <w:rsid w:val="00A614D3"/>
    <w:rsid w:val="00A6347C"/>
    <w:rsid w:val="00A63CEF"/>
    <w:rsid w:val="00A6502E"/>
    <w:rsid w:val="00A650C7"/>
    <w:rsid w:val="00A653A2"/>
    <w:rsid w:val="00A65A01"/>
    <w:rsid w:val="00A65AEA"/>
    <w:rsid w:val="00A65E4E"/>
    <w:rsid w:val="00A661A1"/>
    <w:rsid w:val="00A66730"/>
    <w:rsid w:val="00A66D57"/>
    <w:rsid w:val="00A70487"/>
    <w:rsid w:val="00A71D44"/>
    <w:rsid w:val="00A7253D"/>
    <w:rsid w:val="00A72757"/>
    <w:rsid w:val="00A72D8A"/>
    <w:rsid w:val="00A7348D"/>
    <w:rsid w:val="00A73C29"/>
    <w:rsid w:val="00A73D4D"/>
    <w:rsid w:val="00A771D0"/>
    <w:rsid w:val="00A8016E"/>
    <w:rsid w:val="00A81106"/>
    <w:rsid w:val="00A84236"/>
    <w:rsid w:val="00A84B3E"/>
    <w:rsid w:val="00A8761A"/>
    <w:rsid w:val="00A9055A"/>
    <w:rsid w:val="00A90ED9"/>
    <w:rsid w:val="00A90FB2"/>
    <w:rsid w:val="00A913C5"/>
    <w:rsid w:val="00A91C05"/>
    <w:rsid w:val="00A92432"/>
    <w:rsid w:val="00A9259C"/>
    <w:rsid w:val="00A955E3"/>
    <w:rsid w:val="00A95C43"/>
    <w:rsid w:val="00A9685E"/>
    <w:rsid w:val="00A9738C"/>
    <w:rsid w:val="00AA0256"/>
    <w:rsid w:val="00AA1132"/>
    <w:rsid w:val="00AA1E75"/>
    <w:rsid w:val="00AA2224"/>
    <w:rsid w:val="00AA3E13"/>
    <w:rsid w:val="00AA53CB"/>
    <w:rsid w:val="00AA5894"/>
    <w:rsid w:val="00AA5F90"/>
    <w:rsid w:val="00AA7077"/>
    <w:rsid w:val="00AA71C5"/>
    <w:rsid w:val="00AB0E4F"/>
    <w:rsid w:val="00AB0EF3"/>
    <w:rsid w:val="00AB10E0"/>
    <w:rsid w:val="00AB1F97"/>
    <w:rsid w:val="00AB3AFF"/>
    <w:rsid w:val="00AB42B5"/>
    <w:rsid w:val="00AB4F04"/>
    <w:rsid w:val="00AB5976"/>
    <w:rsid w:val="00AB5B1F"/>
    <w:rsid w:val="00AB623D"/>
    <w:rsid w:val="00AB63D2"/>
    <w:rsid w:val="00AB6886"/>
    <w:rsid w:val="00AC0345"/>
    <w:rsid w:val="00AC05F2"/>
    <w:rsid w:val="00AC062B"/>
    <w:rsid w:val="00AC06D4"/>
    <w:rsid w:val="00AC14A7"/>
    <w:rsid w:val="00AC2536"/>
    <w:rsid w:val="00AC5A78"/>
    <w:rsid w:val="00AC6033"/>
    <w:rsid w:val="00AC6874"/>
    <w:rsid w:val="00AD1021"/>
    <w:rsid w:val="00AD1054"/>
    <w:rsid w:val="00AD17C5"/>
    <w:rsid w:val="00AD1FF0"/>
    <w:rsid w:val="00AD2F88"/>
    <w:rsid w:val="00AD4CF9"/>
    <w:rsid w:val="00AD62C6"/>
    <w:rsid w:val="00AD63DA"/>
    <w:rsid w:val="00AD7980"/>
    <w:rsid w:val="00AD7A6B"/>
    <w:rsid w:val="00AD7F2B"/>
    <w:rsid w:val="00AE0EB7"/>
    <w:rsid w:val="00AE141D"/>
    <w:rsid w:val="00AE15D7"/>
    <w:rsid w:val="00AE2D34"/>
    <w:rsid w:val="00AE2F50"/>
    <w:rsid w:val="00AE2F63"/>
    <w:rsid w:val="00AE3E05"/>
    <w:rsid w:val="00AE4042"/>
    <w:rsid w:val="00AE42BC"/>
    <w:rsid w:val="00AE7D42"/>
    <w:rsid w:val="00AE7EE5"/>
    <w:rsid w:val="00AF005C"/>
    <w:rsid w:val="00AF140C"/>
    <w:rsid w:val="00AF2186"/>
    <w:rsid w:val="00AF2579"/>
    <w:rsid w:val="00AF31E1"/>
    <w:rsid w:val="00AF41BC"/>
    <w:rsid w:val="00AF4452"/>
    <w:rsid w:val="00AF4C7E"/>
    <w:rsid w:val="00AF58B1"/>
    <w:rsid w:val="00AF6671"/>
    <w:rsid w:val="00AF6B3D"/>
    <w:rsid w:val="00AF7083"/>
    <w:rsid w:val="00AF7BE5"/>
    <w:rsid w:val="00AF7DE7"/>
    <w:rsid w:val="00B00AF4"/>
    <w:rsid w:val="00B0251E"/>
    <w:rsid w:val="00B026CC"/>
    <w:rsid w:val="00B02F0A"/>
    <w:rsid w:val="00B03EE5"/>
    <w:rsid w:val="00B052AD"/>
    <w:rsid w:val="00B05300"/>
    <w:rsid w:val="00B0569D"/>
    <w:rsid w:val="00B05D55"/>
    <w:rsid w:val="00B071E1"/>
    <w:rsid w:val="00B07C36"/>
    <w:rsid w:val="00B07E32"/>
    <w:rsid w:val="00B07FE4"/>
    <w:rsid w:val="00B1020B"/>
    <w:rsid w:val="00B104B7"/>
    <w:rsid w:val="00B104CD"/>
    <w:rsid w:val="00B10B83"/>
    <w:rsid w:val="00B10F6E"/>
    <w:rsid w:val="00B11420"/>
    <w:rsid w:val="00B11A0A"/>
    <w:rsid w:val="00B123AE"/>
    <w:rsid w:val="00B1251D"/>
    <w:rsid w:val="00B1287C"/>
    <w:rsid w:val="00B12EEF"/>
    <w:rsid w:val="00B12F51"/>
    <w:rsid w:val="00B1377E"/>
    <w:rsid w:val="00B13A94"/>
    <w:rsid w:val="00B14D90"/>
    <w:rsid w:val="00B14E21"/>
    <w:rsid w:val="00B150CB"/>
    <w:rsid w:val="00B1598A"/>
    <w:rsid w:val="00B16B28"/>
    <w:rsid w:val="00B16B31"/>
    <w:rsid w:val="00B17334"/>
    <w:rsid w:val="00B17B6D"/>
    <w:rsid w:val="00B204DA"/>
    <w:rsid w:val="00B208C3"/>
    <w:rsid w:val="00B20D44"/>
    <w:rsid w:val="00B210B0"/>
    <w:rsid w:val="00B21BFC"/>
    <w:rsid w:val="00B21F02"/>
    <w:rsid w:val="00B2218B"/>
    <w:rsid w:val="00B259BC"/>
    <w:rsid w:val="00B26143"/>
    <w:rsid w:val="00B2631A"/>
    <w:rsid w:val="00B269B1"/>
    <w:rsid w:val="00B26C4D"/>
    <w:rsid w:val="00B26D32"/>
    <w:rsid w:val="00B26FB4"/>
    <w:rsid w:val="00B3107B"/>
    <w:rsid w:val="00B3381B"/>
    <w:rsid w:val="00B36CF7"/>
    <w:rsid w:val="00B41E81"/>
    <w:rsid w:val="00B4284C"/>
    <w:rsid w:val="00B432FA"/>
    <w:rsid w:val="00B448CB"/>
    <w:rsid w:val="00B4615C"/>
    <w:rsid w:val="00B479AF"/>
    <w:rsid w:val="00B5118D"/>
    <w:rsid w:val="00B525C9"/>
    <w:rsid w:val="00B525D4"/>
    <w:rsid w:val="00B53CCB"/>
    <w:rsid w:val="00B53DAB"/>
    <w:rsid w:val="00B5410B"/>
    <w:rsid w:val="00B54510"/>
    <w:rsid w:val="00B5500E"/>
    <w:rsid w:val="00B5511E"/>
    <w:rsid w:val="00B55223"/>
    <w:rsid w:val="00B563B5"/>
    <w:rsid w:val="00B5673D"/>
    <w:rsid w:val="00B573E9"/>
    <w:rsid w:val="00B6087D"/>
    <w:rsid w:val="00B617ED"/>
    <w:rsid w:val="00B621F0"/>
    <w:rsid w:val="00B629F8"/>
    <w:rsid w:val="00B6405F"/>
    <w:rsid w:val="00B64D46"/>
    <w:rsid w:val="00B651BD"/>
    <w:rsid w:val="00B653DD"/>
    <w:rsid w:val="00B67519"/>
    <w:rsid w:val="00B7177F"/>
    <w:rsid w:val="00B71EEE"/>
    <w:rsid w:val="00B71F0E"/>
    <w:rsid w:val="00B7411D"/>
    <w:rsid w:val="00B74E2A"/>
    <w:rsid w:val="00B76235"/>
    <w:rsid w:val="00B76427"/>
    <w:rsid w:val="00B76CD7"/>
    <w:rsid w:val="00B77B63"/>
    <w:rsid w:val="00B77C84"/>
    <w:rsid w:val="00B8030C"/>
    <w:rsid w:val="00B80871"/>
    <w:rsid w:val="00B80C4C"/>
    <w:rsid w:val="00B80E39"/>
    <w:rsid w:val="00B80F50"/>
    <w:rsid w:val="00B81690"/>
    <w:rsid w:val="00B81EFB"/>
    <w:rsid w:val="00B823F0"/>
    <w:rsid w:val="00B82A4D"/>
    <w:rsid w:val="00B8544B"/>
    <w:rsid w:val="00B86201"/>
    <w:rsid w:val="00B862C6"/>
    <w:rsid w:val="00B86561"/>
    <w:rsid w:val="00B9171F"/>
    <w:rsid w:val="00B930C5"/>
    <w:rsid w:val="00B93357"/>
    <w:rsid w:val="00B9357D"/>
    <w:rsid w:val="00B93CAA"/>
    <w:rsid w:val="00B93E6B"/>
    <w:rsid w:val="00B944DD"/>
    <w:rsid w:val="00B96035"/>
    <w:rsid w:val="00BA249E"/>
    <w:rsid w:val="00BA39F9"/>
    <w:rsid w:val="00BA3E05"/>
    <w:rsid w:val="00BA4A45"/>
    <w:rsid w:val="00BA5491"/>
    <w:rsid w:val="00BA5672"/>
    <w:rsid w:val="00BA56D8"/>
    <w:rsid w:val="00BA5FC1"/>
    <w:rsid w:val="00BA6AE6"/>
    <w:rsid w:val="00BB0B44"/>
    <w:rsid w:val="00BB0F5E"/>
    <w:rsid w:val="00BB2DDA"/>
    <w:rsid w:val="00BB47FA"/>
    <w:rsid w:val="00BB578F"/>
    <w:rsid w:val="00BB6AD5"/>
    <w:rsid w:val="00BB73A6"/>
    <w:rsid w:val="00BC0132"/>
    <w:rsid w:val="00BC092C"/>
    <w:rsid w:val="00BC284A"/>
    <w:rsid w:val="00BC36B3"/>
    <w:rsid w:val="00BC4302"/>
    <w:rsid w:val="00BC44E3"/>
    <w:rsid w:val="00BC5248"/>
    <w:rsid w:val="00BC6963"/>
    <w:rsid w:val="00BC6A07"/>
    <w:rsid w:val="00BC7823"/>
    <w:rsid w:val="00BC7EE1"/>
    <w:rsid w:val="00BD0669"/>
    <w:rsid w:val="00BD1A82"/>
    <w:rsid w:val="00BD308E"/>
    <w:rsid w:val="00BD4026"/>
    <w:rsid w:val="00BD47A4"/>
    <w:rsid w:val="00BD566F"/>
    <w:rsid w:val="00BD5768"/>
    <w:rsid w:val="00BD59DC"/>
    <w:rsid w:val="00BD5E78"/>
    <w:rsid w:val="00BD5ECE"/>
    <w:rsid w:val="00BD60B6"/>
    <w:rsid w:val="00BD7E1A"/>
    <w:rsid w:val="00BE0E8E"/>
    <w:rsid w:val="00BE1BB9"/>
    <w:rsid w:val="00BE26EE"/>
    <w:rsid w:val="00BE2AAA"/>
    <w:rsid w:val="00BE3CF7"/>
    <w:rsid w:val="00BE48A2"/>
    <w:rsid w:val="00BE4A2C"/>
    <w:rsid w:val="00BE5B4B"/>
    <w:rsid w:val="00BE6B9A"/>
    <w:rsid w:val="00BE74D4"/>
    <w:rsid w:val="00BE7C30"/>
    <w:rsid w:val="00BE7D7C"/>
    <w:rsid w:val="00BF0FBC"/>
    <w:rsid w:val="00BF3563"/>
    <w:rsid w:val="00BF402C"/>
    <w:rsid w:val="00BF63D2"/>
    <w:rsid w:val="00BF6D06"/>
    <w:rsid w:val="00BF7531"/>
    <w:rsid w:val="00BF7878"/>
    <w:rsid w:val="00BF7BD1"/>
    <w:rsid w:val="00BF7D4C"/>
    <w:rsid w:val="00C00879"/>
    <w:rsid w:val="00C015C9"/>
    <w:rsid w:val="00C02887"/>
    <w:rsid w:val="00C02EC9"/>
    <w:rsid w:val="00C0347F"/>
    <w:rsid w:val="00C042A0"/>
    <w:rsid w:val="00C04BA8"/>
    <w:rsid w:val="00C04CCA"/>
    <w:rsid w:val="00C06503"/>
    <w:rsid w:val="00C073A2"/>
    <w:rsid w:val="00C116C5"/>
    <w:rsid w:val="00C1178C"/>
    <w:rsid w:val="00C1214F"/>
    <w:rsid w:val="00C122AA"/>
    <w:rsid w:val="00C12870"/>
    <w:rsid w:val="00C12A47"/>
    <w:rsid w:val="00C1356D"/>
    <w:rsid w:val="00C13F0F"/>
    <w:rsid w:val="00C14CC6"/>
    <w:rsid w:val="00C15545"/>
    <w:rsid w:val="00C15570"/>
    <w:rsid w:val="00C157EF"/>
    <w:rsid w:val="00C15917"/>
    <w:rsid w:val="00C16615"/>
    <w:rsid w:val="00C16DF1"/>
    <w:rsid w:val="00C173CB"/>
    <w:rsid w:val="00C20975"/>
    <w:rsid w:val="00C20B44"/>
    <w:rsid w:val="00C21C9F"/>
    <w:rsid w:val="00C21EE0"/>
    <w:rsid w:val="00C22046"/>
    <w:rsid w:val="00C22290"/>
    <w:rsid w:val="00C223CA"/>
    <w:rsid w:val="00C22418"/>
    <w:rsid w:val="00C22DA4"/>
    <w:rsid w:val="00C24591"/>
    <w:rsid w:val="00C254FE"/>
    <w:rsid w:val="00C2563E"/>
    <w:rsid w:val="00C25AB5"/>
    <w:rsid w:val="00C25D70"/>
    <w:rsid w:val="00C260F0"/>
    <w:rsid w:val="00C3005E"/>
    <w:rsid w:val="00C30304"/>
    <w:rsid w:val="00C3053D"/>
    <w:rsid w:val="00C31DE9"/>
    <w:rsid w:val="00C32230"/>
    <w:rsid w:val="00C327EE"/>
    <w:rsid w:val="00C327FB"/>
    <w:rsid w:val="00C32DB0"/>
    <w:rsid w:val="00C337C2"/>
    <w:rsid w:val="00C3401A"/>
    <w:rsid w:val="00C34409"/>
    <w:rsid w:val="00C34B05"/>
    <w:rsid w:val="00C35D38"/>
    <w:rsid w:val="00C378C9"/>
    <w:rsid w:val="00C40A92"/>
    <w:rsid w:val="00C41A0F"/>
    <w:rsid w:val="00C42F3C"/>
    <w:rsid w:val="00C45E04"/>
    <w:rsid w:val="00C47663"/>
    <w:rsid w:val="00C477F6"/>
    <w:rsid w:val="00C47D7B"/>
    <w:rsid w:val="00C51574"/>
    <w:rsid w:val="00C5170E"/>
    <w:rsid w:val="00C52922"/>
    <w:rsid w:val="00C5366E"/>
    <w:rsid w:val="00C536E0"/>
    <w:rsid w:val="00C53F48"/>
    <w:rsid w:val="00C54306"/>
    <w:rsid w:val="00C57132"/>
    <w:rsid w:val="00C571CD"/>
    <w:rsid w:val="00C601CD"/>
    <w:rsid w:val="00C61B5A"/>
    <w:rsid w:val="00C61C79"/>
    <w:rsid w:val="00C6204A"/>
    <w:rsid w:val="00C62B13"/>
    <w:rsid w:val="00C63CA2"/>
    <w:rsid w:val="00C648E2"/>
    <w:rsid w:val="00C64E75"/>
    <w:rsid w:val="00C64F4C"/>
    <w:rsid w:val="00C65521"/>
    <w:rsid w:val="00C657D4"/>
    <w:rsid w:val="00C679AA"/>
    <w:rsid w:val="00C67F13"/>
    <w:rsid w:val="00C71087"/>
    <w:rsid w:val="00C7169D"/>
    <w:rsid w:val="00C71CF3"/>
    <w:rsid w:val="00C72254"/>
    <w:rsid w:val="00C7277D"/>
    <w:rsid w:val="00C731D0"/>
    <w:rsid w:val="00C73A77"/>
    <w:rsid w:val="00C75089"/>
    <w:rsid w:val="00C7574E"/>
    <w:rsid w:val="00C757FD"/>
    <w:rsid w:val="00C75DDD"/>
    <w:rsid w:val="00C76635"/>
    <w:rsid w:val="00C77A7F"/>
    <w:rsid w:val="00C80A1A"/>
    <w:rsid w:val="00C829E3"/>
    <w:rsid w:val="00C82AA1"/>
    <w:rsid w:val="00C82D0F"/>
    <w:rsid w:val="00C83067"/>
    <w:rsid w:val="00C834AC"/>
    <w:rsid w:val="00C84810"/>
    <w:rsid w:val="00C84F16"/>
    <w:rsid w:val="00C852FA"/>
    <w:rsid w:val="00C860FB"/>
    <w:rsid w:val="00C863AD"/>
    <w:rsid w:val="00C90682"/>
    <w:rsid w:val="00C906EA"/>
    <w:rsid w:val="00C90A2C"/>
    <w:rsid w:val="00C90BA0"/>
    <w:rsid w:val="00C91761"/>
    <w:rsid w:val="00C9256B"/>
    <w:rsid w:val="00C92AB4"/>
    <w:rsid w:val="00C93B71"/>
    <w:rsid w:val="00C93BF9"/>
    <w:rsid w:val="00C9441F"/>
    <w:rsid w:val="00C95038"/>
    <w:rsid w:val="00C9512B"/>
    <w:rsid w:val="00C95A5B"/>
    <w:rsid w:val="00C973A3"/>
    <w:rsid w:val="00C9740F"/>
    <w:rsid w:val="00CA2324"/>
    <w:rsid w:val="00CA2836"/>
    <w:rsid w:val="00CA297E"/>
    <w:rsid w:val="00CA4C62"/>
    <w:rsid w:val="00CA4E8A"/>
    <w:rsid w:val="00CA55DC"/>
    <w:rsid w:val="00CA60AF"/>
    <w:rsid w:val="00CA61B6"/>
    <w:rsid w:val="00CA65A6"/>
    <w:rsid w:val="00CB0DE8"/>
    <w:rsid w:val="00CB19E3"/>
    <w:rsid w:val="00CB1F8C"/>
    <w:rsid w:val="00CB2EAC"/>
    <w:rsid w:val="00CB3113"/>
    <w:rsid w:val="00CB5CCD"/>
    <w:rsid w:val="00CB615C"/>
    <w:rsid w:val="00CB6B95"/>
    <w:rsid w:val="00CB7842"/>
    <w:rsid w:val="00CC2CB0"/>
    <w:rsid w:val="00CC4B26"/>
    <w:rsid w:val="00CC554E"/>
    <w:rsid w:val="00CC58D1"/>
    <w:rsid w:val="00CC5C28"/>
    <w:rsid w:val="00CC6A99"/>
    <w:rsid w:val="00CC6C0C"/>
    <w:rsid w:val="00CD05B1"/>
    <w:rsid w:val="00CD1464"/>
    <w:rsid w:val="00CD1EEC"/>
    <w:rsid w:val="00CD2204"/>
    <w:rsid w:val="00CD3DF3"/>
    <w:rsid w:val="00CD3FDF"/>
    <w:rsid w:val="00CD4B18"/>
    <w:rsid w:val="00CD5D49"/>
    <w:rsid w:val="00CD6C31"/>
    <w:rsid w:val="00CD6D03"/>
    <w:rsid w:val="00CD7651"/>
    <w:rsid w:val="00CD77ED"/>
    <w:rsid w:val="00CE0076"/>
    <w:rsid w:val="00CE0751"/>
    <w:rsid w:val="00CE0C1C"/>
    <w:rsid w:val="00CE1C63"/>
    <w:rsid w:val="00CE205A"/>
    <w:rsid w:val="00CE23D6"/>
    <w:rsid w:val="00CE3137"/>
    <w:rsid w:val="00CE3AC0"/>
    <w:rsid w:val="00CE48B4"/>
    <w:rsid w:val="00CE4907"/>
    <w:rsid w:val="00CE5006"/>
    <w:rsid w:val="00CE6970"/>
    <w:rsid w:val="00CE6EC0"/>
    <w:rsid w:val="00CE7571"/>
    <w:rsid w:val="00CF0327"/>
    <w:rsid w:val="00CF084D"/>
    <w:rsid w:val="00CF2114"/>
    <w:rsid w:val="00CF2A03"/>
    <w:rsid w:val="00CF31DE"/>
    <w:rsid w:val="00CF321B"/>
    <w:rsid w:val="00CF3913"/>
    <w:rsid w:val="00CF39EF"/>
    <w:rsid w:val="00CF3ABD"/>
    <w:rsid w:val="00CF3B13"/>
    <w:rsid w:val="00CF47B5"/>
    <w:rsid w:val="00CF5993"/>
    <w:rsid w:val="00CF758B"/>
    <w:rsid w:val="00D012B3"/>
    <w:rsid w:val="00D013CA"/>
    <w:rsid w:val="00D01C77"/>
    <w:rsid w:val="00D01F8F"/>
    <w:rsid w:val="00D02347"/>
    <w:rsid w:val="00D02651"/>
    <w:rsid w:val="00D0316B"/>
    <w:rsid w:val="00D034AA"/>
    <w:rsid w:val="00D03E48"/>
    <w:rsid w:val="00D044D2"/>
    <w:rsid w:val="00D0481A"/>
    <w:rsid w:val="00D04C5E"/>
    <w:rsid w:val="00D0555D"/>
    <w:rsid w:val="00D05D57"/>
    <w:rsid w:val="00D05DDD"/>
    <w:rsid w:val="00D100D5"/>
    <w:rsid w:val="00D1027B"/>
    <w:rsid w:val="00D10E4D"/>
    <w:rsid w:val="00D11527"/>
    <w:rsid w:val="00D12132"/>
    <w:rsid w:val="00D12C38"/>
    <w:rsid w:val="00D12CB9"/>
    <w:rsid w:val="00D12EDD"/>
    <w:rsid w:val="00D14D3C"/>
    <w:rsid w:val="00D151AB"/>
    <w:rsid w:val="00D16733"/>
    <w:rsid w:val="00D16856"/>
    <w:rsid w:val="00D17AFD"/>
    <w:rsid w:val="00D200F0"/>
    <w:rsid w:val="00D2067A"/>
    <w:rsid w:val="00D21CB4"/>
    <w:rsid w:val="00D21F40"/>
    <w:rsid w:val="00D22B68"/>
    <w:rsid w:val="00D22BAB"/>
    <w:rsid w:val="00D232B5"/>
    <w:rsid w:val="00D233C6"/>
    <w:rsid w:val="00D243A3"/>
    <w:rsid w:val="00D26813"/>
    <w:rsid w:val="00D27157"/>
    <w:rsid w:val="00D27508"/>
    <w:rsid w:val="00D27A2A"/>
    <w:rsid w:val="00D328EE"/>
    <w:rsid w:val="00D32A42"/>
    <w:rsid w:val="00D33FEF"/>
    <w:rsid w:val="00D34512"/>
    <w:rsid w:val="00D35247"/>
    <w:rsid w:val="00D35E7E"/>
    <w:rsid w:val="00D36B71"/>
    <w:rsid w:val="00D372B3"/>
    <w:rsid w:val="00D372E9"/>
    <w:rsid w:val="00D37E17"/>
    <w:rsid w:val="00D42733"/>
    <w:rsid w:val="00D42FE5"/>
    <w:rsid w:val="00D43A19"/>
    <w:rsid w:val="00D442FD"/>
    <w:rsid w:val="00D44513"/>
    <w:rsid w:val="00D44DE6"/>
    <w:rsid w:val="00D467CC"/>
    <w:rsid w:val="00D507F8"/>
    <w:rsid w:val="00D51450"/>
    <w:rsid w:val="00D51AFC"/>
    <w:rsid w:val="00D5321B"/>
    <w:rsid w:val="00D55956"/>
    <w:rsid w:val="00D6348D"/>
    <w:rsid w:val="00D64C2D"/>
    <w:rsid w:val="00D651F1"/>
    <w:rsid w:val="00D65453"/>
    <w:rsid w:val="00D65772"/>
    <w:rsid w:val="00D65DB7"/>
    <w:rsid w:val="00D66019"/>
    <w:rsid w:val="00D661D1"/>
    <w:rsid w:val="00D66F52"/>
    <w:rsid w:val="00D67D6F"/>
    <w:rsid w:val="00D710A0"/>
    <w:rsid w:val="00D720FB"/>
    <w:rsid w:val="00D7399A"/>
    <w:rsid w:val="00D75A27"/>
    <w:rsid w:val="00D75E50"/>
    <w:rsid w:val="00D80D35"/>
    <w:rsid w:val="00D8102E"/>
    <w:rsid w:val="00D813AC"/>
    <w:rsid w:val="00D839B6"/>
    <w:rsid w:val="00D83B75"/>
    <w:rsid w:val="00D83DB4"/>
    <w:rsid w:val="00D84211"/>
    <w:rsid w:val="00D85C47"/>
    <w:rsid w:val="00D923FC"/>
    <w:rsid w:val="00D9262B"/>
    <w:rsid w:val="00D92A77"/>
    <w:rsid w:val="00D92D76"/>
    <w:rsid w:val="00D92F91"/>
    <w:rsid w:val="00D93AD0"/>
    <w:rsid w:val="00D93E19"/>
    <w:rsid w:val="00D95FFD"/>
    <w:rsid w:val="00D961C0"/>
    <w:rsid w:val="00D96D65"/>
    <w:rsid w:val="00D96F95"/>
    <w:rsid w:val="00D9773B"/>
    <w:rsid w:val="00DA07E1"/>
    <w:rsid w:val="00DA0EE9"/>
    <w:rsid w:val="00DA1C43"/>
    <w:rsid w:val="00DA1E46"/>
    <w:rsid w:val="00DA2140"/>
    <w:rsid w:val="00DA2446"/>
    <w:rsid w:val="00DA3046"/>
    <w:rsid w:val="00DA338D"/>
    <w:rsid w:val="00DA4874"/>
    <w:rsid w:val="00DA56F4"/>
    <w:rsid w:val="00DA5B57"/>
    <w:rsid w:val="00DA6A1F"/>
    <w:rsid w:val="00DB0F54"/>
    <w:rsid w:val="00DB1B77"/>
    <w:rsid w:val="00DB1D51"/>
    <w:rsid w:val="00DB2734"/>
    <w:rsid w:val="00DB2EB4"/>
    <w:rsid w:val="00DB581D"/>
    <w:rsid w:val="00DB67B9"/>
    <w:rsid w:val="00DB6A0D"/>
    <w:rsid w:val="00DB6EC0"/>
    <w:rsid w:val="00DC0B22"/>
    <w:rsid w:val="00DC120E"/>
    <w:rsid w:val="00DC1374"/>
    <w:rsid w:val="00DC3A53"/>
    <w:rsid w:val="00DC4966"/>
    <w:rsid w:val="00DC546D"/>
    <w:rsid w:val="00DC5E5F"/>
    <w:rsid w:val="00DC5FA2"/>
    <w:rsid w:val="00DC7692"/>
    <w:rsid w:val="00DD16D4"/>
    <w:rsid w:val="00DD187A"/>
    <w:rsid w:val="00DD2402"/>
    <w:rsid w:val="00DD273A"/>
    <w:rsid w:val="00DD3765"/>
    <w:rsid w:val="00DD3FC1"/>
    <w:rsid w:val="00DD4782"/>
    <w:rsid w:val="00DD5940"/>
    <w:rsid w:val="00DD5BE7"/>
    <w:rsid w:val="00DD7D25"/>
    <w:rsid w:val="00DE0648"/>
    <w:rsid w:val="00DE08A8"/>
    <w:rsid w:val="00DE0962"/>
    <w:rsid w:val="00DE143A"/>
    <w:rsid w:val="00DE2493"/>
    <w:rsid w:val="00DE3C9D"/>
    <w:rsid w:val="00DE4AF1"/>
    <w:rsid w:val="00DE5A4B"/>
    <w:rsid w:val="00DE72DC"/>
    <w:rsid w:val="00DE7304"/>
    <w:rsid w:val="00DF1C40"/>
    <w:rsid w:val="00DF331D"/>
    <w:rsid w:val="00DF49CC"/>
    <w:rsid w:val="00DF4DF4"/>
    <w:rsid w:val="00DF556F"/>
    <w:rsid w:val="00DF55AC"/>
    <w:rsid w:val="00DF624C"/>
    <w:rsid w:val="00DF6343"/>
    <w:rsid w:val="00DF73EE"/>
    <w:rsid w:val="00E00082"/>
    <w:rsid w:val="00E00116"/>
    <w:rsid w:val="00E00233"/>
    <w:rsid w:val="00E00815"/>
    <w:rsid w:val="00E009C7"/>
    <w:rsid w:val="00E017F7"/>
    <w:rsid w:val="00E0275C"/>
    <w:rsid w:val="00E028D8"/>
    <w:rsid w:val="00E034B1"/>
    <w:rsid w:val="00E0496B"/>
    <w:rsid w:val="00E04B87"/>
    <w:rsid w:val="00E05D9F"/>
    <w:rsid w:val="00E063F5"/>
    <w:rsid w:val="00E064FE"/>
    <w:rsid w:val="00E0652A"/>
    <w:rsid w:val="00E07614"/>
    <w:rsid w:val="00E10B82"/>
    <w:rsid w:val="00E1171B"/>
    <w:rsid w:val="00E12016"/>
    <w:rsid w:val="00E125DB"/>
    <w:rsid w:val="00E127BC"/>
    <w:rsid w:val="00E12C68"/>
    <w:rsid w:val="00E12E4E"/>
    <w:rsid w:val="00E1479F"/>
    <w:rsid w:val="00E15C8C"/>
    <w:rsid w:val="00E15D51"/>
    <w:rsid w:val="00E1746D"/>
    <w:rsid w:val="00E17C4F"/>
    <w:rsid w:val="00E212F2"/>
    <w:rsid w:val="00E21E6F"/>
    <w:rsid w:val="00E21E77"/>
    <w:rsid w:val="00E220A9"/>
    <w:rsid w:val="00E226C8"/>
    <w:rsid w:val="00E22FE8"/>
    <w:rsid w:val="00E23A9D"/>
    <w:rsid w:val="00E23D85"/>
    <w:rsid w:val="00E24512"/>
    <w:rsid w:val="00E24E06"/>
    <w:rsid w:val="00E2543B"/>
    <w:rsid w:val="00E277A1"/>
    <w:rsid w:val="00E27F0D"/>
    <w:rsid w:val="00E30AEB"/>
    <w:rsid w:val="00E30F74"/>
    <w:rsid w:val="00E31525"/>
    <w:rsid w:val="00E32D98"/>
    <w:rsid w:val="00E32DB7"/>
    <w:rsid w:val="00E345B9"/>
    <w:rsid w:val="00E35348"/>
    <w:rsid w:val="00E36836"/>
    <w:rsid w:val="00E36F64"/>
    <w:rsid w:val="00E378CA"/>
    <w:rsid w:val="00E40730"/>
    <w:rsid w:val="00E4197B"/>
    <w:rsid w:val="00E419FF"/>
    <w:rsid w:val="00E4202B"/>
    <w:rsid w:val="00E42CCB"/>
    <w:rsid w:val="00E438AA"/>
    <w:rsid w:val="00E44699"/>
    <w:rsid w:val="00E4504B"/>
    <w:rsid w:val="00E469B5"/>
    <w:rsid w:val="00E46E92"/>
    <w:rsid w:val="00E47492"/>
    <w:rsid w:val="00E47941"/>
    <w:rsid w:val="00E50FA2"/>
    <w:rsid w:val="00E5131E"/>
    <w:rsid w:val="00E52F23"/>
    <w:rsid w:val="00E534BF"/>
    <w:rsid w:val="00E53C6B"/>
    <w:rsid w:val="00E53CDF"/>
    <w:rsid w:val="00E53E55"/>
    <w:rsid w:val="00E542A7"/>
    <w:rsid w:val="00E55506"/>
    <w:rsid w:val="00E555D4"/>
    <w:rsid w:val="00E555F6"/>
    <w:rsid w:val="00E56F95"/>
    <w:rsid w:val="00E6004C"/>
    <w:rsid w:val="00E6199F"/>
    <w:rsid w:val="00E61A85"/>
    <w:rsid w:val="00E65550"/>
    <w:rsid w:val="00E666C9"/>
    <w:rsid w:val="00E709BD"/>
    <w:rsid w:val="00E712E2"/>
    <w:rsid w:val="00E71ACE"/>
    <w:rsid w:val="00E732CB"/>
    <w:rsid w:val="00E7429A"/>
    <w:rsid w:val="00E74D34"/>
    <w:rsid w:val="00E766A0"/>
    <w:rsid w:val="00E7761C"/>
    <w:rsid w:val="00E7776B"/>
    <w:rsid w:val="00E8037F"/>
    <w:rsid w:val="00E80A0B"/>
    <w:rsid w:val="00E80B13"/>
    <w:rsid w:val="00E81D8E"/>
    <w:rsid w:val="00E81F71"/>
    <w:rsid w:val="00E8450F"/>
    <w:rsid w:val="00E84A97"/>
    <w:rsid w:val="00E85462"/>
    <w:rsid w:val="00E85976"/>
    <w:rsid w:val="00E85F20"/>
    <w:rsid w:val="00E908E0"/>
    <w:rsid w:val="00E910B6"/>
    <w:rsid w:val="00E925AC"/>
    <w:rsid w:val="00E9291D"/>
    <w:rsid w:val="00E94664"/>
    <w:rsid w:val="00E94695"/>
    <w:rsid w:val="00E9471E"/>
    <w:rsid w:val="00E94B0A"/>
    <w:rsid w:val="00E95B69"/>
    <w:rsid w:val="00E9704C"/>
    <w:rsid w:val="00E970A4"/>
    <w:rsid w:val="00E9773F"/>
    <w:rsid w:val="00E97E88"/>
    <w:rsid w:val="00EA06DF"/>
    <w:rsid w:val="00EA09CA"/>
    <w:rsid w:val="00EA195C"/>
    <w:rsid w:val="00EA2D9D"/>
    <w:rsid w:val="00EA34DB"/>
    <w:rsid w:val="00EA46E7"/>
    <w:rsid w:val="00EA50AC"/>
    <w:rsid w:val="00EA64FC"/>
    <w:rsid w:val="00EA7C66"/>
    <w:rsid w:val="00EA7CE7"/>
    <w:rsid w:val="00EB0EE1"/>
    <w:rsid w:val="00EB1ABF"/>
    <w:rsid w:val="00EB2D10"/>
    <w:rsid w:val="00EB34BE"/>
    <w:rsid w:val="00EB351F"/>
    <w:rsid w:val="00EB3E01"/>
    <w:rsid w:val="00EB4444"/>
    <w:rsid w:val="00EB495E"/>
    <w:rsid w:val="00EB4F50"/>
    <w:rsid w:val="00EB5252"/>
    <w:rsid w:val="00EB52D2"/>
    <w:rsid w:val="00EC03E4"/>
    <w:rsid w:val="00EC0BB2"/>
    <w:rsid w:val="00EC10F0"/>
    <w:rsid w:val="00EC349A"/>
    <w:rsid w:val="00EC4D1E"/>
    <w:rsid w:val="00EC4E5B"/>
    <w:rsid w:val="00EC5DB4"/>
    <w:rsid w:val="00EC698F"/>
    <w:rsid w:val="00EC6FD0"/>
    <w:rsid w:val="00EC7A79"/>
    <w:rsid w:val="00ED02DD"/>
    <w:rsid w:val="00ED2CD7"/>
    <w:rsid w:val="00ED321C"/>
    <w:rsid w:val="00ED3D24"/>
    <w:rsid w:val="00ED3DCF"/>
    <w:rsid w:val="00ED4F49"/>
    <w:rsid w:val="00ED5FC5"/>
    <w:rsid w:val="00ED609C"/>
    <w:rsid w:val="00ED6E93"/>
    <w:rsid w:val="00ED6F07"/>
    <w:rsid w:val="00EE25A0"/>
    <w:rsid w:val="00EE26AB"/>
    <w:rsid w:val="00EE2A83"/>
    <w:rsid w:val="00EE32BA"/>
    <w:rsid w:val="00EE4C7F"/>
    <w:rsid w:val="00EE4DE4"/>
    <w:rsid w:val="00EE52A8"/>
    <w:rsid w:val="00EE563B"/>
    <w:rsid w:val="00EE6C6B"/>
    <w:rsid w:val="00EE7229"/>
    <w:rsid w:val="00EF033D"/>
    <w:rsid w:val="00EF04E2"/>
    <w:rsid w:val="00EF1336"/>
    <w:rsid w:val="00EF23BE"/>
    <w:rsid w:val="00EF243D"/>
    <w:rsid w:val="00EF33F8"/>
    <w:rsid w:val="00EF3D0A"/>
    <w:rsid w:val="00EF3E8C"/>
    <w:rsid w:val="00EF5502"/>
    <w:rsid w:val="00EF6BC1"/>
    <w:rsid w:val="00EF6CD1"/>
    <w:rsid w:val="00EF6DA6"/>
    <w:rsid w:val="00EF6EA2"/>
    <w:rsid w:val="00EF7F94"/>
    <w:rsid w:val="00F012FF"/>
    <w:rsid w:val="00F01B09"/>
    <w:rsid w:val="00F01EC7"/>
    <w:rsid w:val="00F02783"/>
    <w:rsid w:val="00F0354A"/>
    <w:rsid w:val="00F03F6F"/>
    <w:rsid w:val="00F04037"/>
    <w:rsid w:val="00F0479B"/>
    <w:rsid w:val="00F04DDB"/>
    <w:rsid w:val="00F0570D"/>
    <w:rsid w:val="00F05EB0"/>
    <w:rsid w:val="00F06D60"/>
    <w:rsid w:val="00F07395"/>
    <w:rsid w:val="00F07A2C"/>
    <w:rsid w:val="00F10001"/>
    <w:rsid w:val="00F1055E"/>
    <w:rsid w:val="00F121D5"/>
    <w:rsid w:val="00F12FC4"/>
    <w:rsid w:val="00F1337A"/>
    <w:rsid w:val="00F14DB5"/>
    <w:rsid w:val="00F15259"/>
    <w:rsid w:val="00F152E4"/>
    <w:rsid w:val="00F16778"/>
    <w:rsid w:val="00F16F5E"/>
    <w:rsid w:val="00F1740A"/>
    <w:rsid w:val="00F1778D"/>
    <w:rsid w:val="00F17C8A"/>
    <w:rsid w:val="00F20815"/>
    <w:rsid w:val="00F219EC"/>
    <w:rsid w:val="00F22B89"/>
    <w:rsid w:val="00F230BF"/>
    <w:rsid w:val="00F2422D"/>
    <w:rsid w:val="00F24430"/>
    <w:rsid w:val="00F2480E"/>
    <w:rsid w:val="00F24B9B"/>
    <w:rsid w:val="00F25C8F"/>
    <w:rsid w:val="00F26C78"/>
    <w:rsid w:val="00F27556"/>
    <w:rsid w:val="00F27B03"/>
    <w:rsid w:val="00F30C5B"/>
    <w:rsid w:val="00F3127A"/>
    <w:rsid w:val="00F3201E"/>
    <w:rsid w:val="00F320A9"/>
    <w:rsid w:val="00F334F4"/>
    <w:rsid w:val="00F3352A"/>
    <w:rsid w:val="00F33987"/>
    <w:rsid w:val="00F33D3F"/>
    <w:rsid w:val="00F344B8"/>
    <w:rsid w:val="00F34BF1"/>
    <w:rsid w:val="00F3664C"/>
    <w:rsid w:val="00F373CC"/>
    <w:rsid w:val="00F42183"/>
    <w:rsid w:val="00F438A1"/>
    <w:rsid w:val="00F44F2C"/>
    <w:rsid w:val="00F47571"/>
    <w:rsid w:val="00F50B48"/>
    <w:rsid w:val="00F5115C"/>
    <w:rsid w:val="00F51CD4"/>
    <w:rsid w:val="00F5288D"/>
    <w:rsid w:val="00F52A8A"/>
    <w:rsid w:val="00F531ED"/>
    <w:rsid w:val="00F56656"/>
    <w:rsid w:val="00F5686C"/>
    <w:rsid w:val="00F56B6C"/>
    <w:rsid w:val="00F575AE"/>
    <w:rsid w:val="00F57D14"/>
    <w:rsid w:val="00F57D6D"/>
    <w:rsid w:val="00F60008"/>
    <w:rsid w:val="00F601CD"/>
    <w:rsid w:val="00F6056B"/>
    <w:rsid w:val="00F60835"/>
    <w:rsid w:val="00F60FCF"/>
    <w:rsid w:val="00F6233A"/>
    <w:rsid w:val="00F63C5B"/>
    <w:rsid w:val="00F65045"/>
    <w:rsid w:val="00F6515A"/>
    <w:rsid w:val="00F65717"/>
    <w:rsid w:val="00F659F7"/>
    <w:rsid w:val="00F66892"/>
    <w:rsid w:val="00F66D80"/>
    <w:rsid w:val="00F66DD2"/>
    <w:rsid w:val="00F700A1"/>
    <w:rsid w:val="00F712E2"/>
    <w:rsid w:val="00F725D2"/>
    <w:rsid w:val="00F744C6"/>
    <w:rsid w:val="00F7470D"/>
    <w:rsid w:val="00F7532F"/>
    <w:rsid w:val="00F776C7"/>
    <w:rsid w:val="00F8056D"/>
    <w:rsid w:val="00F80DA0"/>
    <w:rsid w:val="00F81276"/>
    <w:rsid w:val="00F814B3"/>
    <w:rsid w:val="00F81B10"/>
    <w:rsid w:val="00F81D82"/>
    <w:rsid w:val="00F8200E"/>
    <w:rsid w:val="00F8270B"/>
    <w:rsid w:val="00F82780"/>
    <w:rsid w:val="00F82BD2"/>
    <w:rsid w:val="00F83F01"/>
    <w:rsid w:val="00F84EC4"/>
    <w:rsid w:val="00F852B4"/>
    <w:rsid w:val="00F85F85"/>
    <w:rsid w:val="00F86C20"/>
    <w:rsid w:val="00F86D21"/>
    <w:rsid w:val="00F87333"/>
    <w:rsid w:val="00F8782D"/>
    <w:rsid w:val="00F90306"/>
    <w:rsid w:val="00F90DAA"/>
    <w:rsid w:val="00F91ABA"/>
    <w:rsid w:val="00F91B21"/>
    <w:rsid w:val="00F91BAA"/>
    <w:rsid w:val="00F93B97"/>
    <w:rsid w:val="00F959F8"/>
    <w:rsid w:val="00F9728F"/>
    <w:rsid w:val="00F979B6"/>
    <w:rsid w:val="00F97ED6"/>
    <w:rsid w:val="00FA03DA"/>
    <w:rsid w:val="00FA0DC8"/>
    <w:rsid w:val="00FA152E"/>
    <w:rsid w:val="00FA1E0B"/>
    <w:rsid w:val="00FA26E7"/>
    <w:rsid w:val="00FA34BD"/>
    <w:rsid w:val="00FA34DB"/>
    <w:rsid w:val="00FA380D"/>
    <w:rsid w:val="00FA41CF"/>
    <w:rsid w:val="00FA43B5"/>
    <w:rsid w:val="00FA5090"/>
    <w:rsid w:val="00FA5332"/>
    <w:rsid w:val="00FA6272"/>
    <w:rsid w:val="00FA692B"/>
    <w:rsid w:val="00FA6BC0"/>
    <w:rsid w:val="00FA720D"/>
    <w:rsid w:val="00FA75CA"/>
    <w:rsid w:val="00FB060E"/>
    <w:rsid w:val="00FB06E1"/>
    <w:rsid w:val="00FB1201"/>
    <w:rsid w:val="00FB1499"/>
    <w:rsid w:val="00FB297E"/>
    <w:rsid w:val="00FB32B6"/>
    <w:rsid w:val="00FB3EA7"/>
    <w:rsid w:val="00FB5626"/>
    <w:rsid w:val="00FB571C"/>
    <w:rsid w:val="00FB75B5"/>
    <w:rsid w:val="00FB7C46"/>
    <w:rsid w:val="00FB7FE5"/>
    <w:rsid w:val="00FC0398"/>
    <w:rsid w:val="00FC0AA5"/>
    <w:rsid w:val="00FC29BE"/>
    <w:rsid w:val="00FC325B"/>
    <w:rsid w:val="00FC33C5"/>
    <w:rsid w:val="00FC34FE"/>
    <w:rsid w:val="00FC3559"/>
    <w:rsid w:val="00FC3C8F"/>
    <w:rsid w:val="00FC3CE9"/>
    <w:rsid w:val="00FC3FB2"/>
    <w:rsid w:val="00FC4217"/>
    <w:rsid w:val="00FC4381"/>
    <w:rsid w:val="00FC4655"/>
    <w:rsid w:val="00FC4E6D"/>
    <w:rsid w:val="00FC5919"/>
    <w:rsid w:val="00FC627E"/>
    <w:rsid w:val="00FC6BCA"/>
    <w:rsid w:val="00FC73D0"/>
    <w:rsid w:val="00FC74EB"/>
    <w:rsid w:val="00FC788A"/>
    <w:rsid w:val="00FD0B09"/>
    <w:rsid w:val="00FD0C65"/>
    <w:rsid w:val="00FD17D5"/>
    <w:rsid w:val="00FD19BC"/>
    <w:rsid w:val="00FD224C"/>
    <w:rsid w:val="00FD2322"/>
    <w:rsid w:val="00FD2B0E"/>
    <w:rsid w:val="00FD2EC2"/>
    <w:rsid w:val="00FD3460"/>
    <w:rsid w:val="00FD35FE"/>
    <w:rsid w:val="00FD5189"/>
    <w:rsid w:val="00FD528B"/>
    <w:rsid w:val="00FD5892"/>
    <w:rsid w:val="00FD6E9C"/>
    <w:rsid w:val="00FD7553"/>
    <w:rsid w:val="00FD7583"/>
    <w:rsid w:val="00FD75EF"/>
    <w:rsid w:val="00FE2275"/>
    <w:rsid w:val="00FE2850"/>
    <w:rsid w:val="00FE352B"/>
    <w:rsid w:val="00FE3991"/>
    <w:rsid w:val="00FE45C2"/>
    <w:rsid w:val="00FE4903"/>
    <w:rsid w:val="00FE4AD1"/>
    <w:rsid w:val="00FF2884"/>
    <w:rsid w:val="00FF3A38"/>
    <w:rsid w:val="00FF74A7"/>
    <w:rsid w:val="00FF7501"/>
    <w:rsid w:val="00FF75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3C6DA"/>
  <w15:docId w15:val="{2EE157B1-9C8C-45AF-B7AD-07C60300B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067"/>
  </w:style>
  <w:style w:type="paragraph" w:styleId="Heading1">
    <w:name w:val="heading 1"/>
    <w:basedOn w:val="Normal"/>
    <w:next w:val="Normal"/>
    <w:link w:val="Heading1Char"/>
    <w:uiPriority w:val="9"/>
    <w:rsid w:val="00157C6F"/>
    <w:pPr>
      <w:numPr>
        <w:numId w:val="6"/>
      </w:numPr>
      <w:spacing w:after="360" w:line="320" w:lineRule="atLeast"/>
      <w:outlineLvl w:val="0"/>
    </w:pPr>
    <w:rPr>
      <w:rFonts w:asciiTheme="majorHAnsi" w:eastAsiaTheme="majorEastAsia" w:hAnsiTheme="majorHAnsi" w:cstheme="majorBidi"/>
      <w:b/>
      <w:color w:val="000000" w:themeColor="text1"/>
      <w:sz w:val="28"/>
      <w:szCs w:val="28"/>
      <w:lang w:val="en-US" w:eastAsia="de-DE"/>
    </w:rPr>
  </w:style>
  <w:style w:type="paragraph" w:styleId="Heading2">
    <w:name w:val="heading 2"/>
    <w:basedOn w:val="Heading1"/>
    <w:next w:val="Normal"/>
    <w:link w:val="Heading2Char"/>
    <w:uiPriority w:val="9"/>
    <w:rsid w:val="00157C6F"/>
    <w:pPr>
      <w:numPr>
        <w:ilvl w:val="1"/>
      </w:numPr>
      <w:spacing w:after="100" w:line="280" w:lineRule="atLeast"/>
      <w:outlineLvl w:val="1"/>
    </w:pPr>
    <w:rPr>
      <w:sz w:val="22"/>
      <w:szCs w:val="22"/>
    </w:rPr>
  </w:style>
  <w:style w:type="paragraph" w:styleId="Heading3">
    <w:name w:val="heading 3"/>
    <w:basedOn w:val="Heading2"/>
    <w:next w:val="Normal"/>
    <w:link w:val="Heading3Char"/>
    <w:uiPriority w:val="9"/>
    <w:rsid w:val="00C90A2C"/>
    <w:pPr>
      <w:numPr>
        <w:ilvl w:val="2"/>
      </w:numPr>
      <w:outlineLvl w:val="2"/>
    </w:pPr>
  </w:style>
  <w:style w:type="paragraph" w:styleId="Heading4">
    <w:name w:val="heading 4"/>
    <w:basedOn w:val="Heading3"/>
    <w:next w:val="Normal"/>
    <w:link w:val="Heading4Char"/>
    <w:uiPriority w:val="9"/>
    <w:rsid w:val="00C90A2C"/>
    <w:pPr>
      <w:numPr>
        <w:ilvl w:val="3"/>
      </w:numPr>
      <w:outlineLvl w:val="3"/>
    </w:pPr>
    <w:rPr>
      <w:sz w:val="20"/>
    </w:rPr>
  </w:style>
  <w:style w:type="paragraph" w:styleId="Heading5">
    <w:name w:val="heading 5"/>
    <w:basedOn w:val="Heading4"/>
    <w:next w:val="Normal"/>
    <w:link w:val="Heading5Char"/>
    <w:uiPriority w:val="9"/>
    <w:rsid w:val="00C90A2C"/>
    <w:pPr>
      <w:numPr>
        <w:ilvl w:val="4"/>
      </w:numPr>
      <w:outlineLvl w:val="4"/>
    </w:pPr>
  </w:style>
  <w:style w:type="paragraph" w:styleId="Heading6">
    <w:name w:val="heading 6"/>
    <w:basedOn w:val="Normal"/>
    <w:next w:val="Normal"/>
    <w:link w:val="Heading6Char"/>
    <w:uiPriority w:val="9"/>
    <w:semiHidden/>
    <w:unhideWhenUsed/>
    <w:qFormat/>
    <w:rsid w:val="00097E78"/>
    <w:pPr>
      <w:keepNext/>
      <w:keepLines/>
      <w:numPr>
        <w:ilvl w:val="5"/>
        <w:numId w:val="4"/>
      </w:numPr>
      <w:spacing w:before="200" w:line="280" w:lineRule="atLeast"/>
      <w:outlineLvl w:val="5"/>
    </w:pPr>
    <w:rPr>
      <w:rFonts w:asciiTheme="majorHAnsi" w:eastAsiaTheme="majorEastAsia" w:hAnsiTheme="majorHAnsi" w:cstheme="majorBidi"/>
      <w:bCs/>
      <w:i/>
      <w:iCs/>
      <w:color w:val="132041" w:themeColor="accent1" w:themeShade="7F"/>
      <w:szCs w:val="20"/>
      <w:lang w:val="en-US" w:eastAsia="de-DE"/>
    </w:rPr>
  </w:style>
  <w:style w:type="paragraph" w:styleId="Heading7">
    <w:name w:val="heading 7"/>
    <w:basedOn w:val="Normal"/>
    <w:next w:val="Normal"/>
    <w:link w:val="Heading7Char"/>
    <w:uiPriority w:val="9"/>
    <w:semiHidden/>
    <w:unhideWhenUsed/>
    <w:qFormat/>
    <w:rsid w:val="00097E78"/>
    <w:pPr>
      <w:keepNext/>
      <w:keepLines/>
      <w:numPr>
        <w:ilvl w:val="6"/>
        <w:numId w:val="4"/>
      </w:numPr>
      <w:spacing w:before="200" w:line="280" w:lineRule="atLeast"/>
      <w:outlineLvl w:val="6"/>
    </w:pPr>
    <w:rPr>
      <w:rFonts w:asciiTheme="majorHAnsi" w:eastAsiaTheme="majorEastAsia" w:hAnsiTheme="majorHAnsi" w:cstheme="majorBidi"/>
      <w:bCs/>
      <w:i/>
      <w:iCs/>
      <w:color w:val="404040" w:themeColor="text1" w:themeTint="BF"/>
      <w:szCs w:val="20"/>
      <w:lang w:val="en-US" w:eastAsia="de-DE"/>
    </w:rPr>
  </w:style>
  <w:style w:type="paragraph" w:styleId="Heading8">
    <w:name w:val="heading 8"/>
    <w:basedOn w:val="Normal"/>
    <w:next w:val="Normal"/>
    <w:link w:val="Heading8Char"/>
    <w:uiPriority w:val="9"/>
    <w:semiHidden/>
    <w:unhideWhenUsed/>
    <w:qFormat/>
    <w:rsid w:val="00097E78"/>
    <w:pPr>
      <w:keepNext/>
      <w:keepLines/>
      <w:numPr>
        <w:ilvl w:val="7"/>
        <w:numId w:val="4"/>
      </w:numPr>
      <w:spacing w:before="200" w:line="280" w:lineRule="atLeast"/>
      <w:outlineLvl w:val="7"/>
    </w:pPr>
    <w:rPr>
      <w:rFonts w:asciiTheme="majorHAnsi" w:eastAsiaTheme="majorEastAsia" w:hAnsiTheme="majorHAnsi" w:cstheme="majorBidi"/>
      <w:bCs/>
      <w:color w:val="404040" w:themeColor="text1" w:themeTint="BF"/>
      <w:szCs w:val="20"/>
      <w:lang w:val="en-US" w:eastAsia="de-DE"/>
    </w:rPr>
  </w:style>
  <w:style w:type="paragraph" w:styleId="Heading9">
    <w:name w:val="heading 9"/>
    <w:basedOn w:val="Normal"/>
    <w:next w:val="Normal"/>
    <w:link w:val="Heading9Char"/>
    <w:uiPriority w:val="9"/>
    <w:semiHidden/>
    <w:unhideWhenUsed/>
    <w:qFormat/>
    <w:rsid w:val="00097E78"/>
    <w:pPr>
      <w:keepNext/>
      <w:keepLines/>
      <w:numPr>
        <w:ilvl w:val="8"/>
        <w:numId w:val="4"/>
      </w:numPr>
      <w:spacing w:before="200" w:line="280" w:lineRule="atLeast"/>
      <w:outlineLvl w:val="8"/>
    </w:pPr>
    <w:rPr>
      <w:rFonts w:asciiTheme="majorHAnsi" w:eastAsiaTheme="majorEastAsia" w:hAnsiTheme="majorHAnsi" w:cstheme="majorBidi"/>
      <w:bCs/>
      <w:i/>
      <w:iCs/>
      <w:color w:val="404040" w:themeColor="text1" w:themeTint="BF"/>
      <w:szCs w:val="20"/>
      <w:lang w:val="en-US"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442FD"/>
    <w:pPr>
      <w:tabs>
        <w:tab w:val="center" w:pos="4320"/>
        <w:tab w:val="right" w:pos="8640"/>
      </w:tabs>
      <w:spacing w:after="160" w:line="280" w:lineRule="atLeast"/>
    </w:pPr>
    <w:rPr>
      <w:rFonts w:eastAsia="Times New Roman"/>
      <w:bCs/>
      <w:szCs w:val="20"/>
      <w:lang w:val="en-US" w:eastAsia="de-DE"/>
    </w:rPr>
  </w:style>
  <w:style w:type="paragraph" w:styleId="Footer">
    <w:name w:val="footer"/>
    <w:basedOn w:val="Normal"/>
    <w:link w:val="FooterChar"/>
    <w:uiPriority w:val="99"/>
    <w:rsid w:val="003456ED"/>
    <w:pPr>
      <w:tabs>
        <w:tab w:val="right" w:pos="8789"/>
        <w:tab w:val="right" w:pos="9923"/>
      </w:tabs>
      <w:spacing w:line="360" w:lineRule="auto"/>
      <w:ind w:right="-1021"/>
    </w:pPr>
    <w:rPr>
      <w:rFonts w:eastAsia="Times New Roman"/>
      <w:bCs/>
      <w:noProof/>
      <w:sz w:val="14"/>
      <w:szCs w:val="20"/>
      <w:lang w:val="en-US" w:eastAsia="ja-JP"/>
    </w:rPr>
  </w:style>
  <w:style w:type="character" w:styleId="PageNumber">
    <w:name w:val="page number"/>
    <w:basedOn w:val="DefaultParagraphFont"/>
    <w:rsid w:val="00D442FD"/>
  </w:style>
  <w:style w:type="paragraph" w:customStyle="1" w:styleId="Subject">
    <w:name w:val="Subject"/>
    <w:basedOn w:val="Normal"/>
    <w:rsid w:val="00087485"/>
    <w:pPr>
      <w:jc w:val="both"/>
    </w:pPr>
    <w:rPr>
      <w:rFonts w:cs="Arial"/>
      <w:b/>
      <w:noProof/>
    </w:rPr>
  </w:style>
  <w:style w:type="table" w:styleId="TableGrid">
    <w:name w:val="Table Grid"/>
    <w:basedOn w:val="TableNormal"/>
    <w:uiPriority w:val="39"/>
    <w:rsid w:val="0042187C"/>
    <w:pPr>
      <w:spacing w:line="2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ace">
    <w:name w:val="Space"/>
    <w:basedOn w:val="Normal"/>
    <w:semiHidden/>
    <w:rsid w:val="00BF6D06"/>
    <w:pPr>
      <w:spacing w:line="80" w:lineRule="exact"/>
    </w:pPr>
    <w:rPr>
      <w:rFonts w:cs="Arial"/>
      <w:sz w:val="16"/>
    </w:rPr>
  </w:style>
  <w:style w:type="paragraph" w:styleId="BalloonText">
    <w:name w:val="Balloon Text"/>
    <w:basedOn w:val="Normal"/>
    <w:link w:val="BalloonTextChar"/>
    <w:uiPriority w:val="99"/>
    <w:semiHidden/>
    <w:unhideWhenUsed/>
    <w:rsid w:val="0050415A"/>
    <w:rPr>
      <w:rFonts w:ascii="Tahoma" w:hAnsi="Tahoma" w:cs="Tahoma"/>
      <w:sz w:val="16"/>
      <w:szCs w:val="16"/>
    </w:rPr>
  </w:style>
  <w:style w:type="character" w:customStyle="1" w:styleId="BalloonTextChar">
    <w:name w:val="Balloon Text Char"/>
    <w:basedOn w:val="DefaultParagraphFont"/>
    <w:link w:val="BalloonText"/>
    <w:uiPriority w:val="99"/>
    <w:semiHidden/>
    <w:rsid w:val="0050415A"/>
    <w:rPr>
      <w:rFonts w:ascii="Tahoma" w:hAnsi="Tahoma" w:cs="Tahoma"/>
      <w:noProof/>
      <w:sz w:val="16"/>
      <w:szCs w:val="16"/>
      <w:lang w:eastAsia="en-US"/>
    </w:rPr>
  </w:style>
  <w:style w:type="paragraph" w:customStyle="1" w:styleId="AddressBold">
    <w:name w:val="AddressBold"/>
    <w:basedOn w:val="Normal"/>
    <w:semiHidden/>
    <w:rsid w:val="007B6E78"/>
    <w:pPr>
      <w:jc w:val="both"/>
    </w:pPr>
    <w:rPr>
      <w:rFonts w:cs="Arial"/>
      <w:b/>
      <w:sz w:val="18"/>
    </w:rPr>
  </w:style>
  <w:style w:type="character" w:customStyle="1" w:styleId="Heading1Char">
    <w:name w:val="Heading 1 Char"/>
    <w:basedOn w:val="DefaultParagraphFont"/>
    <w:link w:val="Heading1"/>
    <w:uiPriority w:val="9"/>
    <w:rsid w:val="00157C6F"/>
    <w:rPr>
      <w:rFonts w:asciiTheme="majorHAnsi" w:eastAsiaTheme="majorEastAsia" w:hAnsiTheme="majorHAnsi" w:cstheme="majorBidi"/>
      <w:b/>
      <w:color w:val="000000" w:themeColor="text1"/>
      <w:sz w:val="28"/>
      <w:szCs w:val="28"/>
      <w:lang w:val="en-US" w:eastAsia="de-DE"/>
    </w:rPr>
  </w:style>
  <w:style w:type="numbering" w:customStyle="1" w:styleId="Aufzhlungszeichen1">
    <w:name w:val="Aufzählungszeichen1"/>
    <w:uiPriority w:val="99"/>
    <w:rsid w:val="002171CD"/>
    <w:pPr>
      <w:numPr>
        <w:numId w:val="1"/>
      </w:numPr>
    </w:pPr>
  </w:style>
  <w:style w:type="paragraph" w:customStyle="1" w:styleId="ContactDetail">
    <w:name w:val="ContactDetail"/>
    <w:basedOn w:val="Normal"/>
    <w:semiHidden/>
    <w:rsid w:val="00BA6AE6"/>
    <w:pPr>
      <w:framePr w:wrap="around" w:vAnchor="page" w:hAnchor="page" w:x="1419" w:y="5898"/>
      <w:spacing w:line="180" w:lineRule="atLeast"/>
      <w:suppressOverlap/>
    </w:pPr>
    <w:rPr>
      <w:rFonts w:cs="Insightprint-Bold"/>
      <w:color w:val="000000"/>
      <w:sz w:val="14"/>
      <w:szCs w:val="14"/>
      <w:lang w:eastAsia="ja-JP"/>
    </w:rPr>
  </w:style>
  <w:style w:type="character" w:styleId="Hyperlink">
    <w:name w:val="Hyperlink"/>
    <w:basedOn w:val="DefaultParagraphFont"/>
    <w:uiPriority w:val="99"/>
    <w:unhideWhenUsed/>
    <w:rsid w:val="00F07395"/>
    <w:rPr>
      <w:color w:val="A2AD00" w:themeColor="hyperlink"/>
      <w:u w:val="single"/>
    </w:rPr>
  </w:style>
  <w:style w:type="character" w:customStyle="1" w:styleId="Heading2Char">
    <w:name w:val="Heading 2 Char"/>
    <w:basedOn w:val="DefaultParagraphFont"/>
    <w:link w:val="Heading2"/>
    <w:uiPriority w:val="9"/>
    <w:rsid w:val="00C93B71"/>
    <w:rPr>
      <w:rFonts w:asciiTheme="majorHAnsi" w:eastAsiaTheme="majorEastAsia" w:hAnsiTheme="majorHAnsi" w:cstheme="majorBidi"/>
      <w:b/>
      <w:color w:val="000000" w:themeColor="text1"/>
      <w:lang w:val="en-US" w:eastAsia="de-DE"/>
    </w:rPr>
  </w:style>
  <w:style w:type="paragraph" w:customStyle="1" w:styleId="Datum1">
    <w:name w:val="Datum1"/>
    <w:basedOn w:val="Normal"/>
    <w:semiHidden/>
    <w:rsid w:val="00893DFC"/>
    <w:pPr>
      <w:framePr w:wrap="around" w:vAnchor="page" w:hAnchor="page" w:x="1419" w:y="5388"/>
      <w:suppressOverlap/>
    </w:pPr>
  </w:style>
  <w:style w:type="paragraph" w:customStyle="1" w:styleId="DocumentTitle">
    <w:name w:val="DocumentTitle"/>
    <w:basedOn w:val="Normal"/>
    <w:rsid w:val="00C93B71"/>
    <w:pPr>
      <w:spacing w:after="240" w:line="440" w:lineRule="exact"/>
    </w:pPr>
    <w:rPr>
      <w:rFonts w:eastAsia="Times New Roman"/>
      <w:bCs/>
      <w:sz w:val="40"/>
      <w:szCs w:val="40"/>
      <w:lang w:val="en-US" w:eastAsia="de-DE"/>
    </w:rPr>
  </w:style>
  <w:style w:type="paragraph" w:customStyle="1" w:styleId="Bulletlist">
    <w:name w:val="Bullet list"/>
    <w:basedOn w:val="Normal"/>
    <w:rsid w:val="003456ED"/>
    <w:pPr>
      <w:widowControl w:val="0"/>
      <w:numPr>
        <w:numId w:val="7"/>
      </w:numPr>
      <w:spacing w:after="160" w:line="360" w:lineRule="auto"/>
      <w:contextualSpacing/>
    </w:pPr>
    <w:rPr>
      <w:rFonts w:eastAsia="Times New Roman" w:cs="Arial"/>
      <w:bCs/>
      <w:szCs w:val="20"/>
      <w:lang w:val="en-US" w:eastAsia="de-DE"/>
    </w:rPr>
  </w:style>
  <w:style w:type="numbering" w:customStyle="1" w:styleId="ListNum">
    <w:name w:val="List Num"/>
    <w:uiPriority w:val="99"/>
    <w:rsid w:val="00143F87"/>
    <w:pPr>
      <w:numPr>
        <w:numId w:val="2"/>
      </w:numPr>
    </w:pPr>
  </w:style>
  <w:style w:type="paragraph" w:customStyle="1" w:styleId="Numberlist">
    <w:name w:val="Number list"/>
    <w:basedOn w:val="Normal"/>
    <w:rsid w:val="00143F87"/>
    <w:pPr>
      <w:numPr>
        <w:numId w:val="3"/>
      </w:numPr>
      <w:spacing w:after="160" w:line="280" w:lineRule="atLeast"/>
      <w:contextualSpacing/>
    </w:pPr>
    <w:rPr>
      <w:rFonts w:eastAsia="Times New Roman"/>
      <w:bCs/>
      <w:szCs w:val="20"/>
      <w:lang w:val="en-US" w:eastAsia="de-DE"/>
    </w:rPr>
  </w:style>
  <w:style w:type="paragraph" w:customStyle="1" w:styleId="EmbargoDate">
    <w:name w:val="EmbargoDate"/>
    <w:basedOn w:val="Normal"/>
    <w:semiHidden/>
    <w:rsid w:val="00BA6AE6"/>
    <w:pPr>
      <w:spacing w:after="726" w:line="240" w:lineRule="atLeast"/>
    </w:pPr>
  </w:style>
  <w:style w:type="paragraph" w:customStyle="1" w:styleId="Headline">
    <w:name w:val="Headline"/>
    <w:basedOn w:val="Normal"/>
    <w:semiHidden/>
    <w:qFormat/>
    <w:rsid w:val="00157C6F"/>
    <w:pPr>
      <w:spacing w:line="320" w:lineRule="atLeast"/>
    </w:pPr>
    <w:rPr>
      <w:rFonts w:cs="Arial"/>
      <w:b/>
      <w:sz w:val="28"/>
      <w:szCs w:val="28"/>
    </w:rPr>
  </w:style>
  <w:style w:type="paragraph" w:customStyle="1" w:styleId="Subheadline">
    <w:name w:val="Subheadline"/>
    <w:basedOn w:val="Normal"/>
    <w:rsid w:val="00097E78"/>
    <w:pPr>
      <w:spacing w:after="160" w:line="320" w:lineRule="atLeast"/>
    </w:pPr>
    <w:rPr>
      <w:rFonts w:eastAsia="Times New Roman" w:cs="Arial"/>
      <w:b/>
      <w:bCs/>
      <w:lang w:val="en-US" w:eastAsia="de-DE"/>
    </w:rPr>
  </w:style>
  <w:style w:type="paragraph" w:customStyle="1" w:styleId="KopfzeileSeite1">
    <w:name w:val="Kopfzeile Seite 1"/>
    <w:basedOn w:val="Header"/>
    <w:semiHidden/>
    <w:rsid w:val="00523337"/>
    <w:pPr>
      <w:widowControl w:val="0"/>
      <w:tabs>
        <w:tab w:val="clear" w:pos="4320"/>
        <w:tab w:val="clear" w:pos="8640"/>
      </w:tabs>
      <w:spacing w:after="3640" w:line="240" w:lineRule="auto"/>
    </w:pPr>
    <w:rPr>
      <w:lang w:val="en-GB"/>
    </w:rPr>
  </w:style>
  <w:style w:type="character" w:customStyle="1" w:styleId="Heading3Char">
    <w:name w:val="Heading 3 Char"/>
    <w:basedOn w:val="DefaultParagraphFont"/>
    <w:link w:val="Heading3"/>
    <w:uiPriority w:val="9"/>
    <w:rsid w:val="00C93B71"/>
    <w:rPr>
      <w:rFonts w:asciiTheme="majorHAnsi" w:eastAsiaTheme="majorEastAsia" w:hAnsiTheme="majorHAnsi" w:cstheme="majorBidi"/>
      <w:b/>
      <w:color w:val="000000" w:themeColor="text1"/>
      <w:lang w:val="en-US" w:eastAsia="de-DE"/>
    </w:rPr>
  </w:style>
  <w:style w:type="character" w:customStyle="1" w:styleId="Heading4Char">
    <w:name w:val="Heading 4 Char"/>
    <w:basedOn w:val="DefaultParagraphFont"/>
    <w:link w:val="Heading4"/>
    <w:uiPriority w:val="9"/>
    <w:rsid w:val="00C93B71"/>
    <w:rPr>
      <w:rFonts w:asciiTheme="majorHAnsi" w:eastAsiaTheme="majorEastAsia" w:hAnsiTheme="majorHAnsi" w:cstheme="majorBidi"/>
      <w:b/>
      <w:color w:val="000000" w:themeColor="text1"/>
      <w:sz w:val="20"/>
      <w:lang w:val="en-US" w:eastAsia="de-DE"/>
    </w:rPr>
  </w:style>
  <w:style w:type="character" w:customStyle="1" w:styleId="Heading5Char">
    <w:name w:val="Heading 5 Char"/>
    <w:basedOn w:val="DefaultParagraphFont"/>
    <w:link w:val="Heading5"/>
    <w:uiPriority w:val="9"/>
    <w:rsid w:val="00C93B71"/>
    <w:rPr>
      <w:rFonts w:asciiTheme="majorHAnsi" w:eastAsiaTheme="majorEastAsia" w:hAnsiTheme="majorHAnsi" w:cstheme="majorBidi"/>
      <w:b/>
      <w:color w:val="000000" w:themeColor="text1"/>
      <w:sz w:val="20"/>
      <w:lang w:val="en-US" w:eastAsia="de-DE"/>
    </w:rPr>
  </w:style>
  <w:style w:type="character" w:styleId="Strong">
    <w:name w:val="Strong"/>
    <w:basedOn w:val="DefaultParagraphFont"/>
    <w:uiPriority w:val="22"/>
    <w:rsid w:val="00143F87"/>
    <w:rPr>
      <w:b/>
      <w:bCs/>
    </w:rPr>
  </w:style>
  <w:style w:type="paragraph" w:styleId="TOC1">
    <w:name w:val="toc 1"/>
    <w:basedOn w:val="Normal"/>
    <w:next w:val="Normal"/>
    <w:uiPriority w:val="39"/>
    <w:semiHidden/>
    <w:rsid w:val="00C93B71"/>
    <w:pPr>
      <w:tabs>
        <w:tab w:val="left" w:pos="567"/>
        <w:tab w:val="right" w:leader="dot" w:pos="8931"/>
      </w:tabs>
      <w:spacing w:before="300" w:line="280" w:lineRule="atLeast"/>
      <w:ind w:left="567" w:right="1020" w:hanging="567"/>
    </w:pPr>
    <w:rPr>
      <w:rFonts w:eastAsiaTheme="majorEastAsia"/>
      <w:b/>
      <w:bCs/>
      <w:szCs w:val="20"/>
      <w:lang w:val="en-US" w:eastAsia="de-DE"/>
    </w:rPr>
  </w:style>
  <w:style w:type="character" w:customStyle="1" w:styleId="Heading6Char">
    <w:name w:val="Heading 6 Char"/>
    <w:basedOn w:val="DefaultParagraphFont"/>
    <w:link w:val="Heading6"/>
    <w:uiPriority w:val="9"/>
    <w:semiHidden/>
    <w:rsid w:val="00097E78"/>
    <w:rPr>
      <w:rFonts w:asciiTheme="majorHAnsi" w:eastAsiaTheme="majorEastAsia" w:hAnsiTheme="majorHAnsi" w:cstheme="majorBidi"/>
      <w:bCs/>
      <w:i/>
      <w:iCs/>
      <w:color w:val="132041" w:themeColor="accent1" w:themeShade="7F"/>
      <w:szCs w:val="20"/>
      <w:lang w:val="en-US" w:eastAsia="de-DE"/>
    </w:rPr>
  </w:style>
  <w:style w:type="character" w:customStyle="1" w:styleId="Heading7Char">
    <w:name w:val="Heading 7 Char"/>
    <w:basedOn w:val="DefaultParagraphFont"/>
    <w:link w:val="Heading7"/>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character" w:customStyle="1" w:styleId="Heading8Char">
    <w:name w:val="Heading 8 Char"/>
    <w:basedOn w:val="DefaultParagraphFont"/>
    <w:link w:val="Heading8"/>
    <w:uiPriority w:val="9"/>
    <w:semiHidden/>
    <w:rsid w:val="00097E78"/>
    <w:rPr>
      <w:rFonts w:asciiTheme="majorHAnsi" w:eastAsiaTheme="majorEastAsia" w:hAnsiTheme="majorHAnsi" w:cstheme="majorBidi"/>
      <w:bCs/>
      <w:color w:val="404040" w:themeColor="text1" w:themeTint="BF"/>
      <w:szCs w:val="20"/>
      <w:lang w:val="en-US" w:eastAsia="de-DE"/>
    </w:rPr>
  </w:style>
  <w:style w:type="character" w:customStyle="1" w:styleId="Heading9Char">
    <w:name w:val="Heading 9 Char"/>
    <w:basedOn w:val="DefaultParagraphFont"/>
    <w:link w:val="Heading9"/>
    <w:uiPriority w:val="9"/>
    <w:semiHidden/>
    <w:rsid w:val="00097E78"/>
    <w:rPr>
      <w:rFonts w:asciiTheme="majorHAnsi" w:eastAsiaTheme="majorEastAsia" w:hAnsiTheme="majorHAnsi" w:cstheme="majorBidi"/>
      <w:bCs/>
      <w:i/>
      <w:iCs/>
      <w:color w:val="404040" w:themeColor="text1" w:themeTint="BF"/>
      <w:szCs w:val="20"/>
      <w:lang w:val="en-US" w:eastAsia="de-DE"/>
    </w:rPr>
  </w:style>
  <w:style w:type="numbering" w:customStyle="1" w:styleId="ListHead">
    <w:name w:val="List Head"/>
    <w:uiPriority w:val="99"/>
    <w:rsid w:val="00C90A2C"/>
    <w:pPr>
      <w:numPr>
        <w:numId w:val="5"/>
      </w:numPr>
    </w:pPr>
  </w:style>
  <w:style w:type="paragraph" w:styleId="TOC2">
    <w:name w:val="toc 2"/>
    <w:basedOn w:val="Normal"/>
    <w:next w:val="Normal"/>
    <w:uiPriority w:val="39"/>
    <w:semiHidden/>
    <w:rsid w:val="00C93B71"/>
    <w:pPr>
      <w:tabs>
        <w:tab w:val="left" w:pos="567"/>
        <w:tab w:val="right" w:pos="8931"/>
      </w:tabs>
      <w:spacing w:line="280" w:lineRule="atLeast"/>
      <w:ind w:left="567" w:right="1021" w:hanging="567"/>
    </w:pPr>
    <w:rPr>
      <w:rFonts w:eastAsia="Times New Roman"/>
      <w:bCs/>
      <w:szCs w:val="20"/>
      <w:lang w:val="en-US" w:eastAsia="de-DE"/>
    </w:rPr>
  </w:style>
  <w:style w:type="paragraph" w:styleId="TOC3">
    <w:name w:val="toc 3"/>
    <w:basedOn w:val="Normal"/>
    <w:next w:val="Normal"/>
    <w:uiPriority w:val="39"/>
    <w:semiHidden/>
    <w:rsid w:val="00C93B71"/>
    <w:pPr>
      <w:tabs>
        <w:tab w:val="left" w:pos="567"/>
        <w:tab w:val="right" w:pos="8931"/>
      </w:tabs>
      <w:spacing w:line="280" w:lineRule="atLeast"/>
      <w:ind w:left="567" w:right="1021" w:hanging="567"/>
    </w:pPr>
    <w:rPr>
      <w:rFonts w:eastAsiaTheme="majorEastAsia"/>
      <w:bCs/>
      <w:szCs w:val="20"/>
      <w:lang w:val="en-US" w:eastAsia="de-DE"/>
    </w:rPr>
  </w:style>
  <w:style w:type="paragraph" w:customStyle="1" w:styleId="Note">
    <w:name w:val="Note"/>
    <w:basedOn w:val="Normal"/>
    <w:rsid w:val="00157C6F"/>
    <w:pPr>
      <w:pBdr>
        <w:top w:val="dotted" w:sz="12" w:space="3" w:color="8E8581" w:themeColor="background2"/>
        <w:bottom w:val="dotted" w:sz="12" w:space="5" w:color="8E8581" w:themeColor="background2"/>
      </w:pBdr>
      <w:spacing w:after="160" w:line="280" w:lineRule="atLeast"/>
    </w:pPr>
    <w:rPr>
      <w:rFonts w:eastAsia="Times New Roman"/>
      <w:bCs/>
      <w:color w:val="8E8581" w:themeColor="background2"/>
      <w:szCs w:val="20"/>
      <w:lang w:val="en-US" w:eastAsia="de-DE"/>
    </w:rPr>
  </w:style>
  <w:style w:type="paragraph" w:styleId="ListParagraph">
    <w:name w:val="List Paragraph"/>
    <w:basedOn w:val="Normal"/>
    <w:uiPriority w:val="34"/>
    <w:qFormat/>
    <w:rsid w:val="0097109F"/>
    <w:pPr>
      <w:ind w:left="720"/>
      <w:contextualSpacing/>
    </w:pPr>
  </w:style>
  <w:style w:type="character" w:styleId="FollowedHyperlink">
    <w:name w:val="FollowedHyperlink"/>
    <w:basedOn w:val="DefaultParagraphFont"/>
    <w:uiPriority w:val="99"/>
    <w:semiHidden/>
    <w:unhideWhenUsed/>
    <w:rsid w:val="000F0BE5"/>
    <w:rPr>
      <w:color w:val="C1BB00" w:themeColor="followedHyperlink"/>
      <w:u w:val="single"/>
    </w:rPr>
  </w:style>
  <w:style w:type="character" w:customStyle="1" w:styleId="uraccesskey2">
    <w:name w:val="uraccesskey2"/>
    <w:basedOn w:val="DefaultParagraphFont"/>
    <w:rsid w:val="000E087C"/>
  </w:style>
  <w:style w:type="paragraph" w:styleId="NormalWeb">
    <w:name w:val="Normal (Web)"/>
    <w:basedOn w:val="Normal"/>
    <w:uiPriority w:val="99"/>
    <w:semiHidden/>
    <w:unhideWhenUsed/>
    <w:rsid w:val="00B3381B"/>
    <w:pPr>
      <w:spacing w:before="100" w:beforeAutospacing="1" w:after="100" w:afterAutospacing="1"/>
    </w:pPr>
    <w:rPr>
      <w:rFonts w:ascii="Times New Roman" w:eastAsiaTheme="minorEastAsia" w:hAnsi="Times New Roman"/>
      <w:sz w:val="24"/>
      <w:szCs w:val="24"/>
      <w:lang w:eastAsia="de-DE"/>
    </w:rPr>
  </w:style>
  <w:style w:type="table" w:customStyle="1" w:styleId="GfKTable">
    <w:name w:val="GfK Table"/>
    <w:basedOn w:val="TableNormal"/>
    <w:uiPriority w:val="99"/>
    <w:rsid w:val="00826957"/>
    <w:tblPr>
      <w:tblBorders>
        <w:bottom w:val="single" w:sz="4" w:space="0" w:color="D2CBC9"/>
        <w:insideH w:val="single" w:sz="4" w:space="0" w:color="D2CBC9"/>
      </w:tblBorders>
      <w:tblCellMar>
        <w:top w:w="28" w:type="dxa"/>
        <w:bottom w:w="28" w:type="dxa"/>
      </w:tblCellMar>
    </w:tblPr>
    <w:tblStylePr w:type="firstRow">
      <w:rPr>
        <w:b/>
      </w:rPr>
      <w:tblPr/>
      <w:tcPr>
        <w:tcBorders>
          <w:top w:val="nil"/>
          <w:left w:val="nil"/>
          <w:bottom w:val="single" w:sz="4" w:space="0" w:color="auto"/>
          <w:right w:val="nil"/>
          <w:insideH w:val="nil"/>
          <w:insideV w:val="nil"/>
          <w:tl2br w:val="nil"/>
          <w:tr2bl w:val="nil"/>
        </w:tcBorders>
      </w:tcPr>
    </w:tblStylePr>
    <w:tblStylePr w:type="firstCol">
      <w:tblPr/>
      <w:tcPr>
        <w:tcBorders>
          <w:top w:val="nil"/>
          <w:left w:val="nil"/>
          <w:bottom w:val="single" w:sz="4" w:space="0" w:color="D2CBC9"/>
          <w:right w:val="nil"/>
          <w:insideH w:val="single" w:sz="4" w:space="0" w:color="D2CBC9"/>
          <w:insideV w:val="nil"/>
          <w:tl2br w:val="nil"/>
          <w:tr2bl w:val="nil"/>
        </w:tcBorders>
        <w:shd w:val="clear" w:color="auto" w:fill="F2F2F2" w:themeFill="background1" w:themeFillShade="F2"/>
      </w:tcPr>
    </w:tblStylePr>
  </w:style>
  <w:style w:type="paragraph" w:customStyle="1" w:styleId="4-QuestionNumberandType">
    <w:name w:val="4 - Question Number and Type"/>
    <w:basedOn w:val="Normal"/>
    <w:qFormat/>
    <w:rsid w:val="00C1178C"/>
    <w:pPr>
      <w:spacing w:before="60"/>
    </w:pPr>
    <w:rPr>
      <w:rFonts w:eastAsia="Times New Roman" w:cs="Arial"/>
      <w:b/>
      <w:color w:val="000000"/>
      <w:szCs w:val="20"/>
      <w:lang w:val="en-US"/>
    </w:rPr>
  </w:style>
  <w:style w:type="paragraph" w:customStyle="1" w:styleId="1-SectionHeader">
    <w:name w:val="1 - Section Header"/>
    <w:basedOn w:val="Normal"/>
    <w:qFormat/>
    <w:rsid w:val="00CF3913"/>
    <w:pPr>
      <w:shd w:val="clear" w:color="auto" w:fill="264283" w:themeFill="accent1"/>
    </w:pPr>
    <w:rPr>
      <w:rFonts w:asciiTheme="majorHAnsi" w:eastAsia="Times New Roman" w:hAnsiTheme="majorHAnsi" w:cstheme="majorHAnsi"/>
      <w:b/>
      <w:color w:val="FFFFFF" w:themeColor="background1"/>
      <w:szCs w:val="20"/>
      <w:lang w:val="en-US" w:eastAsia="nl-NL"/>
    </w:rPr>
  </w:style>
  <w:style w:type="paragraph" w:customStyle="1" w:styleId="3-ProgrammingNote">
    <w:name w:val="3 - Programming Note"/>
    <w:basedOn w:val="Normal"/>
    <w:qFormat/>
    <w:rsid w:val="00AF58B1"/>
    <w:pPr>
      <w:shd w:val="clear" w:color="auto" w:fill="F2F2F2" w:themeFill="background1" w:themeFillShade="F2"/>
    </w:pPr>
    <w:rPr>
      <w:rFonts w:eastAsia="Times New Roman" w:cstheme="majorHAnsi"/>
      <w:i/>
      <w:sz w:val="20"/>
      <w:szCs w:val="18"/>
      <w:lang w:val="en-US" w:eastAsia="nl-NL"/>
    </w:rPr>
  </w:style>
  <w:style w:type="paragraph" w:customStyle="1" w:styleId="2-Base">
    <w:name w:val="2 - Base"/>
    <w:basedOn w:val="Normal"/>
    <w:link w:val="2-BaseChar"/>
    <w:qFormat/>
    <w:rsid w:val="00EA64FC"/>
    <w:pPr>
      <w:shd w:val="clear" w:color="auto" w:fill="6081D1" w:themeFill="accent1" w:themeFillTint="99"/>
    </w:pPr>
    <w:rPr>
      <w:color w:val="FFFFFF" w:themeColor="background1"/>
    </w:rPr>
  </w:style>
  <w:style w:type="paragraph" w:customStyle="1" w:styleId="0-Basic">
    <w:name w:val="0 - Basic"/>
    <w:link w:val="0-BasicChar"/>
    <w:qFormat/>
    <w:rsid w:val="00257F03"/>
    <w:rPr>
      <w:rFonts w:eastAsia="Times New Roman" w:cs="Arial"/>
      <w:color w:val="000000"/>
      <w:lang w:val="en-US" w:eastAsia="en-US"/>
    </w:rPr>
  </w:style>
  <w:style w:type="character" w:customStyle="1" w:styleId="2-BaseChar">
    <w:name w:val="2 - Base Char"/>
    <w:basedOn w:val="DefaultParagraphFont"/>
    <w:link w:val="2-Base"/>
    <w:rsid w:val="00EA64FC"/>
    <w:rPr>
      <w:color w:val="FFFFFF" w:themeColor="background1"/>
      <w:shd w:val="clear" w:color="auto" w:fill="6081D1" w:themeFill="accent1" w:themeFillTint="99"/>
    </w:rPr>
  </w:style>
  <w:style w:type="character" w:customStyle="1" w:styleId="0-BasicChar">
    <w:name w:val="0 - Basic Char"/>
    <w:basedOn w:val="DefaultParagraphFont"/>
    <w:link w:val="0-Basic"/>
    <w:rsid w:val="002317A8"/>
    <w:rPr>
      <w:rFonts w:ascii="Arial" w:eastAsia="Times New Roman" w:hAnsi="Arial" w:cs="Arial"/>
      <w:color w:val="000000"/>
      <w:sz w:val="22"/>
      <w:lang w:val="en-US" w:eastAsia="en-US"/>
    </w:rPr>
  </w:style>
  <w:style w:type="paragraph" w:customStyle="1" w:styleId="5-ClientQuexSectionTitle">
    <w:name w:val="5 - Client Quex Section Title"/>
    <w:basedOn w:val="0-Basic"/>
    <w:qFormat/>
    <w:rsid w:val="00B448CB"/>
    <w:rPr>
      <w:b/>
      <w:u w:val="single"/>
    </w:rPr>
  </w:style>
  <w:style w:type="character" w:styleId="CommentReference">
    <w:name w:val="annotation reference"/>
    <w:basedOn w:val="DefaultParagraphFont"/>
    <w:uiPriority w:val="99"/>
    <w:semiHidden/>
    <w:unhideWhenUsed/>
    <w:rsid w:val="00B448CB"/>
    <w:rPr>
      <w:sz w:val="16"/>
      <w:szCs w:val="16"/>
    </w:rPr>
  </w:style>
  <w:style w:type="paragraph" w:styleId="CommentText">
    <w:name w:val="annotation text"/>
    <w:basedOn w:val="Normal"/>
    <w:link w:val="CommentTextChar"/>
    <w:uiPriority w:val="99"/>
    <w:unhideWhenUsed/>
    <w:rsid w:val="00B448CB"/>
    <w:rPr>
      <w:sz w:val="20"/>
      <w:szCs w:val="20"/>
    </w:rPr>
  </w:style>
  <w:style w:type="character" w:customStyle="1" w:styleId="CommentTextChar">
    <w:name w:val="Comment Text Char"/>
    <w:basedOn w:val="DefaultParagraphFont"/>
    <w:link w:val="CommentText"/>
    <w:uiPriority w:val="99"/>
    <w:rsid w:val="00B448CB"/>
    <w:rPr>
      <w:sz w:val="20"/>
      <w:szCs w:val="20"/>
    </w:rPr>
  </w:style>
  <w:style w:type="paragraph" w:styleId="CommentSubject">
    <w:name w:val="annotation subject"/>
    <w:basedOn w:val="CommentText"/>
    <w:next w:val="CommentText"/>
    <w:link w:val="CommentSubjectChar"/>
    <w:uiPriority w:val="99"/>
    <w:semiHidden/>
    <w:unhideWhenUsed/>
    <w:rsid w:val="00B448CB"/>
    <w:rPr>
      <w:b/>
      <w:bCs/>
    </w:rPr>
  </w:style>
  <w:style w:type="character" w:customStyle="1" w:styleId="CommentSubjectChar">
    <w:name w:val="Comment Subject Char"/>
    <w:basedOn w:val="CommentTextChar"/>
    <w:link w:val="CommentSubject"/>
    <w:uiPriority w:val="99"/>
    <w:semiHidden/>
    <w:rsid w:val="00B448CB"/>
    <w:rPr>
      <w:b/>
      <w:bCs/>
      <w:sz w:val="20"/>
      <w:szCs w:val="20"/>
    </w:rPr>
  </w:style>
  <w:style w:type="paragraph" w:styleId="Revision">
    <w:name w:val="Revision"/>
    <w:hidden/>
    <w:uiPriority w:val="99"/>
    <w:semiHidden/>
    <w:rsid w:val="00B448CB"/>
  </w:style>
  <w:style w:type="character" w:customStyle="1" w:styleId="mt-font-size-11pt">
    <w:name w:val="mt-font-size-11pt"/>
    <w:basedOn w:val="DefaultParagraphFont"/>
    <w:rsid w:val="00784E02"/>
  </w:style>
  <w:style w:type="paragraph" w:styleId="NoSpacing">
    <w:name w:val="No Spacing"/>
    <w:uiPriority w:val="1"/>
    <w:qFormat/>
    <w:rsid w:val="008D3E20"/>
    <w:rPr>
      <w:rFonts w:ascii="Cambria" w:hAnsi="Cambria" w:cstheme="minorBidi"/>
      <w:lang w:val="en-US" w:eastAsia="en-US"/>
    </w:rPr>
  </w:style>
  <w:style w:type="paragraph" w:customStyle="1" w:styleId="Question">
    <w:name w:val="Question"/>
    <w:basedOn w:val="Normal"/>
    <w:next w:val="Normal"/>
    <w:link w:val="QuestionChar1"/>
    <w:qFormat/>
    <w:rsid w:val="00A12298"/>
    <w:pPr>
      <w:ind w:left="480" w:hanging="480"/>
    </w:pPr>
    <w:rPr>
      <w:rFonts w:ascii="Times New Roman" w:eastAsia="Times New Roman" w:hAnsi="Times New Roman"/>
      <w:sz w:val="24"/>
      <w:szCs w:val="24"/>
      <w:lang w:val="en-US" w:eastAsia="en-US"/>
    </w:rPr>
  </w:style>
  <w:style w:type="character" w:customStyle="1" w:styleId="QuestionChar1">
    <w:name w:val="Question Char1"/>
    <w:basedOn w:val="DefaultParagraphFont"/>
    <w:link w:val="Question"/>
    <w:rsid w:val="00A12298"/>
    <w:rPr>
      <w:rFonts w:ascii="Times New Roman" w:eastAsia="Times New Roman" w:hAnsi="Times New Roman"/>
      <w:sz w:val="24"/>
      <w:szCs w:val="24"/>
      <w:lang w:val="en-US" w:eastAsia="en-US"/>
    </w:rPr>
  </w:style>
  <w:style w:type="character" w:customStyle="1" w:styleId="NormalCourierNewChar">
    <w:name w:val="Normal + Courier New Char"/>
    <w:aliases w:val="10 pt Char"/>
    <w:basedOn w:val="DefaultParagraphFont"/>
    <w:rsid w:val="00132F99"/>
    <w:rPr>
      <w:rFonts w:ascii="Courier New" w:hAnsi="Courier New" w:cs="Courier New"/>
      <w:lang w:val="en-US" w:eastAsia="en-US" w:bidi="ar-SA"/>
    </w:rPr>
  </w:style>
  <w:style w:type="character" w:customStyle="1" w:styleId="FooterChar">
    <w:name w:val="Footer Char"/>
    <w:basedOn w:val="DefaultParagraphFont"/>
    <w:link w:val="Footer"/>
    <w:uiPriority w:val="99"/>
    <w:rsid w:val="00C254FE"/>
    <w:rPr>
      <w:rFonts w:eastAsia="Times New Roman"/>
      <w:bCs/>
      <w:noProof/>
      <w:sz w:val="14"/>
      <w:szCs w:val="20"/>
      <w:lang w:val="en-US" w:eastAsia="ja-JP"/>
    </w:rPr>
  </w:style>
  <w:style w:type="character" w:customStyle="1" w:styleId="HeaderChar">
    <w:name w:val="Header Char"/>
    <w:basedOn w:val="DefaultParagraphFont"/>
    <w:link w:val="Header"/>
    <w:rsid w:val="00C254FE"/>
    <w:rPr>
      <w:rFonts w:eastAsia="Times New Roman"/>
      <w:bCs/>
      <w:szCs w:val="20"/>
      <w:lang w:val="en-US" w:eastAsia="de-DE"/>
    </w:rPr>
  </w:style>
  <w:style w:type="paragraph" w:styleId="BodyText">
    <w:name w:val="Body Text"/>
    <w:basedOn w:val="Normal"/>
    <w:link w:val="BodyTextChar"/>
    <w:rsid w:val="005779D1"/>
    <w:rPr>
      <w:rFonts w:ascii="Book Antiqua" w:eastAsia="Times New Roman" w:hAnsi="Book Antiqua"/>
      <w:szCs w:val="20"/>
      <w:lang w:val="en-US" w:eastAsia="en-US"/>
    </w:rPr>
  </w:style>
  <w:style w:type="character" w:customStyle="1" w:styleId="BodyTextChar">
    <w:name w:val="Body Text Char"/>
    <w:basedOn w:val="DefaultParagraphFont"/>
    <w:link w:val="BodyText"/>
    <w:rsid w:val="005779D1"/>
    <w:rPr>
      <w:rFonts w:ascii="Book Antiqua" w:eastAsia="Times New Roman" w:hAnsi="Book Antiqua"/>
      <w:szCs w:val="20"/>
      <w:lang w:val="en-US" w:eastAsia="en-US"/>
    </w:rPr>
  </w:style>
  <w:style w:type="paragraph" w:customStyle="1" w:styleId="Answer">
    <w:name w:val="Answer"/>
    <w:basedOn w:val="Normal"/>
    <w:link w:val="AnswerChar1"/>
    <w:qFormat/>
    <w:rsid w:val="00996286"/>
    <w:pPr>
      <w:tabs>
        <w:tab w:val="right" w:pos="9240"/>
      </w:tabs>
      <w:ind w:left="2160" w:hanging="720"/>
    </w:pPr>
    <w:rPr>
      <w:rFonts w:ascii="Times New Roman" w:eastAsia="Times New Roman" w:hAnsi="Times New Roman"/>
      <w:sz w:val="24"/>
      <w:szCs w:val="24"/>
      <w:lang w:val="en-US" w:eastAsia="en-US"/>
    </w:rPr>
  </w:style>
  <w:style w:type="character" w:customStyle="1" w:styleId="AnswerChar1">
    <w:name w:val="Answer Char1"/>
    <w:basedOn w:val="DefaultParagraphFont"/>
    <w:link w:val="Answer"/>
    <w:locked/>
    <w:rsid w:val="00996286"/>
    <w:rPr>
      <w:rFonts w:ascii="Times New Roman" w:eastAsia="Times New Roman" w:hAnsi="Times New Roman"/>
      <w:sz w:val="24"/>
      <w:szCs w:val="24"/>
      <w:lang w:val="en-US" w:eastAsia="en-US"/>
    </w:rPr>
  </w:style>
  <w:style w:type="paragraph" w:customStyle="1" w:styleId="basic">
    <w:name w:val="basic"/>
    <w:basedOn w:val="Normal"/>
    <w:link w:val="basicChar"/>
    <w:rsid w:val="00684DFB"/>
    <w:rPr>
      <w:rFonts w:eastAsia="Times New Roman" w:cs="Arial"/>
      <w:szCs w:val="24"/>
      <w:lang w:val="en-US" w:eastAsia="en-US"/>
    </w:rPr>
  </w:style>
  <w:style w:type="character" w:customStyle="1" w:styleId="basicChar">
    <w:name w:val="basic Char"/>
    <w:link w:val="basic"/>
    <w:rsid w:val="00684DFB"/>
    <w:rPr>
      <w:rFonts w:eastAsia="Times New Roman" w:cs="Arial"/>
      <w:szCs w:val="24"/>
      <w:lang w:val="en-US" w:eastAsia="en-US"/>
    </w:rPr>
  </w:style>
  <w:style w:type="paragraph" w:customStyle="1" w:styleId="basictitle">
    <w:name w:val="basic title"/>
    <w:basedOn w:val="basic"/>
    <w:rsid w:val="00684DFB"/>
    <w:rPr>
      <w:b/>
      <w:bCs/>
      <w:smallCaps/>
      <w:u w:val="single"/>
    </w:rPr>
  </w:style>
  <w:style w:type="character" w:customStyle="1" w:styleId="copyhighlight">
    <w:name w:val="copyhighlight"/>
    <w:basedOn w:val="DefaultParagraphFont"/>
    <w:rsid w:val="00E24512"/>
  </w:style>
  <w:style w:type="character" w:customStyle="1" w:styleId="yellowbox">
    <w:name w:val="yellowbox"/>
    <w:basedOn w:val="DefaultParagraphFont"/>
    <w:rsid w:val="00E24512"/>
  </w:style>
  <w:style w:type="paragraph" w:customStyle="1" w:styleId="0-basic0">
    <w:name w:val="0-basic"/>
    <w:basedOn w:val="Normal"/>
    <w:rsid w:val="00D507F8"/>
    <w:pPr>
      <w:spacing w:before="100" w:beforeAutospacing="1" w:after="100" w:afterAutospacing="1"/>
    </w:pPr>
    <w:rPr>
      <w:rFonts w:ascii="Times New Roman" w:hAnsi="Times New Roman"/>
      <w:sz w:val="24"/>
      <w:szCs w:val="24"/>
      <w:lang w:val="en-US" w:eastAsia="en-US"/>
    </w:rPr>
  </w:style>
  <w:style w:type="character" w:customStyle="1" w:styleId="QuestionChar">
    <w:name w:val="Question Char"/>
    <w:basedOn w:val="DefaultParagraphFont"/>
    <w:rsid w:val="00E419FF"/>
    <w:rPr>
      <w:sz w:val="24"/>
      <w:szCs w:val="24"/>
      <w:lang w:val="en-US" w:eastAsia="en-US" w:bidi="ar-SA"/>
    </w:rPr>
  </w:style>
  <w:style w:type="paragraph" w:customStyle="1" w:styleId="story-textparagraph">
    <w:name w:val="story-text__paragraph"/>
    <w:basedOn w:val="Normal"/>
    <w:rsid w:val="00F712E2"/>
    <w:pPr>
      <w:spacing w:before="100" w:beforeAutospacing="1" w:after="100" w:afterAutospacing="1"/>
    </w:pPr>
    <w:rPr>
      <w:rFonts w:ascii="Times New Roman" w:eastAsia="Times New Roman" w:hAnsi="Times New Roman"/>
      <w:sz w:val="24"/>
      <w:szCs w:val="24"/>
      <w:lang w:val="en-US" w:eastAsia="en-US"/>
    </w:rPr>
  </w:style>
  <w:style w:type="paragraph" w:customStyle="1" w:styleId="Response">
    <w:name w:val="Response"/>
    <w:basedOn w:val="Normal"/>
    <w:qFormat/>
    <w:rsid w:val="00E2543B"/>
    <w:pPr>
      <w:tabs>
        <w:tab w:val="left" w:pos="-1620"/>
        <w:tab w:val="left" w:pos="-1440"/>
        <w:tab w:val="left" w:pos="-720"/>
        <w:tab w:val="left" w:pos="286"/>
        <w:tab w:val="left" w:pos="857"/>
        <w:tab w:val="left" w:pos="1285"/>
        <w:tab w:val="left" w:pos="1440"/>
        <w:tab w:val="left" w:pos="1868"/>
        <w:tab w:val="left" w:pos="2297"/>
        <w:tab w:val="left" w:pos="2725"/>
        <w:tab w:val="left" w:pos="3154"/>
        <w:tab w:val="left" w:pos="3582"/>
        <w:tab w:val="left" w:pos="4010"/>
        <w:tab w:val="left" w:pos="4439"/>
        <w:tab w:val="left" w:pos="4867"/>
        <w:tab w:val="left" w:pos="5296"/>
        <w:tab w:val="left" w:pos="5724"/>
        <w:tab w:val="left" w:pos="6152"/>
        <w:tab w:val="left" w:pos="6581"/>
        <w:tab w:val="left" w:pos="7009"/>
        <w:tab w:val="left" w:pos="7438"/>
        <w:tab w:val="left" w:pos="7866"/>
        <w:tab w:val="left" w:pos="8294"/>
        <w:tab w:val="left" w:pos="8723"/>
        <w:tab w:val="left" w:pos="9151"/>
        <w:tab w:val="left" w:pos="9580"/>
        <w:tab w:val="left" w:pos="10008"/>
        <w:tab w:val="left" w:pos="10436"/>
        <w:tab w:val="left" w:pos="10865"/>
        <w:tab w:val="left" w:pos="11293"/>
        <w:tab w:val="left" w:pos="11722"/>
        <w:tab w:val="left" w:pos="12150"/>
        <w:tab w:val="left" w:pos="12578"/>
        <w:tab w:val="left" w:pos="13007"/>
        <w:tab w:val="left" w:pos="13435"/>
        <w:tab w:val="left" w:pos="13864"/>
      </w:tabs>
      <w:suppressAutoHyphens/>
      <w:ind w:left="1282" w:hanging="1282"/>
    </w:pPr>
    <w:rPr>
      <w:rFonts w:ascii="Calibri" w:eastAsia="MS Mincho" w:hAnsi="Calibri" w:cs="Arial"/>
      <w:sz w:val="20"/>
      <w:lang w:val="en-US" w:eastAsia="en-US"/>
    </w:rPr>
  </w:style>
  <w:style w:type="paragraph" w:customStyle="1" w:styleId="Default">
    <w:name w:val="Default"/>
    <w:rsid w:val="00902C0B"/>
    <w:pPr>
      <w:autoSpaceDE w:val="0"/>
      <w:autoSpaceDN w:val="0"/>
      <w:adjustRightInd w:val="0"/>
    </w:pPr>
    <w:rPr>
      <w:rFonts w:ascii="Verdana" w:hAnsi="Verdana" w:cs="Verdana"/>
      <w:color w:val="000000"/>
      <w:sz w:val="24"/>
      <w:szCs w:val="24"/>
      <w:lang w:val="en-US"/>
    </w:rPr>
  </w:style>
  <w:style w:type="paragraph" w:styleId="BodyTextIndent">
    <w:name w:val="Body Text Indent"/>
    <w:basedOn w:val="Normal"/>
    <w:link w:val="BodyTextIndentChar"/>
    <w:rsid w:val="00603CA6"/>
    <w:pPr>
      <w:spacing w:after="120"/>
      <w:ind w:left="360"/>
    </w:pPr>
    <w:rPr>
      <w:rFonts w:ascii="Times New Roman" w:hAnsi="Times New Roman" w:cstheme="minorBidi"/>
      <w:sz w:val="24"/>
      <w:szCs w:val="24"/>
      <w:lang w:val="en-US" w:eastAsia="en-US"/>
    </w:rPr>
  </w:style>
  <w:style w:type="character" w:customStyle="1" w:styleId="BodyTextIndentChar">
    <w:name w:val="Body Text Indent Char"/>
    <w:basedOn w:val="DefaultParagraphFont"/>
    <w:link w:val="BodyTextIndent"/>
    <w:rsid w:val="00603CA6"/>
    <w:rPr>
      <w:rFonts w:ascii="Times New Roman" w:hAnsi="Times New Roman" w:cstheme="minorBidi"/>
      <w:sz w:val="24"/>
      <w:szCs w:val="24"/>
      <w:lang w:val="en-US" w:eastAsia="en-US"/>
    </w:rPr>
  </w:style>
  <w:style w:type="paragraph" w:customStyle="1" w:styleId="Answer1">
    <w:name w:val="Answer1"/>
    <w:basedOn w:val="Answer"/>
    <w:link w:val="Answer1Char"/>
    <w:qFormat/>
    <w:rsid w:val="00194C30"/>
  </w:style>
  <w:style w:type="character" w:customStyle="1" w:styleId="Answer1Char">
    <w:name w:val="Answer1 Char"/>
    <w:basedOn w:val="AnswerChar1"/>
    <w:link w:val="Answer1"/>
    <w:rsid w:val="00194C30"/>
    <w:rPr>
      <w:rFonts w:ascii="Times New Roman" w:eastAsia="Times New Roman" w:hAnsi="Times New Roman"/>
      <w:sz w:val="24"/>
      <w:szCs w:val="24"/>
      <w:lang w:val="en-US" w:eastAsia="en-US"/>
    </w:rPr>
  </w:style>
  <w:style w:type="paragraph" w:customStyle="1" w:styleId="30QuestionNumbered">
    <w:name w:val="30_Question Numbered"/>
    <w:next w:val="Normal"/>
    <w:qFormat/>
    <w:rsid w:val="00E712E2"/>
    <w:pPr>
      <w:numPr>
        <w:numId w:val="11"/>
      </w:numPr>
      <w:shd w:val="clear" w:color="auto" w:fill="FFFFFF"/>
      <w:spacing w:after="120" w:line="240" w:lineRule="exact"/>
    </w:pPr>
    <w:rPr>
      <w:rFonts w:eastAsia="Times New Roman" w:cs="Arial"/>
      <w:b/>
      <w:color w:val="191919" w:themeColor="text1" w:themeTint="E6"/>
      <w:sz w:val="18"/>
      <w:szCs w:val="19"/>
      <w:lang w:val="en-US" w:eastAsia="en-US"/>
    </w:rPr>
  </w:style>
  <w:style w:type="paragraph" w:customStyle="1" w:styleId="31Answer">
    <w:name w:val="31_Answer"/>
    <w:basedOn w:val="Normal"/>
    <w:link w:val="31AnswerChar"/>
    <w:qFormat/>
    <w:rsid w:val="001F3D0D"/>
    <w:pPr>
      <w:tabs>
        <w:tab w:val="decimal" w:pos="576"/>
      </w:tabs>
      <w:spacing w:after="50"/>
      <w:ind w:left="864" w:hanging="864"/>
    </w:pPr>
    <w:rPr>
      <w:rFonts w:ascii="ITC Franklin Gothic Std Book" w:eastAsia="Times" w:hAnsi="ITC Franklin Gothic Std Book"/>
      <w:spacing w:val="-6"/>
      <w:sz w:val="20"/>
      <w:szCs w:val="24"/>
      <w:lang w:val="en-US" w:eastAsia="en-US"/>
    </w:rPr>
  </w:style>
  <w:style w:type="character" w:customStyle="1" w:styleId="31AnswerChar">
    <w:name w:val="31_Answer Char"/>
    <w:basedOn w:val="DefaultParagraphFont"/>
    <w:link w:val="31Answer"/>
    <w:rsid w:val="001F3D0D"/>
    <w:rPr>
      <w:rFonts w:ascii="ITC Franklin Gothic Std Book" w:eastAsia="Times" w:hAnsi="ITC Franklin Gothic Std Book"/>
      <w:spacing w:val="-6"/>
      <w:sz w:val="20"/>
      <w:szCs w:val="24"/>
      <w:lang w:val="en-US" w:eastAsia="en-US"/>
    </w:rPr>
  </w:style>
  <w:style w:type="paragraph" w:customStyle="1" w:styleId="30Question">
    <w:name w:val="30_Question"/>
    <w:basedOn w:val="Normal"/>
    <w:next w:val="31Answer"/>
    <w:link w:val="30QuestionChar"/>
    <w:rsid w:val="00704634"/>
    <w:pPr>
      <w:spacing w:after="140" w:line="280" w:lineRule="exact"/>
      <w:ind w:left="302" w:hanging="302"/>
    </w:pPr>
    <w:rPr>
      <w:rFonts w:ascii="ITC Franklin Gothic Std Book" w:eastAsia="Times" w:hAnsi="ITC Franklin Gothic Std Book"/>
      <w:spacing w:val="-6"/>
      <w:sz w:val="20"/>
      <w:szCs w:val="24"/>
      <w:lang w:val="en-US" w:eastAsia="en-US"/>
    </w:rPr>
  </w:style>
  <w:style w:type="character" w:customStyle="1" w:styleId="30QuestionChar">
    <w:name w:val="30_Question Char"/>
    <w:basedOn w:val="DefaultParagraphFont"/>
    <w:link w:val="30Question"/>
    <w:rsid w:val="00704634"/>
    <w:rPr>
      <w:rFonts w:ascii="ITC Franklin Gothic Std Book" w:eastAsia="Times" w:hAnsi="ITC Franklin Gothic Std Book"/>
      <w:spacing w:val="-6"/>
      <w:sz w:val="20"/>
      <w:szCs w:val="24"/>
      <w:lang w:val="en-US" w:eastAsia="en-US"/>
    </w:rPr>
  </w:style>
  <w:style w:type="paragraph" w:customStyle="1" w:styleId="31AnswerLast">
    <w:name w:val="31_Answer Last"/>
    <w:basedOn w:val="31Answer"/>
    <w:next w:val="Normal"/>
    <w:link w:val="31AnswerLastChar"/>
    <w:rsid w:val="00704634"/>
    <w:pPr>
      <w:spacing w:after="140"/>
    </w:pPr>
  </w:style>
  <w:style w:type="character" w:customStyle="1" w:styleId="31AnswerLastChar">
    <w:name w:val="31_Answer Last Char"/>
    <w:basedOn w:val="31AnswerChar"/>
    <w:link w:val="31AnswerLast"/>
    <w:rsid w:val="00704634"/>
    <w:rPr>
      <w:rFonts w:ascii="ITC Franklin Gothic Std Book" w:eastAsia="Times" w:hAnsi="ITC Franklin Gothic Std Book"/>
      <w:spacing w:val="-6"/>
      <w:sz w:val="20"/>
      <w:szCs w:val="24"/>
      <w:lang w:val="en-US" w:eastAsia="en-US"/>
    </w:rPr>
  </w:style>
  <w:style w:type="character" w:customStyle="1" w:styleId="cf01">
    <w:name w:val="cf01"/>
    <w:basedOn w:val="DefaultParagraphFont"/>
    <w:rsid w:val="00376FF8"/>
    <w:rPr>
      <w:rFonts w:ascii="Segoe UI" w:hAnsi="Segoe UI" w:cs="Segoe UI" w:hint="default"/>
      <w:sz w:val="18"/>
      <w:szCs w:val="18"/>
    </w:rPr>
  </w:style>
  <w:style w:type="character" w:styleId="UnresolvedMention">
    <w:name w:val="Unresolved Mention"/>
    <w:basedOn w:val="DefaultParagraphFont"/>
    <w:uiPriority w:val="99"/>
    <w:semiHidden/>
    <w:unhideWhenUsed/>
    <w:rsid w:val="0052352F"/>
    <w:rPr>
      <w:color w:val="605E5C"/>
      <w:shd w:val="clear" w:color="auto" w:fill="E1DFDD"/>
    </w:rPr>
  </w:style>
  <w:style w:type="character" w:customStyle="1" w:styleId="cf11">
    <w:name w:val="cf11"/>
    <w:basedOn w:val="DefaultParagraphFont"/>
    <w:rsid w:val="00E064F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561">
      <w:bodyDiv w:val="1"/>
      <w:marLeft w:val="0"/>
      <w:marRight w:val="0"/>
      <w:marTop w:val="0"/>
      <w:marBottom w:val="0"/>
      <w:divBdr>
        <w:top w:val="none" w:sz="0" w:space="0" w:color="auto"/>
        <w:left w:val="none" w:sz="0" w:space="0" w:color="auto"/>
        <w:bottom w:val="none" w:sz="0" w:space="0" w:color="auto"/>
        <w:right w:val="none" w:sz="0" w:space="0" w:color="auto"/>
      </w:divBdr>
    </w:div>
    <w:div w:id="23751424">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142083065">
      <w:bodyDiv w:val="1"/>
      <w:marLeft w:val="0"/>
      <w:marRight w:val="0"/>
      <w:marTop w:val="0"/>
      <w:marBottom w:val="0"/>
      <w:divBdr>
        <w:top w:val="none" w:sz="0" w:space="0" w:color="auto"/>
        <w:left w:val="none" w:sz="0" w:space="0" w:color="auto"/>
        <w:bottom w:val="none" w:sz="0" w:space="0" w:color="auto"/>
        <w:right w:val="none" w:sz="0" w:space="0" w:color="auto"/>
      </w:divBdr>
    </w:div>
    <w:div w:id="185292540">
      <w:bodyDiv w:val="1"/>
      <w:marLeft w:val="0"/>
      <w:marRight w:val="0"/>
      <w:marTop w:val="0"/>
      <w:marBottom w:val="0"/>
      <w:divBdr>
        <w:top w:val="none" w:sz="0" w:space="0" w:color="auto"/>
        <w:left w:val="none" w:sz="0" w:space="0" w:color="auto"/>
        <w:bottom w:val="none" w:sz="0" w:space="0" w:color="auto"/>
        <w:right w:val="none" w:sz="0" w:space="0" w:color="auto"/>
      </w:divBdr>
      <w:divsChild>
        <w:div w:id="1384407390">
          <w:marLeft w:val="0"/>
          <w:marRight w:val="0"/>
          <w:marTop w:val="0"/>
          <w:marBottom w:val="0"/>
          <w:divBdr>
            <w:top w:val="none" w:sz="0" w:space="0" w:color="auto"/>
            <w:left w:val="none" w:sz="0" w:space="0" w:color="auto"/>
            <w:bottom w:val="none" w:sz="0" w:space="0" w:color="auto"/>
            <w:right w:val="none" w:sz="0" w:space="0" w:color="auto"/>
          </w:divBdr>
        </w:div>
      </w:divsChild>
    </w:div>
    <w:div w:id="185950420">
      <w:bodyDiv w:val="1"/>
      <w:marLeft w:val="0"/>
      <w:marRight w:val="0"/>
      <w:marTop w:val="0"/>
      <w:marBottom w:val="0"/>
      <w:divBdr>
        <w:top w:val="none" w:sz="0" w:space="0" w:color="auto"/>
        <w:left w:val="none" w:sz="0" w:space="0" w:color="auto"/>
        <w:bottom w:val="none" w:sz="0" w:space="0" w:color="auto"/>
        <w:right w:val="none" w:sz="0" w:space="0" w:color="auto"/>
      </w:divBdr>
    </w:div>
    <w:div w:id="194126169">
      <w:bodyDiv w:val="1"/>
      <w:marLeft w:val="0"/>
      <w:marRight w:val="0"/>
      <w:marTop w:val="0"/>
      <w:marBottom w:val="0"/>
      <w:divBdr>
        <w:top w:val="none" w:sz="0" w:space="0" w:color="auto"/>
        <w:left w:val="none" w:sz="0" w:space="0" w:color="auto"/>
        <w:bottom w:val="none" w:sz="0" w:space="0" w:color="auto"/>
        <w:right w:val="none" w:sz="0" w:space="0" w:color="auto"/>
      </w:divBdr>
    </w:div>
    <w:div w:id="205333721">
      <w:bodyDiv w:val="1"/>
      <w:marLeft w:val="0"/>
      <w:marRight w:val="0"/>
      <w:marTop w:val="0"/>
      <w:marBottom w:val="0"/>
      <w:divBdr>
        <w:top w:val="none" w:sz="0" w:space="0" w:color="auto"/>
        <w:left w:val="none" w:sz="0" w:space="0" w:color="auto"/>
        <w:bottom w:val="none" w:sz="0" w:space="0" w:color="auto"/>
        <w:right w:val="none" w:sz="0" w:space="0" w:color="auto"/>
      </w:divBdr>
    </w:div>
    <w:div w:id="213734007">
      <w:bodyDiv w:val="1"/>
      <w:marLeft w:val="0"/>
      <w:marRight w:val="0"/>
      <w:marTop w:val="0"/>
      <w:marBottom w:val="0"/>
      <w:divBdr>
        <w:top w:val="none" w:sz="0" w:space="0" w:color="auto"/>
        <w:left w:val="none" w:sz="0" w:space="0" w:color="auto"/>
        <w:bottom w:val="none" w:sz="0" w:space="0" w:color="auto"/>
        <w:right w:val="none" w:sz="0" w:space="0" w:color="auto"/>
      </w:divBdr>
      <w:divsChild>
        <w:div w:id="69936765">
          <w:marLeft w:val="0"/>
          <w:marRight w:val="150"/>
          <w:marTop w:val="0"/>
          <w:marBottom w:val="0"/>
          <w:divBdr>
            <w:top w:val="single" w:sz="6" w:space="0" w:color="999999"/>
            <w:left w:val="single" w:sz="6" w:space="0" w:color="999999"/>
            <w:bottom w:val="single" w:sz="6" w:space="0" w:color="999999"/>
            <w:right w:val="single" w:sz="6" w:space="0" w:color="999999"/>
          </w:divBdr>
        </w:div>
        <w:div w:id="470906106">
          <w:marLeft w:val="0"/>
          <w:marRight w:val="150"/>
          <w:marTop w:val="0"/>
          <w:marBottom w:val="0"/>
          <w:divBdr>
            <w:top w:val="single" w:sz="6" w:space="0" w:color="999999"/>
            <w:left w:val="single" w:sz="6" w:space="0" w:color="999999"/>
            <w:bottom w:val="single" w:sz="6" w:space="0" w:color="999999"/>
            <w:right w:val="single" w:sz="6" w:space="0" w:color="999999"/>
          </w:divBdr>
        </w:div>
        <w:div w:id="648176018">
          <w:marLeft w:val="0"/>
          <w:marRight w:val="150"/>
          <w:marTop w:val="0"/>
          <w:marBottom w:val="0"/>
          <w:divBdr>
            <w:top w:val="single" w:sz="6" w:space="0" w:color="999999"/>
            <w:left w:val="single" w:sz="6" w:space="0" w:color="999999"/>
            <w:bottom w:val="single" w:sz="6" w:space="0" w:color="999999"/>
            <w:right w:val="single" w:sz="6" w:space="0" w:color="999999"/>
          </w:divBdr>
        </w:div>
        <w:div w:id="945234174">
          <w:marLeft w:val="0"/>
          <w:marRight w:val="150"/>
          <w:marTop w:val="0"/>
          <w:marBottom w:val="0"/>
          <w:divBdr>
            <w:top w:val="single" w:sz="6" w:space="0" w:color="999999"/>
            <w:left w:val="single" w:sz="6" w:space="0" w:color="999999"/>
            <w:bottom w:val="single" w:sz="6" w:space="0" w:color="999999"/>
            <w:right w:val="single" w:sz="6" w:space="0" w:color="999999"/>
          </w:divBdr>
        </w:div>
        <w:div w:id="963850708">
          <w:marLeft w:val="0"/>
          <w:marRight w:val="150"/>
          <w:marTop w:val="0"/>
          <w:marBottom w:val="0"/>
          <w:divBdr>
            <w:top w:val="single" w:sz="6" w:space="0" w:color="999999"/>
            <w:left w:val="single" w:sz="6" w:space="0" w:color="999999"/>
            <w:bottom w:val="single" w:sz="6" w:space="0" w:color="999999"/>
            <w:right w:val="single" w:sz="6" w:space="0" w:color="999999"/>
          </w:divBdr>
        </w:div>
        <w:div w:id="989597349">
          <w:marLeft w:val="0"/>
          <w:marRight w:val="150"/>
          <w:marTop w:val="0"/>
          <w:marBottom w:val="0"/>
          <w:divBdr>
            <w:top w:val="single" w:sz="6" w:space="0" w:color="999999"/>
            <w:left w:val="single" w:sz="6" w:space="0" w:color="999999"/>
            <w:bottom w:val="single" w:sz="6" w:space="0" w:color="999999"/>
            <w:right w:val="single" w:sz="6" w:space="0" w:color="999999"/>
          </w:divBdr>
        </w:div>
        <w:div w:id="1017347189">
          <w:marLeft w:val="0"/>
          <w:marRight w:val="150"/>
          <w:marTop w:val="0"/>
          <w:marBottom w:val="0"/>
          <w:divBdr>
            <w:top w:val="single" w:sz="6" w:space="0" w:color="999999"/>
            <w:left w:val="single" w:sz="6" w:space="0" w:color="999999"/>
            <w:bottom w:val="single" w:sz="6" w:space="0" w:color="999999"/>
            <w:right w:val="single" w:sz="6" w:space="0" w:color="999999"/>
          </w:divBdr>
        </w:div>
        <w:div w:id="1023626955">
          <w:marLeft w:val="0"/>
          <w:marRight w:val="150"/>
          <w:marTop w:val="0"/>
          <w:marBottom w:val="0"/>
          <w:divBdr>
            <w:top w:val="single" w:sz="6" w:space="0" w:color="999999"/>
            <w:left w:val="single" w:sz="6" w:space="0" w:color="999999"/>
            <w:bottom w:val="single" w:sz="6" w:space="0" w:color="999999"/>
            <w:right w:val="single" w:sz="6" w:space="0" w:color="999999"/>
          </w:divBdr>
        </w:div>
        <w:div w:id="1041785447">
          <w:marLeft w:val="0"/>
          <w:marRight w:val="150"/>
          <w:marTop w:val="0"/>
          <w:marBottom w:val="0"/>
          <w:divBdr>
            <w:top w:val="single" w:sz="6" w:space="0" w:color="999999"/>
            <w:left w:val="single" w:sz="6" w:space="0" w:color="999999"/>
            <w:bottom w:val="single" w:sz="6" w:space="0" w:color="999999"/>
            <w:right w:val="single" w:sz="6" w:space="0" w:color="999999"/>
          </w:divBdr>
        </w:div>
        <w:div w:id="1116829440">
          <w:marLeft w:val="0"/>
          <w:marRight w:val="150"/>
          <w:marTop w:val="0"/>
          <w:marBottom w:val="0"/>
          <w:divBdr>
            <w:top w:val="single" w:sz="6" w:space="0" w:color="999999"/>
            <w:left w:val="single" w:sz="6" w:space="0" w:color="999999"/>
            <w:bottom w:val="single" w:sz="6" w:space="0" w:color="999999"/>
            <w:right w:val="single" w:sz="6" w:space="0" w:color="999999"/>
          </w:divBdr>
        </w:div>
        <w:div w:id="1250507789">
          <w:marLeft w:val="0"/>
          <w:marRight w:val="150"/>
          <w:marTop w:val="0"/>
          <w:marBottom w:val="0"/>
          <w:divBdr>
            <w:top w:val="single" w:sz="6" w:space="0" w:color="999999"/>
            <w:left w:val="single" w:sz="6" w:space="0" w:color="999999"/>
            <w:bottom w:val="single" w:sz="6" w:space="0" w:color="999999"/>
            <w:right w:val="single" w:sz="6" w:space="0" w:color="999999"/>
          </w:divBdr>
        </w:div>
        <w:div w:id="1511025948">
          <w:marLeft w:val="0"/>
          <w:marRight w:val="150"/>
          <w:marTop w:val="0"/>
          <w:marBottom w:val="0"/>
          <w:divBdr>
            <w:top w:val="single" w:sz="6" w:space="0" w:color="999999"/>
            <w:left w:val="single" w:sz="6" w:space="0" w:color="999999"/>
            <w:bottom w:val="single" w:sz="6" w:space="0" w:color="999999"/>
            <w:right w:val="single" w:sz="6" w:space="0" w:color="999999"/>
          </w:divBdr>
        </w:div>
        <w:div w:id="1553662804">
          <w:marLeft w:val="0"/>
          <w:marRight w:val="150"/>
          <w:marTop w:val="0"/>
          <w:marBottom w:val="0"/>
          <w:divBdr>
            <w:top w:val="single" w:sz="6" w:space="0" w:color="999999"/>
            <w:left w:val="single" w:sz="6" w:space="0" w:color="999999"/>
            <w:bottom w:val="single" w:sz="6" w:space="0" w:color="999999"/>
            <w:right w:val="single" w:sz="6" w:space="0" w:color="999999"/>
          </w:divBdr>
        </w:div>
        <w:div w:id="1668708415">
          <w:marLeft w:val="0"/>
          <w:marRight w:val="150"/>
          <w:marTop w:val="0"/>
          <w:marBottom w:val="0"/>
          <w:divBdr>
            <w:top w:val="single" w:sz="6" w:space="0" w:color="999999"/>
            <w:left w:val="single" w:sz="6" w:space="0" w:color="999999"/>
            <w:bottom w:val="single" w:sz="6" w:space="0" w:color="999999"/>
            <w:right w:val="single" w:sz="6" w:space="0" w:color="999999"/>
          </w:divBdr>
        </w:div>
        <w:div w:id="1766078078">
          <w:marLeft w:val="0"/>
          <w:marRight w:val="150"/>
          <w:marTop w:val="0"/>
          <w:marBottom w:val="0"/>
          <w:divBdr>
            <w:top w:val="single" w:sz="6" w:space="0" w:color="999999"/>
            <w:left w:val="single" w:sz="6" w:space="0" w:color="999999"/>
            <w:bottom w:val="single" w:sz="6" w:space="0" w:color="999999"/>
            <w:right w:val="single" w:sz="6" w:space="0" w:color="999999"/>
          </w:divBdr>
        </w:div>
        <w:div w:id="2088843046">
          <w:marLeft w:val="0"/>
          <w:marRight w:val="150"/>
          <w:marTop w:val="0"/>
          <w:marBottom w:val="0"/>
          <w:divBdr>
            <w:top w:val="single" w:sz="6" w:space="0" w:color="999999"/>
            <w:left w:val="single" w:sz="6" w:space="0" w:color="999999"/>
            <w:bottom w:val="single" w:sz="6" w:space="0" w:color="999999"/>
            <w:right w:val="single" w:sz="6" w:space="0" w:color="999999"/>
          </w:divBdr>
        </w:div>
      </w:divsChild>
    </w:div>
    <w:div w:id="215512786">
      <w:bodyDiv w:val="1"/>
      <w:marLeft w:val="0"/>
      <w:marRight w:val="0"/>
      <w:marTop w:val="0"/>
      <w:marBottom w:val="0"/>
      <w:divBdr>
        <w:top w:val="none" w:sz="0" w:space="0" w:color="auto"/>
        <w:left w:val="none" w:sz="0" w:space="0" w:color="auto"/>
        <w:bottom w:val="none" w:sz="0" w:space="0" w:color="auto"/>
        <w:right w:val="none" w:sz="0" w:space="0" w:color="auto"/>
      </w:divBdr>
      <w:divsChild>
        <w:div w:id="514927291">
          <w:marLeft w:val="180"/>
          <w:marRight w:val="180"/>
          <w:marTop w:val="180"/>
          <w:marBottom w:val="180"/>
          <w:divBdr>
            <w:top w:val="none" w:sz="0" w:space="0" w:color="auto"/>
            <w:left w:val="none" w:sz="0" w:space="0" w:color="auto"/>
            <w:bottom w:val="none" w:sz="0" w:space="0" w:color="auto"/>
            <w:right w:val="none" w:sz="0" w:space="0" w:color="auto"/>
          </w:divBdr>
          <w:divsChild>
            <w:div w:id="99909295">
              <w:marLeft w:val="0"/>
              <w:marRight w:val="0"/>
              <w:marTop w:val="0"/>
              <w:marBottom w:val="0"/>
              <w:divBdr>
                <w:top w:val="none" w:sz="0" w:space="0" w:color="auto"/>
                <w:left w:val="none" w:sz="0" w:space="0" w:color="auto"/>
                <w:bottom w:val="none" w:sz="0" w:space="0" w:color="auto"/>
                <w:right w:val="none" w:sz="0" w:space="0" w:color="auto"/>
              </w:divBdr>
            </w:div>
          </w:divsChild>
        </w:div>
        <w:div w:id="1798796957">
          <w:marLeft w:val="180"/>
          <w:marRight w:val="180"/>
          <w:marTop w:val="180"/>
          <w:marBottom w:val="180"/>
          <w:divBdr>
            <w:top w:val="none" w:sz="0" w:space="0" w:color="auto"/>
            <w:left w:val="none" w:sz="0" w:space="0" w:color="auto"/>
            <w:bottom w:val="none" w:sz="0" w:space="0" w:color="auto"/>
            <w:right w:val="none" w:sz="0" w:space="0" w:color="auto"/>
          </w:divBdr>
          <w:divsChild>
            <w:div w:id="142576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418637">
      <w:bodyDiv w:val="1"/>
      <w:marLeft w:val="0"/>
      <w:marRight w:val="0"/>
      <w:marTop w:val="0"/>
      <w:marBottom w:val="0"/>
      <w:divBdr>
        <w:top w:val="none" w:sz="0" w:space="0" w:color="auto"/>
        <w:left w:val="none" w:sz="0" w:space="0" w:color="auto"/>
        <w:bottom w:val="none" w:sz="0" w:space="0" w:color="auto"/>
        <w:right w:val="none" w:sz="0" w:space="0" w:color="auto"/>
      </w:divBdr>
    </w:div>
    <w:div w:id="228198705">
      <w:bodyDiv w:val="1"/>
      <w:marLeft w:val="0"/>
      <w:marRight w:val="0"/>
      <w:marTop w:val="0"/>
      <w:marBottom w:val="0"/>
      <w:divBdr>
        <w:top w:val="none" w:sz="0" w:space="0" w:color="auto"/>
        <w:left w:val="none" w:sz="0" w:space="0" w:color="auto"/>
        <w:bottom w:val="none" w:sz="0" w:space="0" w:color="auto"/>
        <w:right w:val="none" w:sz="0" w:space="0" w:color="auto"/>
      </w:divBdr>
    </w:div>
    <w:div w:id="255677887">
      <w:bodyDiv w:val="1"/>
      <w:marLeft w:val="0"/>
      <w:marRight w:val="0"/>
      <w:marTop w:val="0"/>
      <w:marBottom w:val="0"/>
      <w:divBdr>
        <w:top w:val="none" w:sz="0" w:space="0" w:color="auto"/>
        <w:left w:val="none" w:sz="0" w:space="0" w:color="auto"/>
        <w:bottom w:val="none" w:sz="0" w:space="0" w:color="auto"/>
        <w:right w:val="none" w:sz="0" w:space="0" w:color="auto"/>
      </w:divBdr>
    </w:div>
    <w:div w:id="281502221">
      <w:bodyDiv w:val="1"/>
      <w:marLeft w:val="0"/>
      <w:marRight w:val="0"/>
      <w:marTop w:val="0"/>
      <w:marBottom w:val="0"/>
      <w:divBdr>
        <w:top w:val="none" w:sz="0" w:space="0" w:color="auto"/>
        <w:left w:val="none" w:sz="0" w:space="0" w:color="auto"/>
        <w:bottom w:val="none" w:sz="0" w:space="0" w:color="auto"/>
        <w:right w:val="none" w:sz="0" w:space="0" w:color="auto"/>
      </w:divBdr>
    </w:div>
    <w:div w:id="299841946">
      <w:bodyDiv w:val="1"/>
      <w:marLeft w:val="0"/>
      <w:marRight w:val="0"/>
      <w:marTop w:val="0"/>
      <w:marBottom w:val="0"/>
      <w:divBdr>
        <w:top w:val="none" w:sz="0" w:space="0" w:color="auto"/>
        <w:left w:val="none" w:sz="0" w:space="0" w:color="auto"/>
        <w:bottom w:val="none" w:sz="0" w:space="0" w:color="auto"/>
        <w:right w:val="none" w:sz="0" w:space="0" w:color="auto"/>
      </w:divBdr>
    </w:div>
    <w:div w:id="310788239">
      <w:bodyDiv w:val="1"/>
      <w:marLeft w:val="0"/>
      <w:marRight w:val="0"/>
      <w:marTop w:val="0"/>
      <w:marBottom w:val="0"/>
      <w:divBdr>
        <w:top w:val="none" w:sz="0" w:space="0" w:color="auto"/>
        <w:left w:val="none" w:sz="0" w:space="0" w:color="auto"/>
        <w:bottom w:val="none" w:sz="0" w:space="0" w:color="auto"/>
        <w:right w:val="none" w:sz="0" w:space="0" w:color="auto"/>
      </w:divBdr>
    </w:div>
    <w:div w:id="345407028">
      <w:bodyDiv w:val="1"/>
      <w:marLeft w:val="0"/>
      <w:marRight w:val="0"/>
      <w:marTop w:val="0"/>
      <w:marBottom w:val="0"/>
      <w:divBdr>
        <w:top w:val="none" w:sz="0" w:space="0" w:color="auto"/>
        <w:left w:val="none" w:sz="0" w:space="0" w:color="auto"/>
        <w:bottom w:val="none" w:sz="0" w:space="0" w:color="auto"/>
        <w:right w:val="none" w:sz="0" w:space="0" w:color="auto"/>
      </w:divBdr>
    </w:div>
    <w:div w:id="349180917">
      <w:bodyDiv w:val="1"/>
      <w:marLeft w:val="0"/>
      <w:marRight w:val="0"/>
      <w:marTop w:val="0"/>
      <w:marBottom w:val="0"/>
      <w:divBdr>
        <w:top w:val="none" w:sz="0" w:space="0" w:color="auto"/>
        <w:left w:val="none" w:sz="0" w:space="0" w:color="auto"/>
        <w:bottom w:val="none" w:sz="0" w:space="0" w:color="auto"/>
        <w:right w:val="none" w:sz="0" w:space="0" w:color="auto"/>
      </w:divBdr>
    </w:div>
    <w:div w:id="368335981">
      <w:bodyDiv w:val="1"/>
      <w:marLeft w:val="0"/>
      <w:marRight w:val="0"/>
      <w:marTop w:val="0"/>
      <w:marBottom w:val="0"/>
      <w:divBdr>
        <w:top w:val="none" w:sz="0" w:space="0" w:color="auto"/>
        <w:left w:val="none" w:sz="0" w:space="0" w:color="auto"/>
        <w:bottom w:val="none" w:sz="0" w:space="0" w:color="auto"/>
        <w:right w:val="none" w:sz="0" w:space="0" w:color="auto"/>
      </w:divBdr>
    </w:div>
    <w:div w:id="390660401">
      <w:bodyDiv w:val="1"/>
      <w:marLeft w:val="0"/>
      <w:marRight w:val="0"/>
      <w:marTop w:val="0"/>
      <w:marBottom w:val="0"/>
      <w:divBdr>
        <w:top w:val="none" w:sz="0" w:space="0" w:color="auto"/>
        <w:left w:val="none" w:sz="0" w:space="0" w:color="auto"/>
        <w:bottom w:val="none" w:sz="0" w:space="0" w:color="auto"/>
        <w:right w:val="none" w:sz="0" w:space="0" w:color="auto"/>
      </w:divBdr>
    </w:div>
    <w:div w:id="394670541">
      <w:bodyDiv w:val="1"/>
      <w:marLeft w:val="0"/>
      <w:marRight w:val="0"/>
      <w:marTop w:val="0"/>
      <w:marBottom w:val="0"/>
      <w:divBdr>
        <w:top w:val="none" w:sz="0" w:space="0" w:color="auto"/>
        <w:left w:val="none" w:sz="0" w:space="0" w:color="auto"/>
        <w:bottom w:val="none" w:sz="0" w:space="0" w:color="auto"/>
        <w:right w:val="none" w:sz="0" w:space="0" w:color="auto"/>
      </w:divBdr>
    </w:div>
    <w:div w:id="403576341">
      <w:bodyDiv w:val="1"/>
      <w:marLeft w:val="0"/>
      <w:marRight w:val="0"/>
      <w:marTop w:val="0"/>
      <w:marBottom w:val="0"/>
      <w:divBdr>
        <w:top w:val="none" w:sz="0" w:space="0" w:color="auto"/>
        <w:left w:val="none" w:sz="0" w:space="0" w:color="auto"/>
        <w:bottom w:val="none" w:sz="0" w:space="0" w:color="auto"/>
        <w:right w:val="none" w:sz="0" w:space="0" w:color="auto"/>
      </w:divBdr>
    </w:div>
    <w:div w:id="409622834">
      <w:bodyDiv w:val="1"/>
      <w:marLeft w:val="0"/>
      <w:marRight w:val="0"/>
      <w:marTop w:val="0"/>
      <w:marBottom w:val="0"/>
      <w:divBdr>
        <w:top w:val="none" w:sz="0" w:space="0" w:color="auto"/>
        <w:left w:val="none" w:sz="0" w:space="0" w:color="auto"/>
        <w:bottom w:val="none" w:sz="0" w:space="0" w:color="auto"/>
        <w:right w:val="none" w:sz="0" w:space="0" w:color="auto"/>
      </w:divBdr>
    </w:div>
    <w:div w:id="416439531">
      <w:bodyDiv w:val="1"/>
      <w:marLeft w:val="0"/>
      <w:marRight w:val="0"/>
      <w:marTop w:val="0"/>
      <w:marBottom w:val="0"/>
      <w:divBdr>
        <w:top w:val="none" w:sz="0" w:space="0" w:color="auto"/>
        <w:left w:val="none" w:sz="0" w:space="0" w:color="auto"/>
        <w:bottom w:val="none" w:sz="0" w:space="0" w:color="auto"/>
        <w:right w:val="none" w:sz="0" w:space="0" w:color="auto"/>
      </w:divBdr>
    </w:div>
    <w:div w:id="433402212">
      <w:bodyDiv w:val="1"/>
      <w:marLeft w:val="0"/>
      <w:marRight w:val="0"/>
      <w:marTop w:val="0"/>
      <w:marBottom w:val="0"/>
      <w:divBdr>
        <w:top w:val="none" w:sz="0" w:space="0" w:color="auto"/>
        <w:left w:val="none" w:sz="0" w:space="0" w:color="auto"/>
        <w:bottom w:val="none" w:sz="0" w:space="0" w:color="auto"/>
        <w:right w:val="none" w:sz="0" w:space="0" w:color="auto"/>
      </w:divBdr>
    </w:div>
    <w:div w:id="447625698">
      <w:bodyDiv w:val="1"/>
      <w:marLeft w:val="0"/>
      <w:marRight w:val="0"/>
      <w:marTop w:val="0"/>
      <w:marBottom w:val="0"/>
      <w:divBdr>
        <w:top w:val="none" w:sz="0" w:space="0" w:color="auto"/>
        <w:left w:val="none" w:sz="0" w:space="0" w:color="auto"/>
        <w:bottom w:val="none" w:sz="0" w:space="0" w:color="auto"/>
        <w:right w:val="none" w:sz="0" w:space="0" w:color="auto"/>
      </w:divBdr>
    </w:div>
    <w:div w:id="461971514">
      <w:bodyDiv w:val="1"/>
      <w:marLeft w:val="0"/>
      <w:marRight w:val="0"/>
      <w:marTop w:val="0"/>
      <w:marBottom w:val="0"/>
      <w:divBdr>
        <w:top w:val="none" w:sz="0" w:space="0" w:color="auto"/>
        <w:left w:val="none" w:sz="0" w:space="0" w:color="auto"/>
        <w:bottom w:val="none" w:sz="0" w:space="0" w:color="auto"/>
        <w:right w:val="none" w:sz="0" w:space="0" w:color="auto"/>
      </w:divBdr>
    </w:div>
    <w:div w:id="497505353">
      <w:bodyDiv w:val="1"/>
      <w:marLeft w:val="0"/>
      <w:marRight w:val="0"/>
      <w:marTop w:val="0"/>
      <w:marBottom w:val="0"/>
      <w:divBdr>
        <w:top w:val="none" w:sz="0" w:space="0" w:color="auto"/>
        <w:left w:val="none" w:sz="0" w:space="0" w:color="auto"/>
        <w:bottom w:val="none" w:sz="0" w:space="0" w:color="auto"/>
        <w:right w:val="none" w:sz="0" w:space="0" w:color="auto"/>
      </w:divBdr>
    </w:div>
    <w:div w:id="513885372">
      <w:bodyDiv w:val="1"/>
      <w:marLeft w:val="0"/>
      <w:marRight w:val="0"/>
      <w:marTop w:val="0"/>
      <w:marBottom w:val="0"/>
      <w:divBdr>
        <w:top w:val="none" w:sz="0" w:space="0" w:color="auto"/>
        <w:left w:val="none" w:sz="0" w:space="0" w:color="auto"/>
        <w:bottom w:val="none" w:sz="0" w:space="0" w:color="auto"/>
        <w:right w:val="none" w:sz="0" w:space="0" w:color="auto"/>
      </w:divBdr>
      <w:divsChild>
        <w:div w:id="838276902">
          <w:marLeft w:val="0"/>
          <w:marRight w:val="0"/>
          <w:marTop w:val="0"/>
          <w:marBottom w:val="0"/>
          <w:divBdr>
            <w:top w:val="none" w:sz="0" w:space="0" w:color="auto"/>
            <w:left w:val="none" w:sz="0" w:space="0" w:color="auto"/>
            <w:bottom w:val="none" w:sz="0" w:space="0" w:color="auto"/>
            <w:right w:val="none" w:sz="0" w:space="0" w:color="auto"/>
          </w:divBdr>
          <w:divsChild>
            <w:div w:id="378239266">
              <w:marLeft w:val="0"/>
              <w:marRight w:val="0"/>
              <w:marTop w:val="0"/>
              <w:marBottom w:val="0"/>
              <w:divBdr>
                <w:top w:val="none" w:sz="0" w:space="0" w:color="auto"/>
                <w:left w:val="none" w:sz="0" w:space="0" w:color="auto"/>
                <w:bottom w:val="none" w:sz="0" w:space="0" w:color="auto"/>
                <w:right w:val="none" w:sz="0" w:space="0" w:color="auto"/>
              </w:divBdr>
              <w:divsChild>
                <w:div w:id="1147748781">
                  <w:marLeft w:val="0"/>
                  <w:marRight w:val="0"/>
                  <w:marTop w:val="0"/>
                  <w:marBottom w:val="0"/>
                  <w:divBdr>
                    <w:top w:val="none" w:sz="0" w:space="0" w:color="auto"/>
                    <w:left w:val="none" w:sz="0" w:space="0" w:color="auto"/>
                    <w:bottom w:val="none" w:sz="0" w:space="0" w:color="auto"/>
                    <w:right w:val="none" w:sz="0" w:space="0" w:color="auto"/>
                  </w:divBdr>
                  <w:divsChild>
                    <w:div w:id="1052729005">
                      <w:marLeft w:val="0"/>
                      <w:marRight w:val="0"/>
                      <w:marTop w:val="0"/>
                      <w:marBottom w:val="0"/>
                      <w:divBdr>
                        <w:top w:val="none" w:sz="0" w:space="0" w:color="auto"/>
                        <w:left w:val="none" w:sz="0" w:space="0" w:color="auto"/>
                        <w:bottom w:val="none" w:sz="0" w:space="0" w:color="auto"/>
                        <w:right w:val="none" w:sz="0" w:space="0" w:color="auto"/>
                      </w:divBdr>
                      <w:divsChild>
                        <w:div w:id="129606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4052532">
          <w:marLeft w:val="0"/>
          <w:marRight w:val="0"/>
          <w:marTop w:val="0"/>
          <w:marBottom w:val="0"/>
          <w:divBdr>
            <w:top w:val="none" w:sz="0" w:space="0" w:color="auto"/>
            <w:left w:val="none" w:sz="0" w:space="0" w:color="auto"/>
            <w:bottom w:val="none" w:sz="0" w:space="0" w:color="auto"/>
            <w:right w:val="none" w:sz="0" w:space="0" w:color="auto"/>
          </w:divBdr>
          <w:divsChild>
            <w:div w:id="1996061611">
              <w:marLeft w:val="0"/>
              <w:marRight w:val="0"/>
              <w:marTop w:val="0"/>
              <w:marBottom w:val="0"/>
              <w:divBdr>
                <w:top w:val="none" w:sz="0" w:space="0" w:color="auto"/>
                <w:left w:val="none" w:sz="0" w:space="0" w:color="auto"/>
                <w:bottom w:val="none" w:sz="0" w:space="0" w:color="auto"/>
                <w:right w:val="none" w:sz="0" w:space="0" w:color="auto"/>
              </w:divBdr>
              <w:divsChild>
                <w:div w:id="953750062">
                  <w:marLeft w:val="0"/>
                  <w:marRight w:val="0"/>
                  <w:marTop w:val="0"/>
                  <w:marBottom w:val="0"/>
                  <w:divBdr>
                    <w:top w:val="none" w:sz="0" w:space="0" w:color="auto"/>
                    <w:left w:val="none" w:sz="0" w:space="0" w:color="auto"/>
                    <w:bottom w:val="none" w:sz="0" w:space="0" w:color="auto"/>
                    <w:right w:val="none" w:sz="0" w:space="0" w:color="auto"/>
                  </w:divBdr>
                  <w:divsChild>
                    <w:div w:id="1361206056">
                      <w:marLeft w:val="0"/>
                      <w:marRight w:val="0"/>
                      <w:marTop w:val="0"/>
                      <w:marBottom w:val="0"/>
                      <w:divBdr>
                        <w:top w:val="none" w:sz="0" w:space="0" w:color="auto"/>
                        <w:left w:val="none" w:sz="0" w:space="0" w:color="auto"/>
                        <w:bottom w:val="none" w:sz="0" w:space="0" w:color="auto"/>
                        <w:right w:val="none" w:sz="0" w:space="0" w:color="auto"/>
                      </w:divBdr>
                      <w:divsChild>
                        <w:div w:id="21832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426660">
      <w:bodyDiv w:val="1"/>
      <w:marLeft w:val="0"/>
      <w:marRight w:val="0"/>
      <w:marTop w:val="0"/>
      <w:marBottom w:val="0"/>
      <w:divBdr>
        <w:top w:val="none" w:sz="0" w:space="0" w:color="auto"/>
        <w:left w:val="none" w:sz="0" w:space="0" w:color="auto"/>
        <w:bottom w:val="none" w:sz="0" w:space="0" w:color="auto"/>
        <w:right w:val="none" w:sz="0" w:space="0" w:color="auto"/>
      </w:divBdr>
    </w:div>
    <w:div w:id="532303697">
      <w:bodyDiv w:val="1"/>
      <w:marLeft w:val="0"/>
      <w:marRight w:val="0"/>
      <w:marTop w:val="0"/>
      <w:marBottom w:val="0"/>
      <w:divBdr>
        <w:top w:val="none" w:sz="0" w:space="0" w:color="auto"/>
        <w:left w:val="none" w:sz="0" w:space="0" w:color="auto"/>
        <w:bottom w:val="none" w:sz="0" w:space="0" w:color="auto"/>
        <w:right w:val="none" w:sz="0" w:space="0" w:color="auto"/>
      </w:divBdr>
    </w:div>
    <w:div w:id="537934944">
      <w:bodyDiv w:val="1"/>
      <w:marLeft w:val="0"/>
      <w:marRight w:val="0"/>
      <w:marTop w:val="0"/>
      <w:marBottom w:val="0"/>
      <w:divBdr>
        <w:top w:val="none" w:sz="0" w:space="0" w:color="auto"/>
        <w:left w:val="none" w:sz="0" w:space="0" w:color="auto"/>
        <w:bottom w:val="none" w:sz="0" w:space="0" w:color="auto"/>
        <w:right w:val="none" w:sz="0" w:space="0" w:color="auto"/>
      </w:divBdr>
    </w:div>
    <w:div w:id="541986062">
      <w:bodyDiv w:val="1"/>
      <w:marLeft w:val="0"/>
      <w:marRight w:val="0"/>
      <w:marTop w:val="0"/>
      <w:marBottom w:val="0"/>
      <w:divBdr>
        <w:top w:val="none" w:sz="0" w:space="0" w:color="auto"/>
        <w:left w:val="none" w:sz="0" w:space="0" w:color="auto"/>
        <w:bottom w:val="none" w:sz="0" w:space="0" w:color="auto"/>
        <w:right w:val="none" w:sz="0" w:space="0" w:color="auto"/>
      </w:divBdr>
    </w:div>
    <w:div w:id="551117895">
      <w:bodyDiv w:val="1"/>
      <w:marLeft w:val="0"/>
      <w:marRight w:val="0"/>
      <w:marTop w:val="0"/>
      <w:marBottom w:val="0"/>
      <w:divBdr>
        <w:top w:val="none" w:sz="0" w:space="0" w:color="auto"/>
        <w:left w:val="none" w:sz="0" w:space="0" w:color="auto"/>
        <w:bottom w:val="none" w:sz="0" w:space="0" w:color="auto"/>
        <w:right w:val="none" w:sz="0" w:space="0" w:color="auto"/>
      </w:divBdr>
    </w:div>
    <w:div w:id="551622687">
      <w:bodyDiv w:val="1"/>
      <w:marLeft w:val="0"/>
      <w:marRight w:val="0"/>
      <w:marTop w:val="0"/>
      <w:marBottom w:val="0"/>
      <w:divBdr>
        <w:top w:val="none" w:sz="0" w:space="0" w:color="auto"/>
        <w:left w:val="none" w:sz="0" w:space="0" w:color="auto"/>
        <w:bottom w:val="none" w:sz="0" w:space="0" w:color="auto"/>
        <w:right w:val="none" w:sz="0" w:space="0" w:color="auto"/>
      </w:divBdr>
    </w:div>
    <w:div w:id="593637819">
      <w:bodyDiv w:val="1"/>
      <w:marLeft w:val="0"/>
      <w:marRight w:val="0"/>
      <w:marTop w:val="0"/>
      <w:marBottom w:val="0"/>
      <w:divBdr>
        <w:top w:val="none" w:sz="0" w:space="0" w:color="auto"/>
        <w:left w:val="none" w:sz="0" w:space="0" w:color="auto"/>
        <w:bottom w:val="none" w:sz="0" w:space="0" w:color="auto"/>
        <w:right w:val="none" w:sz="0" w:space="0" w:color="auto"/>
      </w:divBdr>
    </w:div>
    <w:div w:id="607352321">
      <w:bodyDiv w:val="1"/>
      <w:marLeft w:val="0"/>
      <w:marRight w:val="0"/>
      <w:marTop w:val="0"/>
      <w:marBottom w:val="0"/>
      <w:divBdr>
        <w:top w:val="none" w:sz="0" w:space="0" w:color="auto"/>
        <w:left w:val="none" w:sz="0" w:space="0" w:color="auto"/>
        <w:bottom w:val="none" w:sz="0" w:space="0" w:color="auto"/>
        <w:right w:val="none" w:sz="0" w:space="0" w:color="auto"/>
      </w:divBdr>
      <w:divsChild>
        <w:div w:id="280498331">
          <w:marLeft w:val="180"/>
          <w:marRight w:val="180"/>
          <w:marTop w:val="180"/>
          <w:marBottom w:val="180"/>
          <w:divBdr>
            <w:top w:val="none" w:sz="0" w:space="0" w:color="auto"/>
            <w:left w:val="none" w:sz="0" w:space="0" w:color="auto"/>
            <w:bottom w:val="none" w:sz="0" w:space="0" w:color="auto"/>
            <w:right w:val="none" w:sz="0" w:space="0" w:color="auto"/>
          </w:divBdr>
          <w:divsChild>
            <w:div w:id="947931198">
              <w:marLeft w:val="0"/>
              <w:marRight w:val="0"/>
              <w:marTop w:val="0"/>
              <w:marBottom w:val="0"/>
              <w:divBdr>
                <w:top w:val="none" w:sz="0" w:space="0" w:color="auto"/>
                <w:left w:val="none" w:sz="0" w:space="0" w:color="auto"/>
                <w:bottom w:val="none" w:sz="0" w:space="0" w:color="auto"/>
                <w:right w:val="none" w:sz="0" w:space="0" w:color="auto"/>
              </w:divBdr>
            </w:div>
          </w:divsChild>
        </w:div>
        <w:div w:id="1540581221">
          <w:marLeft w:val="180"/>
          <w:marRight w:val="180"/>
          <w:marTop w:val="180"/>
          <w:marBottom w:val="180"/>
          <w:divBdr>
            <w:top w:val="none" w:sz="0" w:space="0" w:color="auto"/>
            <w:left w:val="none" w:sz="0" w:space="0" w:color="auto"/>
            <w:bottom w:val="none" w:sz="0" w:space="0" w:color="auto"/>
            <w:right w:val="none" w:sz="0" w:space="0" w:color="auto"/>
          </w:divBdr>
          <w:divsChild>
            <w:div w:id="1002968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861715">
      <w:bodyDiv w:val="1"/>
      <w:marLeft w:val="0"/>
      <w:marRight w:val="0"/>
      <w:marTop w:val="0"/>
      <w:marBottom w:val="0"/>
      <w:divBdr>
        <w:top w:val="none" w:sz="0" w:space="0" w:color="auto"/>
        <w:left w:val="none" w:sz="0" w:space="0" w:color="auto"/>
        <w:bottom w:val="none" w:sz="0" w:space="0" w:color="auto"/>
        <w:right w:val="none" w:sz="0" w:space="0" w:color="auto"/>
      </w:divBdr>
    </w:div>
    <w:div w:id="617762436">
      <w:bodyDiv w:val="1"/>
      <w:marLeft w:val="0"/>
      <w:marRight w:val="0"/>
      <w:marTop w:val="0"/>
      <w:marBottom w:val="0"/>
      <w:divBdr>
        <w:top w:val="none" w:sz="0" w:space="0" w:color="auto"/>
        <w:left w:val="none" w:sz="0" w:space="0" w:color="auto"/>
        <w:bottom w:val="none" w:sz="0" w:space="0" w:color="auto"/>
        <w:right w:val="none" w:sz="0" w:space="0" w:color="auto"/>
      </w:divBdr>
    </w:div>
    <w:div w:id="636568873">
      <w:bodyDiv w:val="1"/>
      <w:marLeft w:val="0"/>
      <w:marRight w:val="0"/>
      <w:marTop w:val="0"/>
      <w:marBottom w:val="0"/>
      <w:divBdr>
        <w:top w:val="none" w:sz="0" w:space="0" w:color="auto"/>
        <w:left w:val="none" w:sz="0" w:space="0" w:color="auto"/>
        <w:bottom w:val="none" w:sz="0" w:space="0" w:color="auto"/>
        <w:right w:val="none" w:sz="0" w:space="0" w:color="auto"/>
      </w:divBdr>
    </w:div>
    <w:div w:id="642657666">
      <w:bodyDiv w:val="1"/>
      <w:marLeft w:val="0"/>
      <w:marRight w:val="0"/>
      <w:marTop w:val="0"/>
      <w:marBottom w:val="0"/>
      <w:divBdr>
        <w:top w:val="none" w:sz="0" w:space="0" w:color="auto"/>
        <w:left w:val="none" w:sz="0" w:space="0" w:color="auto"/>
        <w:bottom w:val="none" w:sz="0" w:space="0" w:color="auto"/>
        <w:right w:val="none" w:sz="0" w:space="0" w:color="auto"/>
      </w:divBdr>
    </w:div>
    <w:div w:id="701828654">
      <w:bodyDiv w:val="1"/>
      <w:marLeft w:val="0"/>
      <w:marRight w:val="0"/>
      <w:marTop w:val="0"/>
      <w:marBottom w:val="0"/>
      <w:divBdr>
        <w:top w:val="none" w:sz="0" w:space="0" w:color="auto"/>
        <w:left w:val="none" w:sz="0" w:space="0" w:color="auto"/>
        <w:bottom w:val="none" w:sz="0" w:space="0" w:color="auto"/>
        <w:right w:val="none" w:sz="0" w:space="0" w:color="auto"/>
      </w:divBdr>
    </w:div>
    <w:div w:id="729616489">
      <w:bodyDiv w:val="1"/>
      <w:marLeft w:val="0"/>
      <w:marRight w:val="0"/>
      <w:marTop w:val="0"/>
      <w:marBottom w:val="0"/>
      <w:divBdr>
        <w:top w:val="none" w:sz="0" w:space="0" w:color="auto"/>
        <w:left w:val="none" w:sz="0" w:space="0" w:color="auto"/>
        <w:bottom w:val="none" w:sz="0" w:space="0" w:color="auto"/>
        <w:right w:val="none" w:sz="0" w:space="0" w:color="auto"/>
      </w:divBdr>
    </w:div>
    <w:div w:id="732965028">
      <w:bodyDiv w:val="1"/>
      <w:marLeft w:val="0"/>
      <w:marRight w:val="0"/>
      <w:marTop w:val="0"/>
      <w:marBottom w:val="0"/>
      <w:divBdr>
        <w:top w:val="none" w:sz="0" w:space="0" w:color="auto"/>
        <w:left w:val="none" w:sz="0" w:space="0" w:color="auto"/>
        <w:bottom w:val="none" w:sz="0" w:space="0" w:color="auto"/>
        <w:right w:val="none" w:sz="0" w:space="0" w:color="auto"/>
      </w:divBdr>
    </w:div>
    <w:div w:id="787622342">
      <w:bodyDiv w:val="1"/>
      <w:marLeft w:val="0"/>
      <w:marRight w:val="0"/>
      <w:marTop w:val="0"/>
      <w:marBottom w:val="0"/>
      <w:divBdr>
        <w:top w:val="none" w:sz="0" w:space="0" w:color="auto"/>
        <w:left w:val="none" w:sz="0" w:space="0" w:color="auto"/>
        <w:bottom w:val="none" w:sz="0" w:space="0" w:color="auto"/>
        <w:right w:val="none" w:sz="0" w:space="0" w:color="auto"/>
      </w:divBdr>
    </w:div>
    <w:div w:id="791948102">
      <w:bodyDiv w:val="1"/>
      <w:marLeft w:val="0"/>
      <w:marRight w:val="0"/>
      <w:marTop w:val="0"/>
      <w:marBottom w:val="0"/>
      <w:divBdr>
        <w:top w:val="none" w:sz="0" w:space="0" w:color="auto"/>
        <w:left w:val="none" w:sz="0" w:space="0" w:color="auto"/>
        <w:bottom w:val="none" w:sz="0" w:space="0" w:color="auto"/>
        <w:right w:val="none" w:sz="0" w:space="0" w:color="auto"/>
      </w:divBdr>
    </w:div>
    <w:div w:id="834151200">
      <w:bodyDiv w:val="1"/>
      <w:marLeft w:val="0"/>
      <w:marRight w:val="0"/>
      <w:marTop w:val="0"/>
      <w:marBottom w:val="0"/>
      <w:divBdr>
        <w:top w:val="none" w:sz="0" w:space="0" w:color="auto"/>
        <w:left w:val="none" w:sz="0" w:space="0" w:color="auto"/>
        <w:bottom w:val="none" w:sz="0" w:space="0" w:color="auto"/>
        <w:right w:val="none" w:sz="0" w:space="0" w:color="auto"/>
      </w:divBdr>
    </w:div>
    <w:div w:id="835922644">
      <w:bodyDiv w:val="1"/>
      <w:marLeft w:val="0"/>
      <w:marRight w:val="0"/>
      <w:marTop w:val="0"/>
      <w:marBottom w:val="0"/>
      <w:divBdr>
        <w:top w:val="none" w:sz="0" w:space="0" w:color="auto"/>
        <w:left w:val="none" w:sz="0" w:space="0" w:color="auto"/>
        <w:bottom w:val="none" w:sz="0" w:space="0" w:color="auto"/>
        <w:right w:val="none" w:sz="0" w:space="0" w:color="auto"/>
      </w:divBdr>
    </w:div>
    <w:div w:id="866257299">
      <w:bodyDiv w:val="1"/>
      <w:marLeft w:val="0"/>
      <w:marRight w:val="0"/>
      <w:marTop w:val="0"/>
      <w:marBottom w:val="0"/>
      <w:divBdr>
        <w:top w:val="none" w:sz="0" w:space="0" w:color="auto"/>
        <w:left w:val="none" w:sz="0" w:space="0" w:color="auto"/>
        <w:bottom w:val="none" w:sz="0" w:space="0" w:color="auto"/>
        <w:right w:val="none" w:sz="0" w:space="0" w:color="auto"/>
      </w:divBdr>
    </w:div>
    <w:div w:id="894505167">
      <w:bodyDiv w:val="1"/>
      <w:marLeft w:val="0"/>
      <w:marRight w:val="0"/>
      <w:marTop w:val="0"/>
      <w:marBottom w:val="0"/>
      <w:divBdr>
        <w:top w:val="none" w:sz="0" w:space="0" w:color="auto"/>
        <w:left w:val="none" w:sz="0" w:space="0" w:color="auto"/>
        <w:bottom w:val="none" w:sz="0" w:space="0" w:color="auto"/>
        <w:right w:val="none" w:sz="0" w:space="0" w:color="auto"/>
      </w:divBdr>
    </w:div>
    <w:div w:id="914555806">
      <w:bodyDiv w:val="1"/>
      <w:marLeft w:val="0"/>
      <w:marRight w:val="0"/>
      <w:marTop w:val="0"/>
      <w:marBottom w:val="0"/>
      <w:divBdr>
        <w:top w:val="none" w:sz="0" w:space="0" w:color="auto"/>
        <w:left w:val="none" w:sz="0" w:space="0" w:color="auto"/>
        <w:bottom w:val="none" w:sz="0" w:space="0" w:color="auto"/>
        <w:right w:val="none" w:sz="0" w:space="0" w:color="auto"/>
      </w:divBdr>
    </w:div>
    <w:div w:id="933635176">
      <w:bodyDiv w:val="1"/>
      <w:marLeft w:val="0"/>
      <w:marRight w:val="0"/>
      <w:marTop w:val="0"/>
      <w:marBottom w:val="0"/>
      <w:divBdr>
        <w:top w:val="none" w:sz="0" w:space="0" w:color="auto"/>
        <w:left w:val="none" w:sz="0" w:space="0" w:color="auto"/>
        <w:bottom w:val="none" w:sz="0" w:space="0" w:color="auto"/>
        <w:right w:val="none" w:sz="0" w:space="0" w:color="auto"/>
      </w:divBdr>
    </w:div>
    <w:div w:id="964845743">
      <w:bodyDiv w:val="1"/>
      <w:marLeft w:val="0"/>
      <w:marRight w:val="0"/>
      <w:marTop w:val="0"/>
      <w:marBottom w:val="0"/>
      <w:divBdr>
        <w:top w:val="none" w:sz="0" w:space="0" w:color="auto"/>
        <w:left w:val="none" w:sz="0" w:space="0" w:color="auto"/>
        <w:bottom w:val="none" w:sz="0" w:space="0" w:color="auto"/>
        <w:right w:val="none" w:sz="0" w:space="0" w:color="auto"/>
      </w:divBdr>
    </w:div>
    <w:div w:id="976883981">
      <w:bodyDiv w:val="1"/>
      <w:marLeft w:val="0"/>
      <w:marRight w:val="0"/>
      <w:marTop w:val="0"/>
      <w:marBottom w:val="0"/>
      <w:divBdr>
        <w:top w:val="none" w:sz="0" w:space="0" w:color="auto"/>
        <w:left w:val="none" w:sz="0" w:space="0" w:color="auto"/>
        <w:bottom w:val="none" w:sz="0" w:space="0" w:color="auto"/>
        <w:right w:val="none" w:sz="0" w:space="0" w:color="auto"/>
      </w:divBdr>
    </w:div>
    <w:div w:id="988363010">
      <w:bodyDiv w:val="1"/>
      <w:marLeft w:val="0"/>
      <w:marRight w:val="0"/>
      <w:marTop w:val="0"/>
      <w:marBottom w:val="0"/>
      <w:divBdr>
        <w:top w:val="none" w:sz="0" w:space="0" w:color="auto"/>
        <w:left w:val="none" w:sz="0" w:space="0" w:color="auto"/>
        <w:bottom w:val="none" w:sz="0" w:space="0" w:color="auto"/>
        <w:right w:val="none" w:sz="0" w:space="0" w:color="auto"/>
      </w:divBdr>
    </w:div>
    <w:div w:id="992215780">
      <w:bodyDiv w:val="1"/>
      <w:marLeft w:val="0"/>
      <w:marRight w:val="0"/>
      <w:marTop w:val="0"/>
      <w:marBottom w:val="0"/>
      <w:divBdr>
        <w:top w:val="none" w:sz="0" w:space="0" w:color="auto"/>
        <w:left w:val="none" w:sz="0" w:space="0" w:color="auto"/>
        <w:bottom w:val="none" w:sz="0" w:space="0" w:color="auto"/>
        <w:right w:val="none" w:sz="0" w:space="0" w:color="auto"/>
      </w:divBdr>
    </w:div>
    <w:div w:id="993489732">
      <w:bodyDiv w:val="1"/>
      <w:marLeft w:val="0"/>
      <w:marRight w:val="0"/>
      <w:marTop w:val="0"/>
      <w:marBottom w:val="0"/>
      <w:divBdr>
        <w:top w:val="none" w:sz="0" w:space="0" w:color="auto"/>
        <w:left w:val="none" w:sz="0" w:space="0" w:color="auto"/>
        <w:bottom w:val="none" w:sz="0" w:space="0" w:color="auto"/>
        <w:right w:val="none" w:sz="0" w:space="0" w:color="auto"/>
      </w:divBdr>
    </w:div>
    <w:div w:id="1010790269">
      <w:bodyDiv w:val="1"/>
      <w:marLeft w:val="0"/>
      <w:marRight w:val="0"/>
      <w:marTop w:val="0"/>
      <w:marBottom w:val="0"/>
      <w:divBdr>
        <w:top w:val="none" w:sz="0" w:space="0" w:color="auto"/>
        <w:left w:val="none" w:sz="0" w:space="0" w:color="auto"/>
        <w:bottom w:val="none" w:sz="0" w:space="0" w:color="auto"/>
        <w:right w:val="none" w:sz="0" w:space="0" w:color="auto"/>
      </w:divBdr>
    </w:div>
    <w:div w:id="1018777500">
      <w:bodyDiv w:val="1"/>
      <w:marLeft w:val="0"/>
      <w:marRight w:val="0"/>
      <w:marTop w:val="0"/>
      <w:marBottom w:val="0"/>
      <w:divBdr>
        <w:top w:val="none" w:sz="0" w:space="0" w:color="auto"/>
        <w:left w:val="none" w:sz="0" w:space="0" w:color="auto"/>
        <w:bottom w:val="none" w:sz="0" w:space="0" w:color="auto"/>
        <w:right w:val="none" w:sz="0" w:space="0" w:color="auto"/>
      </w:divBdr>
    </w:div>
    <w:div w:id="1026062178">
      <w:bodyDiv w:val="1"/>
      <w:marLeft w:val="0"/>
      <w:marRight w:val="0"/>
      <w:marTop w:val="0"/>
      <w:marBottom w:val="0"/>
      <w:divBdr>
        <w:top w:val="none" w:sz="0" w:space="0" w:color="auto"/>
        <w:left w:val="none" w:sz="0" w:space="0" w:color="auto"/>
        <w:bottom w:val="none" w:sz="0" w:space="0" w:color="auto"/>
        <w:right w:val="none" w:sz="0" w:space="0" w:color="auto"/>
      </w:divBdr>
    </w:div>
    <w:div w:id="1026297842">
      <w:bodyDiv w:val="1"/>
      <w:marLeft w:val="0"/>
      <w:marRight w:val="0"/>
      <w:marTop w:val="0"/>
      <w:marBottom w:val="0"/>
      <w:divBdr>
        <w:top w:val="none" w:sz="0" w:space="0" w:color="auto"/>
        <w:left w:val="none" w:sz="0" w:space="0" w:color="auto"/>
        <w:bottom w:val="none" w:sz="0" w:space="0" w:color="auto"/>
        <w:right w:val="none" w:sz="0" w:space="0" w:color="auto"/>
      </w:divBdr>
    </w:div>
    <w:div w:id="1047953369">
      <w:bodyDiv w:val="1"/>
      <w:marLeft w:val="0"/>
      <w:marRight w:val="0"/>
      <w:marTop w:val="0"/>
      <w:marBottom w:val="0"/>
      <w:divBdr>
        <w:top w:val="none" w:sz="0" w:space="0" w:color="auto"/>
        <w:left w:val="none" w:sz="0" w:space="0" w:color="auto"/>
        <w:bottom w:val="none" w:sz="0" w:space="0" w:color="auto"/>
        <w:right w:val="none" w:sz="0" w:space="0" w:color="auto"/>
      </w:divBdr>
    </w:div>
    <w:div w:id="1061905440">
      <w:bodyDiv w:val="1"/>
      <w:marLeft w:val="0"/>
      <w:marRight w:val="0"/>
      <w:marTop w:val="0"/>
      <w:marBottom w:val="0"/>
      <w:divBdr>
        <w:top w:val="none" w:sz="0" w:space="0" w:color="auto"/>
        <w:left w:val="none" w:sz="0" w:space="0" w:color="auto"/>
        <w:bottom w:val="none" w:sz="0" w:space="0" w:color="auto"/>
        <w:right w:val="none" w:sz="0" w:space="0" w:color="auto"/>
      </w:divBdr>
    </w:div>
    <w:div w:id="1098015885">
      <w:bodyDiv w:val="1"/>
      <w:marLeft w:val="0"/>
      <w:marRight w:val="0"/>
      <w:marTop w:val="0"/>
      <w:marBottom w:val="0"/>
      <w:divBdr>
        <w:top w:val="none" w:sz="0" w:space="0" w:color="auto"/>
        <w:left w:val="none" w:sz="0" w:space="0" w:color="auto"/>
        <w:bottom w:val="none" w:sz="0" w:space="0" w:color="auto"/>
        <w:right w:val="none" w:sz="0" w:space="0" w:color="auto"/>
      </w:divBdr>
    </w:div>
    <w:div w:id="1118836067">
      <w:bodyDiv w:val="1"/>
      <w:marLeft w:val="0"/>
      <w:marRight w:val="0"/>
      <w:marTop w:val="0"/>
      <w:marBottom w:val="0"/>
      <w:divBdr>
        <w:top w:val="none" w:sz="0" w:space="0" w:color="auto"/>
        <w:left w:val="none" w:sz="0" w:space="0" w:color="auto"/>
        <w:bottom w:val="none" w:sz="0" w:space="0" w:color="auto"/>
        <w:right w:val="none" w:sz="0" w:space="0" w:color="auto"/>
      </w:divBdr>
    </w:div>
    <w:div w:id="1133061794">
      <w:bodyDiv w:val="1"/>
      <w:marLeft w:val="0"/>
      <w:marRight w:val="0"/>
      <w:marTop w:val="0"/>
      <w:marBottom w:val="0"/>
      <w:divBdr>
        <w:top w:val="none" w:sz="0" w:space="0" w:color="auto"/>
        <w:left w:val="none" w:sz="0" w:space="0" w:color="auto"/>
        <w:bottom w:val="none" w:sz="0" w:space="0" w:color="auto"/>
        <w:right w:val="none" w:sz="0" w:space="0" w:color="auto"/>
      </w:divBdr>
    </w:div>
    <w:div w:id="1150442759">
      <w:bodyDiv w:val="1"/>
      <w:marLeft w:val="0"/>
      <w:marRight w:val="0"/>
      <w:marTop w:val="0"/>
      <w:marBottom w:val="0"/>
      <w:divBdr>
        <w:top w:val="none" w:sz="0" w:space="0" w:color="auto"/>
        <w:left w:val="none" w:sz="0" w:space="0" w:color="auto"/>
        <w:bottom w:val="none" w:sz="0" w:space="0" w:color="auto"/>
        <w:right w:val="none" w:sz="0" w:space="0" w:color="auto"/>
      </w:divBdr>
    </w:div>
    <w:div w:id="1180706575">
      <w:bodyDiv w:val="1"/>
      <w:marLeft w:val="0"/>
      <w:marRight w:val="0"/>
      <w:marTop w:val="0"/>
      <w:marBottom w:val="0"/>
      <w:divBdr>
        <w:top w:val="none" w:sz="0" w:space="0" w:color="auto"/>
        <w:left w:val="none" w:sz="0" w:space="0" w:color="auto"/>
        <w:bottom w:val="none" w:sz="0" w:space="0" w:color="auto"/>
        <w:right w:val="none" w:sz="0" w:space="0" w:color="auto"/>
      </w:divBdr>
    </w:div>
    <w:div w:id="1200895541">
      <w:bodyDiv w:val="1"/>
      <w:marLeft w:val="0"/>
      <w:marRight w:val="0"/>
      <w:marTop w:val="0"/>
      <w:marBottom w:val="0"/>
      <w:divBdr>
        <w:top w:val="none" w:sz="0" w:space="0" w:color="auto"/>
        <w:left w:val="none" w:sz="0" w:space="0" w:color="auto"/>
        <w:bottom w:val="none" w:sz="0" w:space="0" w:color="auto"/>
        <w:right w:val="none" w:sz="0" w:space="0" w:color="auto"/>
      </w:divBdr>
    </w:div>
    <w:div w:id="1229876445">
      <w:bodyDiv w:val="1"/>
      <w:marLeft w:val="0"/>
      <w:marRight w:val="0"/>
      <w:marTop w:val="0"/>
      <w:marBottom w:val="0"/>
      <w:divBdr>
        <w:top w:val="none" w:sz="0" w:space="0" w:color="auto"/>
        <w:left w:val="none" w:sz="0" w:space="0" w:color="auto"/>
        <w:bottom w:val="none" w:sz="0" w:space="0" w:color="auto"/>
        <w:right w:val="none" w:sz="0" w:space="0" w:color="auto"/>
      </w:divBdr>
    </w:div>
    <w:div w:id="1270971324">
      <w:bodyDiv w:val="1"/>
      <w:marLeft w:val="0"/>
      <w:marRight w:val="0"/>
      <w:marTop w:val="0"/>
      <w:marBottom w:val="0"/>
      <w:divBdr>
        <w:top w:val="none" w:sz="0" w:space="0" w:color="auto"/>
        <w:left w:val="none" w:sz="0" w:space="0" w:color="auto"/>
        <w:bottom w:val="none" w:sz="0" w:space="0" w:color="auto"/>
        <w:right w:val="none" w:sz="0" w:space="0" w:color="auto"/>
      </w:divBdr>
    </w:div>
    <w:div w:id="1301113513">
      <w:bodyDiv w:val="1"/>
      <w:marLeft w:val="0"/>
      <w:marRight w:val="0"/>
      <w:marTop w:val="0"/>
      <w:marBottom w:val="0"/>
      <w:divBdr>
        <w:top w:val="none" w:sz="0" w:space="0" w:color="auto"/>
        <w:left w:val="none" w:sz="0" w:space="0" w:color="auto"/>
        <w:bottom w:val="none" w:sz="0" w:space="0" w:color="auto"/>
        <w:right w:val="none" w:sz="0" w:space="0" w:color="auto"/>
      </w:divBdr>
    </w:div>
    <w:div w:id="1369916438">
      <w:bodyDiv w:val="1"/>
      <w:marLeft w:val="0"/>
      <w:marRight w:val="0"/>
      <w:marTop w:val="0"/>
      <w:marBottom w:val="0"/>
      <w:divBdr>
        <w:top w:val="none" w:sz="0" w:space="0" w:color="auto"/>
        <w:left w:val="none" w:sz="0" w:space="0" w:color="auto"/>
        <w:bottom w:val="none" w:sz="0" w:space="0" w:color="auto"/>
        <w:right w:val="none" w:sz="0" w:space="0" w:color="auto"/>
      </w:divBdr>
    </w:div>
    <w:div w:id="1383093248">
      <w:bodyDiv w:val="1"/>
      <w:marLeft w:val="0"/>
      <w:marRight w:val="0"/>
      <w:marTop w:val="0"/>
      <w:marBottom w:val="0"/>
      <w:divBdr>
        <w:top w:val="none" w:sz="0" w:space="0" w:color="auto"/>
        <w:left w:val="none" w:sz="0" w:space="0" w:color="auto"/>
        <w:bottom w:val="none" w:sz="0" w:space="0" w:color="auto"/>
        <w:right w:val="none" w:sz="0" w:space="0" w:color="auto"/>
      </w:divBdr>
    </w:div>
    <w:div w:id="1387414336">
      <w:bodyDiv w:val="1"/>
      <w:marLeft w:val="0"/>
      <w:marRight w:val="0"/>
      <w:marTop w:val="0"/>
      <w:marBottom w:val="0"/>
      <w:divBdr>
        <w:top w:val="none" w:sz="0" w:space="0" w:color="auto"/>
        <w:left w:val="none" w:sz="0" w:space="0" w:color="auto"/>
        <w:bottom w:val="none" w:sz="0" w:space="0" w:color="auto"/>
        <w:right w:val="none" w:sz="0" w:space="0" w:color="auto"/>
      </w:divBdr>
    </w:div>
    <w:div w:id="1402095925">
      <w:bodyDiv w:val="1"/>
      <w:marLeft w:val="0"/>
      <w:marRight w:val="0"/>
      <w:marTop w:val="0"/>
      <w:marBottom w:val="0"/>
      <w:divBdr>
        <w:top w:val="none" w:sz="0" w:space="0" w:color="auto"/>
        <w:left w:val="none" w:sz="0" w:space="0" w:color="auto"/>
        <w:bottom w:val="none" w:sz="0" w:space="0" w:color="auto"/>
        <w:right w:val="none" w:sz="0" w:space="0" w:color="auto"/>
      </w:divBdr>
    </w:div>
    <w:div w:id="1455783585">
      <w:bodyDiv w:val="1"/>
      <w:marLeft w:val="0"/>
      <w:marRight w:val="0"/>
      <w:marTop w:val="0"/>
      <w:marBottom w:val="0"/>
      <w:divBdr>
        <w:top w:val="none" w:sz="0" w:space="0" w:color="auto"/>
        <w:left w:val="none" w:sz="0" w:space="0" w:color="auto"/>
        <w:bottom w:val="none" w:sz="0" w:space="0" w:color="auto"/>
        <w:right w:val="none" w:sz="0" w:space="0" w:color="auto"/>
      </w:divBdr>
    </w:div>
    <w:div w:id="1455826807">
      <w:bodyDiv w:val="1"/>
      <w:marLeft w:val="0"/>
      <w:marRight w:val="0"/>
      <w:marTop w:val="0"/>
      <w:marBottom w:val="0"/>
      <w:divBdr>
        <w:top w:val="none" w:sz="0" w:space="0" w:color="auto"/>
        <w:left w:val="none" w:sz="0" w:space="0" w:color="auto"/>
        <w:bottom w:val="none" w:sz="0" w:space="0" w:color="auto"/>
        <w:right w:val="none" w:sz="0" w:space="0" w:color="auto"/>
      </w:divBdr>
    </w:div>
    <w:div w:id="1477722276">
      <w:bodyDiv w:val="1"/>
      <w:marLeft w:val="0"/>
      <w:marRight w:val="0"/>
      <w:marTop w:val="0"/>
      <w:marBottom w:val="0"/>
      <w:divBdr>
        <w:top w:val="none" w:sz="0" w:space="0" w:color="auto"/>
        <w:left w:val="none" w:sz="0" w:space="0" w:color="auto"/>
        <w:bottom w:val="none" w:sz="0" w:space="0" w:color="auto"/>
        <w:right w:val="none" w:sz="0" w:space="0" w:color="auto"/>
      </w:divBdr>
    </w:div>
    <w:div w:id="1513105296">
      <w:bodyDiv w:val="1"/>
      <w:marLeft w:val="0"/>
      <w:marRight w:val="0"/>
      <w:marTop w:val="0"/>
      <w:marBottom w:val="0"/>
      <w:divBdr>
        <w:top w:val="none" w:sz="0" w:space="0" w:color="auto"/>
        <w:left w:val="none" w:sz="0" w:space="0" w:color="auto"/>
        <w:bottom w:val="none" w:sz="0" w:space="0" w:color="auto"/>
        <w:right w:val="none" w:sz="0" w:space="0" w:color="auto"/>
      </w:divBdr>
    </w:div>
    <w:div w:id="1518613965">
      <w:bodyDiv w:val="1"/>
      <w:marLeft w:val="0"/>
      <w:marRight w:val="0"/>
      <w:marTop w:val="0"/>
      <w:marBottom w:val="0"/>
      <w:divBdr>
        <w:top w:val="none" w:sz="0" w:space="0" w:color="auto"/>
        <w:left w:val="none" w:sz="0" w:space="0" w:color="auto"/>
        <w:bottom w:val="none" w:sz="0" w:space="0" w:color="auto"/>
        <w:right w:val="none" w:sz="0" w:space="0" w:color="auto"/>
      </w:divBdr>
    </w:div>
    <w:div w:id="1523474781">
      <w:bodyDiv w:val="1"/>
      <w:marLeft w:val="0"/>
      <w:marRight w:val="0"/>
      <w:marTop w:val="0"/>
      <w:marBottom w:val="0"/>
      <w:divBdr>
        <w:top w:val="none" w:sz="0" w:space="0" w:color="auto"/>
        <w:left w:val="none" w:sz="0" w:space="0" w:color="auto"/>
        <w:bottom w:val="none" w:sz="0" w:space="0" w:color="auto"/>
        <w:right w:val="none" w:sz="0" w:space="0" w:color="auto"/>
      </w:divBdr>
    </w:div>
    <w:div w:id="1538662706">
      <w:bodyDiv w:val="1"/>
      <w:marLeft w:val="0"/>
      <w:marRight w:val="0"/>
      <w:marTop w:val="0"/>
      <w:marBottom w:val="0"/>
      <w:divBdr>
        <w:top w:val="none" w:sz="0" w:space="0" w:color="auto"/>
        <w:left w:val="none" w:sz="0" w:space="0" w:color="auto"/>
        <w:bottom w:val="none" w:sz="0" w:space="0" w:color="auto"/>
        <w:right w:val="none" w:sz="0" w:space="0" w:color="auto"/>
      </w:divBdr>
    </w:div>
    <w:div w:id="1579637541">
      <w:bodyDiv w:val="1"/>
      <w:marLeft w:val="0"/>
      <w:marRight w:val="0"/>
      <w:marTop w:val="0"/>
      <w:marBottom w:val="0"/>
      <w:divBdr>
        <w:top w:val="none" w:sz="0" w:space="0" w:color="auto"/>
        <w:left w:val="none" w:sz="0" w:space="0" w:color="auto"/>
        <w:bottom w:val="none" w:sz="0" w:space="0" w:color="auto"/>
        <w:right w:val="none" w:sz="0" w:space="0" w:color="auto"/>
      </w:divBdr>
    </w:div>
    <w:div w:id="1602421401">
      <w:bodyDiv w:val="1"/>
      <w:marLeft w:val="0"/>
      <w:marRight w:val="0"/>
      <w:marTop w:val="0"/>
      <w:marBottom w:val="0"/>
      <w:divBdr>
        <w:top w:val="none" w:sz="0" w:space="0" w:color="auto"/>
        <w:left w:val="none" w:sz="0" w:space="0" w:color="auto"/>
        <w:bottom w:val="none" w:sz="0" w:space="0" w:color="auto"/>
        <w:right w:val="none" w:sz="0" w:space="0" w:color="auto"/>
      </w:divBdr>
    </w:div>
    <w:div w:id="1610161847">
      <w:bodyDiv w:val="1"/>
      <w:marLeft w:val="0"/>
      <w:marRight w:val="0"/>
      <w:marTop w:val="0"/>
      <w:marBottom w:val="0"/>
      <w:divBdr>
        <w:top w:val="none" w:sz="0" w:space="0" w:color="auto"/>
        <w:left w:val="none" w:sz="0" w:space="0" w:color="auto"/>
        <w:bottom w:val="none" w:sz="0" w:space="0" w:color="auto"/>
        <w:right w:val="none" w:sz="0" w:space="0" w:color="auto"/>
      </w:divBdr>
    </w:div>
    <w:div w:id="1621182587">
      <w:bodyDiv w:val="1"/>
      <w:marLeft w:val="0"/>
      <w:marRight w:val="0"/>
      <w:marTop w:val="0"/>
      <w:marBottom w:val="0"/>
      <w:divBdr>
        <w:top w:val="none" w:sz="0" w:space="0" w:color="auto"/>
        <w:left w:val="none" w:sz="0" w:space="0" w:color="auto"/>
        <w:bottom w:val="none" w:sz="0" w:space="0" w:color="auto"/>
        <w:right w:val="none" w:sz="0" w:space="0" w:color="auto"/>
      </w:divBdr>
    </w:div>
    <w:div w:id="1703480379">
      <w:bodyDiv w:val="1"/>
      <w:marLeft w:val="0"/>
      <w:marRight w:val="0"/>
      <w:marTop w:val="0"/>
      <w:marBottom w:val="0"/>
      <w:divBdr>
        <w:top w:val="none" w:sz="0" w:space="0" w:color="auto"/>
        <w:left w:val="none" w:sz="0" w:space="0" w:color="auto"/>
        <w:bottom w:val="none" w:sz="0" w:space="0" w:color="auto"/>
        <w:right w:val="none" w:sz="0" w:space="0" w:color="auto"/>
      </w:divBdr>
    </w:div>
    <w:div w:id="1719694928">
      <w:bodyDiv w:val="1"/>
      <w:marLeft w:val="0"/>
      <w:marRight w:val="0"/>
      <w:marTop w:val="0"/>
      <w:marBottom w:val="0"/>
      <w:divBdr>
        <w:top w:val="none" w:sz="0" w:space="0" w:color="auto"/>
        <w:left w:val="none" w:sz="0" w:space="0" w:color="auto"/>
        <w:bottom w:val="none" w:sz="0" w:space="0" w:color="auto"/>
        <w:right w:val="none" w:sz="0" w:space="0" w:color="auto"/>
      </w:divBdr>
    </w:div>
    <w:div w:id="1766532323">
      <w:bodyDiv w:val="1"/>
      <w:marLeft w:val="0"/>
      <w:marRight w:val="0"/>
      <w:marTop w:val="0"/>
      <w:marBottom w:val="0"/>
      <w:divBdr>
        <w:top w:val="none" w:sz="0" w:space="0" w:color="auto"/>
        <w:left w:val="none" w:sz="0" w:space="0" w:color="auto"/>
        <w:bottom w:val="none" w:sz="0" w:space="0" w:color="auto"/>
        <w:right w:val="none" w:sz="0" w:space="0" w:color="auto"/>
      </w:divBdr>
    </w:div>
    <w:div w:id="1783259472">
      <w:bodyDiv w:val="1"/>
      <w:marLeft w:val="0"/>
      <w:marRight w:val="0"/>
      <w:marTop w:val="0"/>
      <w:marBottom w:val="0"/>
      <w:divBdr>
        <w:top w:val="none" w:sz="0" w:space="0" w:color="auto"/>
        <w:left w:val="none" w:sz="0" w:space="0" w:color="auto"/>
        <w:bottom w:val="none" w:sz="0" w:space="0" w:color="auto"/>
        <w:right w:val="none" w:sz="0" w:space="0" w:color="auto"/>
      </w:divBdr>
    </w:div>
    <w:div w:id="1783642710">
      <w:bodyDiv w:val="1"/>
      <w:marLeft w:val="0"/>
      <w:marRight w:val="0"/>
      <w:marTop w:val="0"/>
      <w:marBottom w:val="0"/>
      <w:divBdr>
        <w:top w:val="none" w:sz="0" w:space="0" w:color="auto"/>
        <w:left w:val="none" w:sz="0" w:space="0" w:color="auto"/>
        <w:bottom w:val="none" w:sz="0" w:space="0" w:color="auto"/>
        <w:right w:val="none" w:sz="0" w:space="0" w:color="auto"/>
      </w:divBdr>
    </w:div>
    <w:div w:id="1798839892">
      <w:bodyDiv w:val="1"/>
      <w:marLeft w:val="0"/>
      <w:marRight w:val="0"/>
      <w:marTop w:val="0"/>
      <w:marBottom w:val="0"/>
      <w:divBdr>
        <w:top w:val="none" w:sz="0" w:space="0" w:color="auto"/>
        <w:left w:val="none" w:sz="0" w:space="0" w:color="auto"/>
        <w:bottom w:val="none" w:sz="0" w:space="0" w:color="auto"/>
        <w:right w:val="none" w:sz="0" w:space="0" w:color="auto"/>
      </w:divBdr>
    </w:div>
    <w:div w:id="1825462728">
      <w:bodyDiv w:val="1"/>
      <w:marLeft w:val="0"/>
      <w:marRight w:val="0"/>
      <w:marTop w:val="0"/>
      <w:marBottom w:val="0"/>
      <w:divBdr>
        <w:top w:val="none" w:sz="0" w:space="0" w:color="auto"/>
        <w:left w:val="none" w:sz="0" w:space="0" w:color="auto"/>
        <w:bottom w:val="none" w:sz="0" w:space="0" w:color="auto"/>
        <w:right w:val="none" w:sz="0" w:space="0" w:color="auto"/>
      </w:divBdr>
    </w:div>
    <w:div w:id="1832330312">
      <w:bodyDiv w:val="1"/>
      <w:marLeft w:val="0"/>
      <w:marRight w:val="0"/>
      <w:marTop w:val="0"/>
      <w:marBottom w:val="0"/>
      <w:divBdr>
        <w:top w:val="none" w:sz="0" w:space="0" w:color="auto"/>
        <w:left w:val="none" w:sz="0" w:space="0" w:color="auto"/>
        <w:bottom w:val="none" w:sz="0" w:space="0" w:color="auto"/>
        <w:right w:val="none" w:sz="0" w:space="0" w:color="auto"/>
      </w:divBdr>
    </w:div>
    <w:div w:id="1837107667">
      <w:bodyDiv w:val="1"/>
      <w:marLeft w:val="0"/>
      <w:marRight w:val="0"/>
      <w:marTop w:val="0"/>
      <w:marBottom w:val="0"/>
      <w:divBdr>
        <w:top w:val="none" w:sz="0" w:space="0" w:color="auto"/>
        <w:left w:val="none" w:sz="0" w:space="0" w:color="auto"/>
        <w:bottom w:val="none" w:sz="0" w:space="0" w:color="auto"/>
        <w:right w:val="none" w:sz="0" w:space="0" w:color="auto"/>
      </w:divBdr>
    </w:div>
    <w:div w:id="1848783584">
      <w:bodyDiv w:val="1"/>
      <w:marLeft w:val="0"/>
      <w:marRight w:val="0"/>
      <w:marTop w:val="0"/>
      <w:marBottom w:val="0"/>
      <w:divBdr>
        <w:top w:val="none" w:sz="0" w:space="0" w:color="auto"/>
        <w:left w:val="none" w:sz="0" w:space="0" w:color="auto"/>
        <w:bottom w:val="none" w:sz="0" w:space="0" w:color="auto"/>
        <w:right w:val="none" w:sz="0" w:space="0" w:color="auto"/>
      </w:divBdr>
    </w:div>
    <w:div w:id="1908303395">
      <w:bodyDiv w:val="1"/>
      <w:marLeft w:val="0"/>
      <w:marRight w:val="0"/>
      <w:marTop w:val="0"/>
      <w:marBottom w:val="0"/>
      <w:divBdr>
        <w:top w:val="none" w:sz="0" w:space="0" w:color="auto"/>
        <w:left w:val="none" w:sz="0" w:space="0" w:color="auto"/>
        <w:bottom w:val="none" w:sz="0" w:space="0" w:color="auto"/>
        <w:right w:val="none" w:sz="0" w:space="0" w:color="auto"/>
      </w:divBdr>
    </w:div>
    <w:div w:id="1919974108">
      <w:bodyDiv w:val="1"/>
      <w:marLeft w:val="0"/>
      <w:marRight w:val="0"/>
      <w:marTop w:val="0"/>
      <w:marBottom w:val="0"/>
      <w:divBdr>
        <w:top w:val="none" w:sz="0" w:space="0" w:color="auto"/>
        <w:left w:val="none" w:sz="0" w:space="0" w:color="auto"/>
        <w:bottom w:val="none" w:sz="0" w:space="0" w:color="auto"/>
        <w:right w:val="none" w:sz="0" w:space="0" w:color="auto"/>
      </w:divBdr>
    </w:div>
    <w:div w:id="1920165919">
      <w:bodyDiv w:val="1"/>
      <w:marLeft w:val="0"/>
      <w:marRight w:val="0"/>
      <w:marTop w:val="0"/>
      <w:marBottom w:val="0"/>
      <w:divBdr>
        <w:top w:val="none" w:sz="0" w:space="0" w:color="auto"/>
        <w:left w:val="none" w:sz="0" w:space="0" w:color="auto"/>
        <w:bottom w:val="none" w:sz="0" w:space="0" w:color="auto"/>
        <w:right w:val="none" w:sz="0" w:space="0" w:color="auto"/>
      </w:divBdr>
    </w:div>
    <w:div w:id="1934361466">
      <w:bodyDiv w:val="1"/>
      <w:marLeft w:val="0"/>
      <w:marRight w:val="0"/>
      <w:marTop w:val="0"/>
      <w:marBottom w:val="0"/>
      <w:divBdr>
        <w:top w:val="none" w:sz="0" w:space="0" w:color="auto"/>
        <w:left w:val="none" w:sz="0" w:space="0" w:color="auto"/>
        <w:bottom w:val="none" w:sz="0" w:space="0" w:color="auto"/>
        <w:right w:val="none" w:sz="0" w:space="0" w:color="auto"/>
      </w:divBdr>
    </w:div>
    <w:div w:id="1975333707">
      <w:bodyDiv w:val="1"/>
      <w:marLeft w:val="0"/>
      <w:marRight w:val="0"/>
      <w:marTop w:val="0"/>
      <w:marBottom w:val="0"/>
      <w:divBdr>
        <w:top w:val="none" w:sz="0" w:space="0" w:color="auto"/>
        <w:left w:val="none" w:sz="0" w:space="0" w:color="auto"/>
        <w:bottom w:val="none" w:sz="0" w:space="0" w:color="auto"/>
        <w:right w:val="none" w:sz="0" w:space="0" w:color="auto"/>
      </w:divBdr>
    </w:div>
    <w:div w:id="1990748880">
      <w:bodyDiv w:val="1"/>
      <w:marLeft w:val="0"/>
      <w:marRight w:val="0"/>
      <w:marTop w:val="0"/>
      <w:marBottom w:val="0"/>
      <w:divBdr>
        <w:top w:val="none" w:sz="0" w:space="0" w:color="auto"/>
        <w:left w:val="none" w:sz="0" w:space="0" w:color="auto"/>
        <w:bottom w:val="none" w:sz="0" w:space="0" w:color="auto"/>
        <w:right w:val="none" w:sz="0" w:space="0" w:color="auto"/>
      </w:divBdr>
    </w:div>
    <w:div w:id="1997486775">
      <w:bodyDiv w:val="1"/>
      <w:marLeft w:val="0"/>
      <w:marRight w:val="0"/>
      <w:marTop w:val="0"/>
      <w:marBottom w:val="0"/>
      <w:divBdr>
        <w:top w:val="none" w:sz="0" w:space="0" w:color="auto"/>
        <w:left w:val="none" w:sz="0" w:space="0" w:color="auto"/>
        <w:bottom w:val="none" w:sz="0" w:space="0" w:color="auto"/>
        <w:right w:val="none" w:sz="0" w:space="0" w:color="auto"/>
      </w:divBdr>
    </w:div>
    <w:div w:id="2046173804">
      <w:bodyDiv w:val="1"/>
      <w:marLeft w:val="0"/>
      <w:marRight w:val="0"/>
      <w:marTop w:val="0"/>
      <w:marBottom w:val="0"/>
      <w:divBdr>
        <w:top w:val="none" w:sz="0" w:space="0" w:color="auto"/>
        <w:left w:val="none" w:sz="0" w:space="0" w:color="auto"/>
        <w:bottom w:val="none" w:sz="0" w:space="0" w:color="auto"/>
        <w:right w:val="none" w:sz="0" w:space="0" w:color="auto"/>
      </w:divBdr>
    </w:div>
    <w:div w:id="2066834219">
      <w:bodyDiv w:val="1"/>
      <w:marLeft w:val="0"/>
      <w:marRight w:val="0"/>
      <w:marTop w:val="0"/>
      <w:marBottom w:val="0"/>
      <w:divBdr>
        <w:top w:val="none" w:sz="0" w:space="0" w:color="auto"/>
        <w:left w:val="none" w:sz="0" w:space="0" w:color="auto"/>
        <w:bottom w:val="none" w:sz="0" w:space="0" w:color="auto"/>
        <w:right w:val="none" w:sz="0" w:space="0" w:color="auto"/>
      </w:divBdr>
    </w:div>
    <w:div w:id="2109691528">
      <w:bodyDiv w:val="1"/>
      <w:marLeft w:val="0"/>
      <w:marRight w:val="0"/>
      <w:marTop w:val="0"/>
      <w:marBottom w:val="0"/>
      <w:divBdr>
        <w:top w:val="none" w:sz="0" w:space="0" w:color="auto"/>
        <w:left w:val="none" w:sz="0" w:space="0" w:color="auto"/>
        <w:bottom w:val="none" w:sz="0" w:space="0" w:color="auto"/>
        <w:right w:val="none" w:sz="0" w:space="0" w:color="auto"/>
      </w:divBdr>
    </w:div>
    <w:div w:id="2128042256">
      <w:bodyDiv w:val="1"/>
      <w:marLeft w:val="0"/>
      <w:marRight w:val="0"/>
      <w:marTop w:val="0"/>
      <w:marBottom w:val="0"/>
      <w:divBdr>
        <w:top w:val="none" w:sz="0" w:space="0" w:color="auto"/>
        <w:left w:val="none" w:sz="0" w:space="0" w:color="auto"/>
        <w:bottom w:val="none" w:sz="0" w:space="0" w:color="auto"/>
        <w:right w:val="none" w:sz="0" w:space="0" w:color="auto"/>
      </w:divBdr>
    </w:div>
    <w:div w:id="2138066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yanka.rawool\AppData\Local\Microsoft\Windows\INetCache\Content.Outlook\KD2MXOID\SSR%20Questionnaire%20Template%20v2.03.dotx" TargetMode="External"/></Relationships>
</file>

<file path=word/theme/theme1.xml><?xml version="1.0" encoding="utf-8"?>
<a:theme xmlns:a="http://schemas.openxmlformats.org/drawingml/2006/main" name="GfK_BendefClr">
  <a:themeElements>
    <a:clrScheme name="GfK Group">
      <a:dk1>
        <a:srgbClr val="000000"/>
      </a:dk1>
      <a:lt1>
        <a:srgbClr val="FFFFFF"/>
      </a:lt1>
      <a:dk2>
        <a:srgbClr val="E55A00"/>
      </a:dk2>
      <a:lt2>
        <a:srgbClr val="8E8581"/>
      </a:lt2>
      <a:accent1>
        <a:srgbClr val="264283"/>
      </a:accent1>
      <a:accent2>
        <a:srgbClr val="007DC3"/>
      </a:accent2>
      <a:accent3>
        <a:srgbClr val="A2AD00"/>
      </a:accent3>
      <a:accent4>
        <a:srgbClr val="C1BB00"/>
      </a:accent4>
      <a:accent5>
        <a:srgbClr val="9B1F23"/>
      </a:accent5>
      <a:accent6>
        <a:srgbClr val="DC291E"/>
      </a:accent6>
      <a:hlink>
        <a:srgbClr val="A2AD00"/>
      </a:hlink>
      <a:folHlink>
        <a:srgbClr val="C1BB00"/>
      </a:folHlink>
    </a:clrScheme>
    <a:fontScheme name="Arial">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ln w="6350">
          <a:solidFill>
            <a:schemeClr val="bg2">
              <a:lumMod val="40000"/>
              <a:lumOff val="60000"/>
            </a:schemeClr>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a:ln w="6350">
          <a:solidFill>
            <a:schemeClr val="bg2">
              <a:lumMod val="40000"/>
              <a:lumOff val="60000"/>
            </a:schemeClr>
          </a:solidFill>
          <a:tailEnd type="none"/>
        </a:ln>
      </a:spPr>
      <a:bodyPr/>
      <a:lstStyle/>
      <a:style>
        <a:lnRef idx="1">
          <a:schemeClr val="accent1"/>
        </a:lnRef>
        <a:fillRef idx="0">
          <a:schemeClr val="accent1"/>
        </a:fillRef>
        <a:effectRef idx="0">
          <a:schemeClr val="accent1"/>
        </a:effectRef>
        <a:fontRef idx="minor">
          <a:schemeClr val="tx1"/>
        </a:fontRef>
      </a:style>
    </a:lnDef>
    <a:txDef>
      <a:spPr bwMode="gray">
        <a:noFill/>
        <a:ln w="6350">
          <a:solidFill>
            <a:prstClr val="black"/>
          </a:solidFill>
        </a:ln>
      </a:spPr>
      <a:bodyPr rot="0" spcFirstLastPara="0" vertOverflow="overflow" horzOverflow="overflow" vert="horz" wrap="square" lIns="0" tIns="0" rIns="0" bIns="0" numCol="1" spcCol="0" rtlCol="0" fromWordArt="0" anchor="t" anchorCtr="0" forceAA="0" compatLnSpc="1">
        <a:prstTxWarp prst="textNoShape">
          <a:avLst/>
        </a:prstTxWarp>
        <a:spAutoFit/>
      </a:bodyPr>
      <a:lstStyle/>
    </a:txDef>
  </a:objectDefaults>
  <a:extraClrSchemeLst/>
  <a:custClrLst>
    <a:custClr name="dark yellow 100%">
      <a:srgbClr val="F0AB00"/>
    </a:custClr>
    <a:custClr name="light yellow 100%">
      <a:srgbClr val="F6D50F"/>
    </a:custClr>
    <a:custClr name="warm grey 100%">
      <a:srgbClr val="8E8581"/>
    </a:custClr>
    <a:custClr name="GfK orange">
      <a:srgbClr val="E55A00"/>
    </a:custClr>
    <a:custClr name="dark blue 100%">
      <a:srgbClr val="264283"/>
    </a:custClr>
    <a:custClr name="light blue 100%">
      <a:srgbClr val="007DC3"/>
    </a:custClr>
    <a:custClr name="dark green 100%">
      <a:srgbClr val="A2AD00"/>
    </a:custClr>
    <a:custClr name="light green 100%">
      <a:srgbClr val="C1BB00"/>
    </a:custClr>
    <a:custClr name="dark red 100%">
      <a:srgbClr val="9B1F23"/>
    </a:custClr>
    <a:custClr name="light red 100%">
      <a:srgbClr val="DC291E"/>
    </a:custClr>
    <a:custClr name="dark yellow 80%">
      <a:srgbClr val="FCC000"/>
    </a:custClr>
    <a:custClr name="light yellow 80%">
      <a:srgbClr val="FFDD44"/>
    </a:custClr>
    <a:custClr name="warm grey 80%">
      <a:srgbClr val="A79D98"/>
    </a:custClr>
    <a:custClr>
      <a:srgbClr val="FFFFFF"/>
    </a:custClr>
    <a:custClr name="dark blue 80%">
      <a:srgbClr val="405B9B"/>
    </a:custClr>
    <a:custClr name="light blue 80%">
      <a:srgbClr val="389DD7"/>
    </a:custClr>
    <a:custClr name="dark green 80%">
      <a:srgbClr val="B4BE46"/>
    </a:custClr>
    <a:custClr name="light green 80%">
      <a:srgbClr val="D7CF42"/>
    </a:custClr>
    <a:custClr name="dark red 80%">
      <a:srgbClr val="C34A3A"/>
    </a:custClr>
    <a:custClr name="light red 80%">
      <a:srgbClr val="E94F35"/>
    </a:custClr>
    <a:custClr name="dark yellow 60%">
      <a:srgbClr val="FED07A"/>
    </a:custClr>
    <a:custClr name="light yellow 60%">
      <a:srgbClr val="FFE67F"/>
    </a:custClr>
    <a:custClr name="warm grey 60%">
      <a:srgbClr val="BCB4B0"/>
    </a:custClr>
    <a:custClr>
      <a:srgbClr val="FFFFFF"/>
    </a:custClr>
    <a:custClr name="dark blue 60%">
      <a:srgbClr val="6E7EB3"/>
    </a:custClr>
    <a:custClr name="light blue 60%">
      <a:srgbClr val="7DB4E2"/>
    </a:custClr>
    <a:custClr name="dark green 60%">
      <a:srgbClr val="C6CE79"/>
    </a:custClr>
    <a:custClr name="light green 60%">
      <a:srgbClr val="E2DA7A"/>
    </a:custClr>
    <a:custClr name="dark red 60%">
      <a:srgbClr val="D27863"/>
    </a:custClr>
    <a:custClr name="light red 60%">
      <a:srgbClr val="F08262"/>
    </a:custClr>
    <a:custClr name="dark yellow 40%">
      <a:srgbClr val="FFE0A9"/>
    </a:custClr>
    <a:custClr name="light yellow 40%">
      <a:srgbClr val="FFEEAF"/>
    </a:custClr>
    <a:custClr name="warm grey 40%">
      <a:srgbClr val="D2CBC9"/>
    </a:custClr>
    <a:custClr>
      <a:srgbClr val="FFFFFF"/>
    </a:custClr>
    <a:custClr name="dark blue 40%">
      <a:srgbClr val="9EA5CD"/>
    </a:custClr>
    <a:custClr name="light blue 40%">
      <a:srgbClr val="ADCDED"/>
    </a:custClr>
    <a:custClr name="dark green 40%">
      <a:srgbClr val="D8DEA8"/>
    </a:custClr>
    <a:custClr name="light green 40%">
      <a:srgbClr val="ECE6AA"/>
    </a:custClr>
    <a:custClr name="dark red 40%">
      <a:srgbClr val="E1A693"/>
    </a:custClr>
    <a:custClr name="light red 40%">
      <a:srgbClr val="F6AF95"/>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83cb098-cd2d-4e64-ac16-f89fa21266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C366FCC5B32C4FAC5A6E2F41501FE0" ma:contentTypeVersion="18" ma:contentTypeDescription="Create a new document." ma:contentTypeScope="" ma:versionID="909e10e79979296daeda4ab810cc2bf6">
  <xsd:schema xmlns:xsd="http://www.w3.org/2001/XMLSchema" xmlns:xs="http://www.w3.org/2001/XMLSchema" xmlns:p="http://schemas.microsoft.com/office/2006/metadata/properties" xmlns:ns3="341a0c44-a1b1-459a-8a84-cb57d828dc35" xmlns:ns4="a83cb098-cd2d-4e64-ac16-f89fa21266a2" targetNamespace="http://schemas.microsoft.com/office/2006/metadata/properties" ma:root="true" ma:fieldsID="0942f925d1ebab3215de1e60026d4489" ns3:_="" ns4:_="">
    <xsd:import namespace="341a0c44-a1b1-459a-8a84-cb57d828dc35"/>
    <xsd:import namespace="a83cb098-cd2d-4e64-ac16-f89fa21266a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OCR" minOccurs="0"/>
                <xsd:element ref="ns4:MediaServiceLocation"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a0c44-a1b1-459a-8a84-cb57d828dc3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3cb098-cd2d-4e64-ac16-f89fa21266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B24BE-468C-48FE-A7D3-4839A258A883}">
  <ds:schemaRefs>
    <ds:schemaRef ds:uri="http://schemas.microsoft.com/office/2006/metadata/properties"/>
    <ds:schemaRef ds:uri="http://schemas.microsoft.com/office/infopath/2007/PartnerControls"/>
    <ds:schemaRef ds:uri="a83cb098-cd2d-4e64-ac16-f89fa21266a2"/>
  </ds:schemaRefs>
</ds:datastoreItem>
</file>

<file path=customXml/itemProps2.xml><?xml version="1.0" encoding="utf-8"?>
<ds:datastoreItem xmlns:ds="http://schemas.openxmlformats.org/officeDocument/2006/customXml" ds:itemID="{7C69FC35-5273-420E-BD79-D7044E376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a0c44-a1b1-459a-8a84-cb57d828dc35"/>
    <ds:schemaRef ds:uri="a83cb098-cd2d-4e64-ac16-f89fa21266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6E941-14AF-4727-9E87-90224B592603}">
  <ds:schemaRefs>
    <ds:schemaRef ds:uri="http://schemas.microsoft.com/sharepoint/v3/contenttype/forms"/>
  </ds:schemaRefs>
</ds:datastoreItem>
</file>

<file path=customXml/itemProps4.xml><?xml version="1.0" encoding="utf-8"?>
<ds:datastoreItem xmlns:ds="http://schemas.openxmlformats.org/officeDocument/2006/customXml" ds:itemID="{8FF16382-33BF-4A83-9A9D-95A9C908A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SSR Questionnaire Template v2.03</Template>
  <TotalTime>54</TotalTime>
  <Pages>14</Pages>
  <Words>3339</Words>
  <Characters>15660</Characters>
  <Application>Microsoft Office Word</Application>
  <DocSecurity>0</DocSecurity>
  <Lines>824</Lines>
  <Paragraphs>612</Paragraphs>
  <ScaleCrop>false</ScaleCrop>
  <HeadingPairs>
    <vt:vector size="2" baseType="variant">
      <vt:variant>
        <vt:lpstr>Title</vt:lpstr>
      </vt:variant>
      <vt:variant>
        <vt:i4>1</vt:i4>
      </vt:variant>
    </vt:vector>
  </HeadingPairs>
  <TitlesOfParts>
    <vt:vector size="1" baseType="lpstr">
      <vt:lpstr>SSR Questionnaire Template</vt:lpstr>
    </vt:vector>
  </TitlesOfParts>
  <Company>GfK SE</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SSR Questionnaire Template</dc:title>
  <dc:subject/>
  <dc:creator>Priyanka</dc:creator>
  <cp:keywords/>
  <dc:description/>
  <cp:lastModifiedBy>Deja Thomas</cp:lastModifiedBy>
  <cp:revision>8</cp:revision>
  <cp:lastPrinted>2022-11-29T22:47:00Z</cp:lastPrinted>
  <dcterms:created xsi:type="dcterms:W3CDTF">2025-12-15T20:38:00Z</dcterms:created>
  <dcterms:modified xsi:type="dcterms:W3CDTF">2025-12-16T19:54:00Z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0x010100B3C366FCC5B32C4FAC5A6E2F41501FE0</vt:lpwstr>
  </property>
</Properties>
</file>