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ECF17"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 xml:space="preserve">PPIC STATEWIDE SURVEY: </w:t>
      </w:r>
      <w:r w:rsidRPr="000E4E9D">
        <w:rPr>
          <w:rFonts w:ascii="Courier New" w:hAnsi="Courier New" w:cs="Courier New"/>
          <w:i/>
          <w:iCs/>
          <w:sz w:val="20"/>
          <w:szCs w:val="20"/>
        </w:rPr>
        <w:t>Californians and their Government</w:t>
      </w:r>
    </w:p>
    <w:p w14:paraId="744B8F3A" w14:textId="432C9FFD"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May</w:t>
      </w:r>
      <w:r w:rsidRPr="000E4E9D">
        <w:rPr>
          <w:rFonts w:ascii="Courier New" w:hAnsi="Courier New" w:cs="Courier New"/>
          <w:sz w:val="20"/>
          <w:szCs w:val="20"/>
        </w:rPr>
        <w:t xml:space="preserve"> </w:t>
      </w:r>
      <w:r w:rsidRPr="000E4E9D">
        <w:rPr>
          <w:rFonts w:ascii="Courier New" w:hAnsi="Courier New" w:cs="Courier New"/>
          <w:sz w:val="20"/>
          <w:szCs w:val="20"/>
        </w:rPr>
        <w:t>22</w:t>
      </w:r>
      <w:r w:rsidRPr="000E4E9D">
        <w:rPr>
          <w:rFonts w:ascii="Courier New" w:hAnsi="Courier New" w:cs="Courier New"/>
          <w:sz w:val="20"/>
          <w:szCs w:val="20"/>
        </w:rPr>
        <w:t>-</w:t>
      </w:r>
      <w:r w:rsidRPr="000E4E9D">
        <w:rPr>
          <w:rFonts w:ascii="Courier New" w:hAnsi="Courier New" w:cs="Courier New"/>
          <w:sz w:val="20"/>
          <w:szCs w:val="20"/>
        </w:rPr>
        <w:t>29</w:t>
      </w:r>
      <w:r w:rsidRPr="000E4E9D">
        <w:rPr>
          <w:rFonts w:ascii="Courier New" w:hAnsi="Courier New" w:cs="Courier New"/>
          <w:sz w:val="20"/>
          <w:szCs w:val="20"/>
        </w:rPr>
        <w:t>, 2025</w:t>
      </w:r>
    </w:p>
    <w:p w14:paraId="11C2972A"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MARK BALDASSARE, SURVEY DIRECTOR</w:t>
      </w:r>
    </w:p>
    <w:p w14:paraId="712DD9BB" w14:textId="294F56E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1,5</w:t>
      </w:r>
      <w:r w:rsidRPr="000E4E9D">
        <w:rPr>
          <w:rFonts w:ascii="Courier New" w:hAnsi="Courier New" w:cs="Courier New"/>
          <w:sz w:val="20"/>
          <w:szCs w:val="20"/>
        </w:rPr>
        <w:t>91</w:t>
      </w:r>
      <w:r w:rsidRPr="000E4E9D">
        <w:rPr>
          <w:rFonts w:ascii="Courier New" w:hAnsi="Courier New" w:cs="Courier New"/>
          <w:sz w:val="20"/>
          <w:szCs w:val="20"/>
        </w:rPr>
        <w:t xml:space="preserve"> CALIFORNIA ADULT RESIDENTS; ENGLISH, SPANISH</w:t>
      </w:r>
    </w:p>
    <w:p w14:paraId="0706D2F9" w14:textId="77777777" w:rsidR="000E4E9D" w:rsidRPr="000E4E9D" w:rsidRDefault="000E4E9D" w:rsidP="000E4E9D">
      <w:pPr>
        <w:rPr>
          <w:rFonts w:ascii="Courier New" w:hAnsi="Courier New" w:cs="Courier New"/>
          <w:sz w:val="20"/>
          <w:szCs w:val="20"/>
        </w:rPr>
      </w:pPr>
    </w:p>
    <w:p w14:paraId="2BD84DA2" w14:textId="77777777" w:rsidR="000E4E9D" w:rsidRPr="000E4E9D" w:rsidRDefault="000E4E9D" w:rsidP="000E4E9D">
      <w:pPr>
        <w:pStyle w:val="Question"/>
        <w:rPr>
          <w:rFonts w:ascii="Courier New" w:hAnsi="Courier New" w:cs="Courier New"/>
          <w:sz w:val="20"/>
          <w:szCs w:val="20"/>
        </w:rPr>
      </w:pPr>
    </w:p>
    <w:p w14:paraId="24271C0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Codebook Setup:</w:t>
      </w:r>
    </w:p>
    <w:p w14:paraId="0B6A88F8" w14:textId="77777777" w:rsidR="000E4E9D" w:rsidRPr="000E4E9D" w:rsidRDefault="000E4E9D" w:rsidP="000E4E9D">
      <w:pPr>
        <w:rPr>
          <w:rFonts w:ascii="Courier New" w:hAnsi="Courier New" w:cs="Courier New"/>
          <w:sz w:val="20"/>
          <w:szCs w:val="20"/>
        </w:rPr>
      </w:pPr>
    </w:p>
    <w:p w14:paraId="11153876"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Variable</w:t>
      </w:r>
      <w:r w:rsidRPr="000E4E9D">
        <w:rPr>
          <w:rFonts w:ascii="Courier New" w:hAnsi="Courier New" w:cs="Courier New"/>
          <w:sz w:val="20"/>
          <w:szCs w:val="20"/>
        </w:rPr>
        <w:tab/>
        <w:t>Variable Label</w:t>
      </w:r>
    </w:p>
    <w:p w14:paraId="7623BA57" w14:textId="77777777" w:rsidR="000E4E9D" w:rsidRPr="000E4E9D" w:rsidRDefault="000E4E9D" w:rsidP="000E4E9D">
      <w:pPr>
        <w:ind w:left="480" w:hanging="480"/>
        <w:rPr>
          <w:rFonts w:ascii="Courier New" w:hAnsi="Courier New" w:cs="Courier New"/>
          <w:sz w:val="20"/>
          <w:szCs w:val="20"/>
        </w:rPr>
      </w:pPr>
    </w:p>
    <w:p w14:paraId="53B093A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Value</w:t>
      </w:r>
      <w:r w:rsidRPr="000E4E9D">
        <w:rPr>
          <w:rFonts w:ascii="Courier New" w:hAnsi="Courier New" w:cs="Courier New"/>
          <w:sz w:val="20"/>
          <w:szCs w:val="20"/>
        </w:rPr>
        <w:tab/>
      </w:r>
      <w:r w:rsidRPr="000E4E9D">
        <w:rPr>
          <w:rFonts w:ascii="Courier New" w:hAnsi="Courier New" w:cs="Courier New"/>
          <w:sz w:val="20"/>
          <w:szCs w:val="20"/>
        </w:rPr>
        <w:tab/>
        <w:t>Value Label</w:t>
      </w:r>
    </w:p>
    <w:p w14:paraId="381CD41E"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____________________________________________________________________</w:t>
      </w:r>
    </w:p>
    <w:p w14:paraId="45025F0F" w14:textId="77777777" w:rsidR="000E4E9D" w:rsidRPr="000E4E9D" w:rsidRDefault="000E4E9D" w:rsidP="000E4E9D">
      <w:pPr>
        <w:ind w:left="480" w:hanging="480"/>
        <w:rPr>
          <w:rFonts w:ascii="Courier New" w:hAnsi="Courier New" w:cs="Courier New"/>
          <w:sz w:val="20"/>
          <w:szCs w:val="20"/>
        </w:rPr>
      </w:pPr>
    </w:p>
    <w:p w14:paraId="0705AC54"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id</w:t>
      </w:r>
    </w:p>
    <w:p w14:paraId="7FB0B8E0" w14:textId="77777777" w:rsidR="000E4E9D" w:rsidRPr="000E4E9D" w:rsidRDefault="000E4E9D" w:rsidP="000E4E9D">
      <w:pPr>
        <w:rPr>
          <w:rFonts w:ascii="Courier New" w:hAnsi="Courier New" w:cs="Courier New"/>
          <w:sz w:val="20"/>
          <w:szCs w:val="20"/>
        </w:rPr>
      </w:pPr>
    </w:p>
    <w:p w14:paraId="39B1699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version</w:t>
      </w:r>
      <w:r w:rsidRPr="000E4E9D">
        <w:rPr>
          <w:rFonts w:ascii="Courier New" w:hAnsi="Courier New" w:cs="Courier New"/>
          <w:sz w:val="20"/>
          <w:szCs w:val="20"/>
        </w:rPr>
        <w:tab/>
        <w:t>Interview Version</w:t>
      </w:r>
    </w:p>
    <w:p w14:paraId="662C248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t>1</w:t>
      </w:r>
      <w:r w:rsidRPr="000E4E9D">
        <w:rPr>
          <w:rFonts w:ascii="Courier New" w:hAnsi="Courier New" w:cs="Courier New"/>
          <w:sz w:val="20"/>
          <w:szCs w:val="20"/>
        </w:rPr>
        <w:tab/>
        <w:t>Online</w:t>
      </w:r>
    </w:p>
    <w:p w14:paraId="468195F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r>
    </w:p>
    <w:p w14:paraId="74625561"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Zipcode</w:t>
      </w:r>
      <w:r w:rsidRPr="000E4E9D">
        <w:rPr>
          <w:rFonts w:ascii="Courier New" w:hAnsi="Courier New" w:cs="Courier New"/>
          <w:sz w:val="20"/>
          <w:szCs w:val="20"/>
        </w:rPr>
        <w:tab/>
        <w:t xml:space="preserve">Zip code of respondent </w:t>
      </w:r>
    </w:p>
    <w:p w14:paraId="7B725CBA" w14:textId="77777777" w:rsidR="000E4E9D" w:rsidRPr="000E4E9D" w:rsidRDefault="000E4E9D" w:rsidP="000E4E9D">
      <w:pPr>
        <w:ind w:left="480" w:hanging="480"/>
        <w:rPr>
          <w:rFonts w:ascii="Courier New" w:hAnsi="Courier New" w:cs="Courier New"/>
          <w:sz w:val="20"/>
          <w:szCs w:val="20"/>
        </w:rPr>
      </w:pPr>
    </w:p>
    <w:p w14:paraId="6D5C3A63"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county</w:t>
      </w:r>
      <w:r w:rsidRPr="000E4E9D">
        <w:rPr>
          <w:rFonts w:ascii="Courier New" w:hAnsi="Courier New" w:cs="Courier New"/>
          <w:sz w:val="20"/>
          <w:szCs w:val="20"/>
        </w:rPr>
        <w:tab/>
        <w:t xml:space="preserve">S2c. In which California county do you live? </w:t>
      </w:r>
    </w:p>
    <w:p w14:paraId="0638DAAF" w14:textId="77777777" w:rsidR="000E4E9D" w:rsidRPr="000E4E9D" w:rsidRDefault="000E4E9D" w:rsidP="000E4E9D">
      <w:pPr>
        <w:rPr>
          <w:rFonts w:ascii="Courier New" w:hAnsi="Courier New" w:cs="Courier New"/>
          <w:sz w:val="20"/>
          <w:szCs w:val="20"/>
        </w:rPr>
      </w:pPr>
    </w:p>
    <w:p w14:paraId="4E2A22A5" w14:textId="77777777" w:rsidR="000E4E9D" w:rsidRPr="000E4E9D" w:rsidRDefault="000E4E9D" w:rsidP="000E4E9D">
      <w:pPr>
        <w:rPr>
          <w:rFonts w:ascii="Courier New" w:hAnsi="Courier New" w:cs="Courier New"/>
          <w:sz w:val="20"/>
          <w:szCs w:val="20"/>
        </w:rPr>
        <w:sectPr w:rsidR="000E4E9D" w:rsidRPr="000E4E9D" w:rsidSect="000E4E9D">
          <w:headerReference w:type="default" r:id="rId11"/>
          <w:footerReference w:type="default" r:id="rId12"/>
          <w:footnotePr>
            <w:pos w:val="beneathText"/>
          </w:footnotePr>
          <w:pgSz w:w="12240" w:h="15840" w:code="1"/>
          <w:pgMar w:top="1440" w:right="1440" w:bottom="1440" w:left="1440" w:header="720" w:footer="720" w:gutter="0"/>
          <w:cols w:space="720"/>
          <w:docGrid w:linePitch="360"/>
        </w:sectPr>
      </w:pPr>
    </w:p>
    <w:p w14:paraId="4180013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1</w:t>
      </w:r>
      <w:r w:rsidRPr="000E4E9D">
        <w:rPr>
          <w:rFonts w:ascii="Courier New" w:hAnsi="Courier New" w:cs="Courier New"/>
          <w:color w:val="000000"/>
          <w:sz w:val="20"/>
          <w:szCs w:val="20"/>
          <w:lang w:val="es-MX"/>
        </w:rPr>
        <w:tab/>
        <w:t>Alameda</w:t>
      </w:r>
    </w:p>
    <w:p w14:paraId="66BA61D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2</w:t>
      </w:r>
      <w:r w:rsidRPr="000E4E9D">
        <w:rPr>
          <w:rFonts w:ascii="Courier New" w:hAnsi="Courier New" w:cs="Courier New"/>
          <w:color w:val="000000"/>
          <w:sz w:val="20"/>
          <w:szCs w:val="20"/>
          <w:lang w:val="es-MX"/>
        </w:rPr>
        <w:tab/>
        <w:t>Alpine</w:t>
      </w:r>
    </w:p>
    <w:p w14:paraId="1748089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w:t>
      </w:r>
      <w:r w:rsidRPr="000E4E9D">
        <w:rPr>
          <w:rFonts w:ascii="Courier New" w:hAnsi="Courier New" w:cs="Courier New"/>
          <w:color w:val="000000"/>
          <w:sz w:val="20"/>
          <w:szCs w:val="20"/>
          <w:lang w:val="es-MX"/>
        </w:rPr>
        <w:tab/>
        <w:t>Amador</w:t>
      </w:r>
    </w:p>
    <w:p w14:paraId="417E450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w:t>
      </w:r>
      <w:r w:rsidRPr="000E4E9D">
        <w:rPr>
          <w:rFonts w:ascii="Courier New" w:hAnsi="Courier New" w:cs="Courier New"/>
          <w:color w:val="000000"/>
          <w:sz w:val="20"/>
          <w:szCs w:val="20"/>
          <w:lang w:val="es-MX"/>
        </w:rPr>
        <w:tab/>
        <w:t>Butte</w:t>
      </w:r>
    </w:p>
    <w:p w14:paraId="242ACB8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5</w:t>
      </w:r>
      <w:r w:rsidRPr="000E4E9D">
        <w:rPr>
          <w:rFonts w:ascii="Courier New" w:hAnsi="Courier New" w:cs="Courier New"/>
          <w:color w:val="000000"/>
          <w:sz w:val="20"/>
          <w:szCs w:val="20"/>
          <w:lang w:val="es-MX"/>
        </w:rPr>
        <w:tab/>
        <w:t>Calaveras</w:t>
      </w:r>
    </w:p>
    <w:p w14:paraId="18CFA7E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6</w:t>
      </w:r>
      <w:r w:rsidRPr="000E4E9D">
        <w:rPr>
          <w:rFonts w:ascii="Courier New" w:hAnsi="Courier New" w:cs="Courier New"/>
          <w:color w:val="000000"/>
          <w:sz w:val="20"/>
          <w:szCs w:val="20"/>
          <w:lang w:val="es-MX"/>
        </w:rPr>
        <w:tab/>
        <w:t>Colusa</w:t>
      </w:r>
    </w:p>
    <w:p w14:paraId="716A28C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7</w:t>
      </w:r>
      <w:r w:rsidRPr="000E4E9D">
        <w:rPr>
          <w:rFonts w:ascii="Courier New" w:hAnsi="Courier New" w:cs="Courier New"/>
          <w:color w:val="000000"/>
          <w:sz w:val="20"/>
          <w:szCs w:val="20"/>
          <w:lang w:val="es-MX"/>
        </w:rPr>
        <w:tab/>
        <w:t>Contra Costa</w:t>
      </w:r>
    </w:p>
    <w:p w14:paraId="10AB59E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8</w:t>
      </w:r>
      <w:r w:rsidRPr="000E4E9D">
        <w:rPr>
          <w:rFonts w:ascii="Courier New" w:hAnsi="Courier New" w:cs="Courier New"/>
          <w:color w:val="000000"/>
          <w:sz w:val="20"/>
          <w:szCs w:val="20"/>
          <w:lang w:val="es-MX"/>
        </w:rPr>
        <w:tab/>
        <w:t>Del Norte</w:t>
      </w:r>
    </w:p>
    <w:p w14:paraId="18A48CE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9</w:t>
      </w:r>
      <w:r w:rsidRPr="000E4E9D">
        <w:rPr>
          <w:rFonts w:ascii="Courier New" w:hAnsi="Courier New" w:cs="Courier New"/>
          <w:color w:val="000000"/>
          <w:sz w:val="20"/>
          <w:szCs w:val="20"/>
          <w:lang w:val="es-MX"/>
        </w:rPr>
        <w:tab/>
        <w:t>El Dorado</w:t>
      </w:r>
    </w:p>
    <w:p w14:paraId="7BBEEE5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10</w:t>
      </w:r>
      <w:r w:rsidRPr="000E4E9D">
        <w:rPr>
          <w:rFonts w:ascii="Courier New" w:hAnsi="Courier New" w:cs="Courier New"/>
          <w:color w:val="000000"/>
          <w:sz w:val="20"/>
          <w:szCs w:val="20"/>
        </w:rPr>
        <w:tab/>
        <w:t>Fresno</w:t>
      </w:r>
    </w:p>
    <w:p w14:paraId="66CA205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11</w:t>
      </w:r>
      <w:r w:rsidRPr="000E4E9D">
        <w:rPr>
          <w:rFonts w:ascii="Courier New" w:hAnsi="Courier New" w:cs="Courier New"/>
          <w:color w:val="000000"/>
          <w:sz w:val="20"/>
          <w:szCs w:val="20"/>
        </w:rPr>
        <w:tab/>
        <w:t>Glenn</w:t>
      </w:r>
    </w:p>
    <w:p w14:paraId="7347DEB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12</w:t>
      </w:r>
      <w:r w:rsidRPr="000E4E9D">
        <w:rPr>
          <w:rFonts w:ascii="Courier New" w:hAnsi="Courier New" w:cs="Courier New"/>
          <w:color w:val="000000"/>
          <w:sz w:val="20"/>
          <w:szCs w:val="20"/>
        </w:rPr>
        <w:tab/>
        <w:t>Humboldt</w:t>
      </w:r>
    </w:p>
    <w:p w14:paraId="2737A09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13</w:t>
      </w:r>
      <w:r w:rsidRPr="000E4E9D">
        <w:rPr>
          <w:rFonts w:ascii="Courier New" w:hAnsi="Courier New" w:cs="Courier New"/>
          <w:color w:val="000000"/>
          <w:sz w:val="20"/>
          <w:szCs w:val="20"/>
        </w:rPr>
        <w:tab/>
        <w:t>Imperial</w:t>
      </w:r>
    </w:p>
    <w:p w14:paraId="1C17BA3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14</w:t>
      </w:r>
      <w:r w:rsidRPr="000E4E9D">
        <w:rPr>
          <w:rFonts w:ascii="Courier New" w:hAnsi="Courier New" w:cs="Courier New"/>
          <w:color w:val="000000"/>
          <w:sz w:val="20"/>
          <w:szCs w:val="20"/>
        </w:rPr>
        <w:tab/>
        <w:t>Inyo</w:t>
      </w:r>
    </w:p>
    <w:p w14:paraId="554F73C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15</w:t>
      </w:r>
      <w:r w:rsidRPr="000E4E9D">
        <w:rPr>
          <w:rFonts w:ascii="Courier New" w:hAnsi="Courier New" w:cs="Courier New"/>
          <w:color w:val="000000"/>
          <w:sz w:val="20"/>
          <w:szCs w:val="20"/>
        </w:rPr>
        <w:tab/>
        <w:t>Kern</w:t>
      </w:r>
    </w:p>
    <w:p w14:paraId="641A2C3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16</w:t>
      </w:r>
      <w:r w:rsidRPr="000E4E9D">
        <w:rPr>
          <w:rFonts w:ascii="Courier New" w:hAnsi="Courier New" w:cs="Courier New"/>
          <w:color w:val="000000"/>
          <w:sz w:val="20"/>
          <w:szCs w:val="20"/>
        </w:rPr>
        <w:tab/>
        <w:t>Kings</w:t>
      </w:r>
    </w:p>
    <w:p w14:paraId="5B1EB19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17</w:t>
      </w:r>
      <w:r w:rsidRPr="000E4E9D">
        <w:rPr>
          <w:rFonts w:ascii="Courier New" w:hAnsi="Courier New" w:cs="Courier New"/>
          <w:color w:val="000000"/>
          <w:sz w:val="20"/>
          <w:szCs w:val="20"/>
        </w:rPr>
        <w:tab/>
        <w:t xml:space="preserve">Lake </w:t>
      </w:r>
    </w:p>
    <w:p w14:paraId="438FBA8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18</w:t>
      </w:r>
      <w:r w:rsidRPr="000E4E9D">
        <w:rPr>
          <w:rFonts w:ascii="Courier New" w:hAnsi="Courier New" w:cs="Courier New"/>
          <w:color w:val="000000"/>
          <w:sz w:val="20"/>
          <w:szCs w:val="20"/>
        </w:rPr>
        <w:tab/>
        <w:t xml:space="preserve">Lassen </w:t>
      </w:r>
    </w:p>
    <w:p w14:paraId="7BF2E01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19</w:t>
      </w:r>
      <w:r w:rsidRPr="000E4E9D">
        <w:rPr>
          <w:rFonts w:ascii="Courier New" w:hAnsi="Courier New" w:cs="Courier New"/>
          <w:color w:val="000000"/>
          <w:sz w:val="20"/>
          <w:szCs w:val="20"/>
        </w:rPr>
        <w:tab/>
        <w:t xml:space="preserve">Los Angeles </w:t>
      </w:r>
    </w:p>
    <w:p w14:paraId="2F8BF4E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20</w:t>
      </w:r>
      <w:r w:rsidRPr="000E4E9D">
        <w:rPr>
          <w:rFonts w:ascii="Courier New" w:hAnsi="Courier New" w:cs="Courier New"/>
          <w:color w:val="000000"/>
          <w:sz w:val="20"/>
          <w:szCs w:val="20"/>
        </w:rPr>
        <w:tab/>
        <w:t xml:space="preserve">Madera </w:t>
      </w:r>
    </w:p>
    <w:p w14:paraId="273E0E7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21</w:t>
      </w:r>
      <w:r w:rsidRPr="000E4E9D">
        <w:rPr>
          <w:rFonts w:ascii="Courier New" w:hAnsi="Courier New" w:cs="Courier New"/>
          <w:color w:val="000000"/>
          <w:sz w:val="20"/>
          <w:szCs w:val="20"/>
        </w:rPr>
        <w:tab/>
        <w:t xml:space="preserve">Marin </w:t>
      </w:r>
    </w:p>
    <w:p w14:paraId="12BDC3F3"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22</w:t>
      </w:r>
      <w:r w:rsidRPr="000E4E9D">
        <w:rPr>
          <w:rFonts w:ascii="Courier New" w:hAnsi="Courier New" w:cs="Courier New"/>
          <w:color w:val="000000"/>
          <w:sz w:val="20"/>
          <w:szCs w:val="20"/>
        </w:rPr>
        <w:tab/>
        <w:t xml:space="preserve">Mariposa </w:t>
      </w:r>
    </w:p>
    <w:p w14:paraId="1512F72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23</w:t>
      </w:r>
      <w:r w:rsidRPr="000E4E9D">
        <w:rPr>
          <w:rFonts w:ascii="Courier New" w:hAnsi="Courier New" w:cs="Courier New"/>
          <w:color w:val="000000"/>
          <w:sz w:val="20"/>
          <w:szCs w:val="20"/>
        </w:rPr>
        <w:tab/>
        <w:t>Mendocino</w:t>
      </w:r>
    </w:p>
    <w:p w14:paraId="13A05DA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24</w:t>
      </w:r>
      <w:r w:rsidRPr="000E4E9D">
        <w:rPr>
          <w:rFonts w:ascii="Courier New" w:hAnsi="Courier New" w:cs="Courier New"/>
          <w:color w:val="000000"/>
          <w:sz w:val="20"/>
          <w:szCs w:val="20"/>
        </w:rPr>
        <w:tab/>
        <w:t>Merced</w:t>
      </w:r>
    </w:p>
    <w:p w14:paraId="0A3571EA"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25</w:t>
      </w:r>
      <w:r w:rsidRPr="000E4E9D">
        <w:rPr>
          <w:rFonts w:ascii="Courier New" w:hAnsi="Courier New" w:cs="Courier New"/>
          <w:color w:val="000000"/>
          <w:sz w:val="20"/>
          <w:szCs w:val="20"/>
        </w:rPr>
        <w:tab/>
        <w:t>Modoc</w:t>
      </w:r>
    </w:p>
    <w:p w14:paraId="3F5FD1D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26</w:t>
      </w:r>
      <w:r w:rsidRPr="000E4E9D">
        <w:rPr>
          <w:rFonts w:ascii="Courier New" w:hAnsi="Courier New" w:cs="Courier New"/>
          <w:color w:val="000000"/>
          <w:sz w:val="20"/>
          <w:szCs w:val="20"/>
        </w:rPr>
        <w:tab/>
        <w:t>Mono</w:t>
      </w:r>
    </w:p>
    <w:p w14:paraId="5A02B31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27</w:t>
      </w:r>
      <w:r w:rsidRPr="000E4E9D">
        <w:rPr>
          <w:rFonts w:ascii="Courier New" w:hAnsi="Courier New" w:cs="Courier New"/>
          <w:color w:val="000000"/>
          <w:sz w:val="20"/>
          <w:szCs w:val="20"/>
        </w:rPr>
        <w:tab/>
        <w:t>Monterey</w:t>
      </w:r>
    </w:p>
    <w:p w14:paraId="349CA4B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28</w:t>
      </w:r>
      <w:r w:rsidRPr="000E4E9D">
        <w:rPr>
          <w:rFonts w:ascii="Courier New" w:hAnsi="Courier New" w:cs="Courier New"/>
          <w:color w:val="000000"/>
          <w:sz w:val="20"/>
          <w:szCs w:val="20"/>
        </w:rPr>
        <w:tab/>
        <w:t>Napa</w:t>
      </w:r>
    </w:p>
    <w:p w14:paraId="7866C40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29</w:t>
      </w:r>
      <w:r w:rsidRPr="000E4E9D">
        <w:rPr>
          <w:rFonts w:ascii="Courier New" w:hAnsi="Courier New" w:cs="Courier New"/>
          <w:color w:val="000000"/>
          <w:sz w:val="20"/>
          <w:szCs w:val="20"/>
        </w:rPr>
        <w:tab/>
        <w:t>Nevada</w:t>
      </w:r>
    </w:p>
    <w:p w14:paraId="197B6DC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ab/>
      </w:r>
    </w:p>
    <w:p w14:paraId="2F2F435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br w:type="column"/>
      </w:r>
      <w:r w:rsidRPr="000E4E9D">
        <w:rPr>
          <w:rFonts w:ascii="Courier New" w:hAnsi="Courier New" w:cs="Courier New"/>
          <w:color w:val="000000"/>
          <w:sz w:val="20"/>
          <w:szCs w:val="20"/>
        </w:rPr>
        <w:t>30</w:t>
      </w:r>
      <w:r w:rsidRPr="000E4E9D">
        <w:rPr>
          <w:rFonts w:ascii="Courier New" w:hAnsi="Courier New" w:cs="Courier New"/>
          <w:color w:val="000000"/>
          <w:sz w:val="20"/>
          <w:szCs w:val="20"/>
        </w:rPr>
        <w:tab/>
        <w:t>Orange</w:t>
      </w:r>
    </w:p>
    <w:p w14:paraId="4336FE21"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31</w:t>
      </w:r>
      <w:r w:rsidRPr="000E4E9D">
        <w:rPr>
          <w:rFonts w:ascii="Courier New" w:hAnsi="Courier New" w:cs="Courier New"/>
          <w:color w:val="000000"/>
          <w:sz w:val="20"/>
          <w:szCs w:val="20"/>
        </w:rPr>
        <w:tab/>
        <w:t>Placer</w:t>
      </w:r>
    </w:p>
    <w:p w14:paraId="2FC0013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32</w:t>
      </w:r>
      <w:r w:rsidRPr="000E4E9D">
        <w:rPr>
          <w:rFonts w:ascii="Courier New" w:hAnsi="Courier New" w:cs="Courier New"/>
          <w:color w:val="000000"/>
          <w:sz w:val="20"/>
          <w:szCs w:val="20"/>
        </w:rPr>
        <w:tab/>
        <w:t>Plumas</w:t>
      </w:r>
    </w:p>
    <w:p w14:paraId="73FAA06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33</w:t>
      </w:r>
      <w:r w:rsidRPr="000E4E9D">
        <w:rPr>
          <w:rFonts w:ascii="Courier New" w:hAnsi="Courier New" w:cs="Courier New"/>
          <w:color w:val="000000"/>
          <w:sz w:val="20"/>
          <w:szCs w:val="20"/>
        </w:rPr>
        <w:tab/>
        <w:t>Riverside</w:t>
      </w:r>
    </w:p>
    <w:p w14:paraId="70E83C9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34</w:t>
      </w:r>
      <w:r w:rsidRPr="000E4E9D">
        <w:rPr>
          <w:rFonts w:ascii="Courier New" w:hAnsi="Courier New" w:cs="Courier New"/>
          <w:color w:val="000000"/>
          <w:sz w:val="20"/>
          <w:szCs w:val="20"/>
        </w:rPr>
        <w:tab/>
        <w:t>Sacramento</w:t>
      </w:r>
    </w:p>
    <w:p w14:paraId="1869A7CE"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35</w:t>
      </w:r>
      <w:r w:rsidRPr="000E4E9D">
        <w:rPr>
          <w:rFonts w:ascii="Courier New" w:hAnsi="Courier New" w:cs="Courier New"/>
          <w:color w:val="000000"/>
          <w:sz w:val="20"/>
          <w:szCs w:val="20"/>
        </w:rPr>
        <w:tab/>
        <w:t xml:space="preserve">San Benito </w:t>
      </w:r>
    </w:p>
    <w:p w14:paraId="285744C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36</w:t>
      </w:r>
      <w:r w:rsidRPr="000E4E9D">
        <w:rPr>
          <w:rFonts w:ascii="Courier New" w:hAnsi="Courier New" w:cs="Courier New"/>
          <w:color w:val="000000"/>
          <w:sz w:val="20"/>
          <w:szCs w:val="20"/>
          <w:lang w:val="es-MX"/>
        </w:rPr>
        <w:tab/>
        <w:t xml:space="preserve">San Bernardino </w:t>
      </w:r>
    </w:p>
    <w:p w14:paraId="36F76AC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37</w:t>
      </w:r>
      <w:r w:rsidRPr="000E4E9D">
        <w:rPr>
          <w:rFonts w:ascii="Courier New" w:hAnsi="Courier New" w:cs="Courier New"/>
          <w:color w:val="000000"/>
          <w:sz w:val="20"/>
          <w:szCs w:val="20"/>
          <w:lang w:val="es-MX"/>
        </w:rPr>
        <w:tab/>
        <w:t>San Diego</w:t>
      </w:r>
    </w:p>
    <w:p w14:paraId="4CC91DC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38</w:t>
      </w:r>
      <w:r w:rsidRPr="000E4E9D">
        <w:rPr>
          <w:rFonts w:ascii="Courier New" w:hAnsi="Courier New" w:cs="Courier New"/>
          <w:color w:val="000000"/>
          <w:sz w:val="20"/>
          <w:szCs w:val="20"/>
          <w:lang w:val="es-MX"/>
        </w:rPr>
        <w:tab/>
        <w:t>San Francisco</w:t>
      </w:r>
    </w:p>
    <w:p w14:paraId="5A87427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39</w:t>
      </w:r>
      <w:r w:rsidRPr="000E4E9D">
        <w:rPr>
          <w:rFonts w:ascii="Courier New" w:hAnsi="Courier New" w:cs="Courier New"/>
          <w:color w:val="000000"/>
          <w:sz w:val="20"/>
          <w:szCs w:val="20"/>
          <w:lang w:val="es-MX"/>
        </w:rPr>
        <w:tab/>
        <w:t>San Joaquin</w:t>
      </w:r>
    </w:p>
    <w:p w14:paraId="120CADE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40</w:t>
      </w:r>
      <w:r w:rsidRPr="000E4E9D">
        <w:rPr>
          <w:rFonts w:ascii="Courier New" w:hAnsi="Courier New" w:cs="Courier New"/>
          <w:color w:val="000000"/>
          <w:sz w:val="20"/>
          <w:szCs w:val="20"/>
          <w:lang w:val="es-MX"/>
        </w:rPr>
        <w:tab/>
        <w:t>San Luis Obispo</w:t>
      </w:r>
    </w:p>
    <w:p w14:paraId="0B789AB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41</w:t>
      </w:r>
      <w:r w:rsidRPr="000E4E9D">
        <w:rPr>
          <w:rFonts w:ascii="Courier New" w:hAnsi="Courier New" w:cs="Courier New"/>
          <w:color w:val="000000"/>
          <w:sz w:val="20"/>
          <w:szCs w:val="20"/>
          <w:lang w:val="es-MX"/>
        </w:rPr>
        <w:tab/>
        <w:t>San Mateo</w:t>
      </w:r>
    </w:p>
    <w:p w14:paraId="2CD4148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42</w:t>
      </w:r>
      <w:r w:rsidRPr="000E4E9D">
        <w:rPr>
          <w:rFonts w:ascii="Courier New" w:hAnsi="Courier New" w:cs="Courier New"/>
          <w:color w:val="000000"/>
          <w:sz w:val="20"/>
          <w:szCs w:val="20"/>
          <w:lang w:val="es-MX"/>
        </w:rPr>
        <w:tab/>
        <w:t>Santa Barbara</w:t>
      </w:r>
    </w:p>
    <w:p w14:paraId="5F23714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43</w:t>
      </w:r>
      <w:r w:rsidRPr="000E4E9D">
        <w:rPr>
          <w:rFonts w:ascii="Courier New" w:hAnsi="Courier New" w:cs="Courier New"/>
          <w:color w:val="000000"/>
          <w:sz w:val="20"/>
          <w:szCs w:val="20"/>
          <w:lang w:val="es-MX"/>
        </w:rPr>
        <w:tab/>
        <w:t>Santa Clara</w:t>
      </w:r>
    </w:p>
    <w:p w14:paraId="6DBD978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44</w:t>
      </w:r>
      <w:r w:rsidRPr="000E4E9D">
        <w:rPr>
          <w:rFonts w:ascii="Courier New" w:hAnsi="Courier New" w:cs="Courier New"/>
          <w:color w:val="000000"/>
          <w:sz w:val="20"/>
          <w:szCs w:val="20"/>
          <w:lang w:val="es-MX"/>
        </w:rPr>
        <w:tab/>
        <w:t>Santa Cruz</w:t>
      </w:r>
    </w:p>
    <w:p w14:paraId="1D6AA448"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45</w:t>
      </w:r>
      <w:r w:rsidRPr="000E4E9D">
        <w:rPr>
          <w:rFonts w:ascii="Courier New" w:hAnsi="Courier New" w:cs="Courier New"/>
          <w:color w:val="000000"/>
          <w:sz w:val="20"/>
          <w:szCs w:val="20"/>
          <w:lang w:val="es-MX"/>
        </w:rPr>
        <w:tab/>
        <w:t>Shasta</w:t>
      </w:r>
    </w:p>
    <w:p w14:paraId="1F2D256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46</w:t>
      </w:r>
      <w:r w:rsidRPr="000E4E9D">
        <w:rPr>
          <w:rFonts w:ascii="Courier New" w:hAnsi="Courier New" w:cs="Courier New"/>
          <w:color w:val="000000"/>
          <w:sz w:val="20"/>
          <w:szCs w:val="20"/>
          <w:lang w:val="es-MX"/>
        </w:rPr>
        <w:tab/>
        <w:t>Sierra</w:t>
      </w:r>
    </w:p>
    <w:p w14:paraId="22012362"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47</w:t>
      </w:r>
      <w:r w:rsidRPr="000E4E9D">
        <w:rPr>
          <w:rFonts w:ascii="Courier New" w:hAnsi="Courier New" w:cs="Courier New"/>
          <w:color w:val="000000"/>
          <w:sz w:val="20"/>
          <w:szCs w:val="20"/>
          <w:lang w:val="es-MX"/>
        </w:rPr>
        <w:tab/>
        <w:t>Siskiyou</w:t>
      </w:r>
    </w:p>
    <w:p w14:paraId="20B7323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48</w:t>
      </w:r>
      <w:r w:rsidRPr="000E4E9D">
        <w:rPr>
          <w:rFonts w:ascii="Courier New" w:hAnsi="Courier New" w:cs="Courier New"/>
          <w:color w:val="000000"/>
          <w:sz w:val="20"/>
          <w:szCs w:val="20"/>
          <w:lang w:val="es-MX"/>
        </w:rPr>
        <w:tab/>
        <w:t>Solano</w:t>
      </w:r>
    </w:p>
    <w:p w14:paraId="2F0DD94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49</w:t>
      </w:r>
      <w:r w:rsidRPr="000E4E9D">
        <w:rPr>
          <w:rFonts w:ascii="Courier New" w:hAnsi="Courier New" w:cs="Courier New"/>
          <w:color w:val="000000"/>
          <w:sz w:val="20"/>
          <w:szCs w:val="20"/>
          <w:lang w:val="es-MX"/>
        </w:rPr>
        <w:tab/>
        <w:t>Sonoma</w:t>
      </w:r>
    </w:p>
    <w:p w14:paraId="4155FB5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50</w:t>
      </w:r>
      <w:r w:rsidRPr="000E4E9D">
        <w:rPr>
          <w:rFonts w:ascii="Courier New" w:hAnsi="Courier New" w:cs="Courier New"/>
          <w:color w:val="000000"/>
          <w:sz w:val="20"/>
          <w:szCs w:val="20"/>
          <w:lang w:val="es-MX"/>
        </w:rPr>
        <w:tab/>
        <w:t>Stanislaus</w:t>
      </w:r>
    </w:p>
    <w:p w14:paraId="1A993F4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51</w:t>
      </w:r>
      <w:r w:rsidRPr="000E4E9D">
        <w:rPr>
          <w:rFonts w:ascii="Courier New" w:hAnsi="Courier New" w:cs="Courier New"/>
          <w:color w:val="000000"/>
          <w:sz w:val="20"/>
          <w:szCs w:val="20"/>
          <w:lang w:val="es-MX"/>
        </w:rPr>
        <w:tab/>
        <w:t>Sutter</w:t>
      </w:r>
    </w:p>
    <w:p w14:paraId="041D89D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52</w:t>
      </w:r>
      <w:r w:rsidRPr="000E4E9D">
        <w:rPr>
          <w:rFonts w:ascii="Courier New" w:hAnsi="Courier New" w:cs="Courier New"/>
          <w:color w:val="000000"/>
          <w:sz w:val="20"/>
          <w:szCs w:val="20"/>
          <w:lang w:val="es-MX"/>
        </w:rPr>
        <w:tab/>
        <w:t>Tehama</w:t>
      </w:r>
    </w:p>
    <w:p w14:paraId="7C3DF16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53</w:t>
      </w:r>
      <w:r w:rsidRPr="000E4E9D">
        <w:rPr>
          <w:rFonts w:ascii="Courier New" w:hAnsi="Courier New" w:cs="Courier New"/>
          <w:color w:val="000000"/>
          <w:sz w:val="20"/>
          <w:szCs w:val="20"/>
          <w:lang w:val="es-MX"/>
        </w:rPr>
        <w:tab/>
        <w:t>Trinity</w:t>
      </w:r>
    </w:p>
    <w:p w14:paraId="6F6285E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54</w:t>
      </w:r>
      <w:r w:rsidRPr="000E4E9D">
        <w:rPr>
          <w:rFonts w:ascii="Courier New" w:hAnsi="Courier New" w:cs="Courier New"/>
          <w:color w:val="000000"/>
          <w:sz w:val="20"/>
          <w:szCs w:val="20"/>
          <w:lang w:val="es-MX"/>
        </w:rPr>
        <w:tab/>
        <w:t>Tulare</w:t>
      </w:r>
    </w:p>
    <w:p w14:paraId="31B8FE5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55</w:t>
      </w:r>
      <w:r w:rsidRPr="000E4E9D">
        <w:rPr>
          <w:rFonts w:ascii="Courier New" w:hAnsi="Courier New" w:cs="Courier New"/>
          <w:color w:val="000000"/>
          <w:sz w:val="20"/>
          <w:szCs w:val="20"/>
          <w:lang w:val="es-MX"/>
        </w:rPr>
        <w:tab/>
        <w:t xml:space="preserve">Tuolumne </w:t>
      </w:r>
    </w:p>
    <w:p w14:paraId="2102F5D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56</w:t>
      </w:r>
      <w:r w:rsidRPr="000E4E9D">
        <w:rPr>
          <w:rFonts w:ascii="Courier New" w:hAnsi="Courier New" w:cs="Courier New"/>
          <w:color w:val="000000"/>
          <w:sz w:val="20"/>
          <w:szCs w:val="20"/>
          <w:lang w:val="es-MX"/>
        </w:rPr>
        <w:tab/>
        <w:t>Ventura</w:t>
      </w:r>
    </w:p>
    <w:p w14:paraId="099E6B4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57</w:t>
      </w:r>
      <w:r w:rsidRPr="000E4E9D">
        <w:rPr>
          <w:rFonts w:ascii="Courier New" w:hAnsi="Courier New" w:cs="Courier New"/>
          <w:color w:val="000000"/>
          <w:sz w:val="20"/>
          <w:szCs w:val="20"/>
          <w:lang w:val="es-MX"/>
        </w:rPr>
        <w:tab/>
        <w:t xml:space="preserve">Yolo </w:t>
      </w:r>
    </w:p>
    <w:p w14:paraId="1D86A71D" w14:textId="77777777" w:rsidR="000E4E9D" w:rsidRPr="000E4E9D" w:rsidRDefault="000E4E9D" w:rsidP="000E4E9D">
      <w:pPr>
        <w:tabs>
          <w:tab w:val="left" w:pos="1142"/>
        </w:tabs>
        <w:ind w:left="91"/>
        <w:rPr>
          <w:rFonts w:ascii="Courier New" w:hAnsi="Courier New" w:cs="Courier New"/>
          <w:color w:val="000000"/>
          <w:sz w:val="20"/>
          <w:szCs w:val="20"/>
        </w:rPr>
        <w:sectPr w:rsidR="000E4E9D" w:rsidRPr="000E4E9D" w:rsidSect="000E4E9D">
          <w:headerReference w:type="even" r:id="rId13"/>
          <w:headerReference w:type="default" r:id="rId14"/>
          <w:footerReference w:type="even" r:id="rId15"/>
          <w:footerReference w:type="default" r:id="rId16"/>
          <w:type w:val="continuous"/>
          <w:pgSz w:w="12240" w:h="15840"/>
          <w:pgMar w:top="1440" w:right="1440" w:bottom="1440" w:left="1440" w:header="720" w:footer="720" w:gutter="0"/>
          <w:cols w:num="2" w:space="720" w:equalWidth="0">
            <w:col w:w="4320" w:space="720"/>
            <w:col w:w="4320"/>
          </w:cols>
          <w:docGrid w:linePitch="360"/>
        </w:sectPr>
      </w:pPr>
      <w:r w:rsidRPr="000E4E9D">
        <w:rPr>
          <w:rFonts w:ascii="Courier New" w:hAnsi="Courier New" w:cs="Courier New"/>
          <w:color w:val="000000"/>
          <w:sz w:val="20"/>
          <w:szCs w:val="20"/>
        </w:rPr>
        <w:t>58</w:t>
      </w:r>
      <w:r w:rsidRPr="000E4E9D">
        <w:rPr>
          <w:rFonts w:ascii="Courier New" w:hAnsi="Courier New" w:cs="Courier New"/>
          <w:color w:val="000000"/>
          <w:sz w:val="20"/>
          <w:szCs w:val="20"/>
        </w:rPr>
        <w:tab/>
        <w:t>Yuba</w:t>
      </w:r>
    </w:p>
    <w:p w14:paraId="51C5C3F9" w14:textId="77777777" w:rsidR="000E4E9D" w:rsidRPr="000E4E9D" w:rsidRDefault="000E4E9D" w:rsidP="000E4E9D">
      <w:pPr>
        <w:ind w:left="360" w:hanging="360"/>
        <w:rPr>
          <w:rFonts w:ascii="Courier New" w:hAnsi="Courier New" w:cs="Courier New"/>
          <w:sz w:val="20"/>
          <w:szCs w:val="20"/>
        </w:rPr>
      </w:pPr>
      <w:r w:rsidRPr="000E4E9D">
        <w:rPr>
          <w:rFonts w:ascii="Courier New" w:hAnsi="Courier New" w:cs="Courier New"/>
          <w:sz w:val="20"/>
          <w:szCs w:val="20"/>
        </w:rPr>
        <w:lastRenderedPageBreak/>
        <w:t>S3. First, are you a parent, stepparent, or legal guardian of any children 18 or under?</w:t>
      </w:r>
    </w:p>
    <w:p w14:paraId="2AFC0964" w14:textId="77777777" w:rsidR="000E4E9D" w:rsidRPr="000E4E9D" w:rsidRDefault="000E4E9D" w:rsidP="000E4E9D">
      <w:pPr>
        <w:rPr>
          <w:rFonts w:ascii="Courier New" w:hAnsi="Courier New" w:cs="Courier New"/>
          <w:sz w:val="20"/>
          <w:szCs w:val="20"/>
        </w:rPr>
      </w:pPr>
    </w:p>
    <w:p w14:paraId="22010451" w14:textId="77777777" w:rsidR="000E4E9D" w:rsidRPr="000E4E9D" w:rsidRDefault="000E4E9D" w:rsidP="000E4E9D">
      <w:pPr>
        <w:ind w:left="1440"/>
        <w:rPr>
          <w:rFonts w:ascii="Courier New" w:hAnsi="Courier New" w:cs="Courier New"/>
          <w:sz w:val="20"/>
          <w:szCs w:val="20"/>
        </w:rPr>
      </w:pPr>
      <w:r w:rsidRPr="000E4E9D">
        <w:rPr>
          <w:rFonts w:ascii="Courier New" w:hAnsi="Courier New" w:cs="Courier New"/>
          <w:sz w:val="20"/>
          <w:szCs w:val="20"/>
        </w:rPr>
        <w:t>1</w:t>
      </w:r>
      <w:r w:rsidRPr="000E4E9D">
        <w:rPr>
          <w:rFonts w:ascii="Courier New" w:hAnsi="Courier New" w:cs="Courier New"/>
          <w:sz w:val="20"/>
          <w:szCs w:val="20"/>
        </w:rPr>
        <w:tab/>
        <w:t>yes</w:t>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1C0F59BD" w14:textId="77777777" w:rsidR="000E4E9D" w:rsidRPr="000E4E9D" w:rsidRDefault="000E4E9D" w:rsidP="000E4E9D">
      <w:pPr>
        <w:ind w:left="720" w:firstLine="720"/>
        <w:rPr>
          <w:rFonts w:ascii="Courier New" w:hAnsi="Courier New" w:cs="Courier New"/>
          <w:sz w:val="20"/>
          <w:szCs w:val="20"/>
        </w:rPr>
      </w:pPr>
      <w:r w:rsidRPr="000E4E9D">
        <w:rPr>
          <w:rFonts w:ascii="Courier New" w:hAnsi="Courier New" w:cs="Courier New"/>
          <w:sz w:val="20"/>
          <w:szCs w:val="20"/>
        </w:rPr>
        <w:t>2</w:t>
      </w:r>
      <w:r w:rsidRPr="000E4E9D">
        <w:rPr>
          <w:rFonts w:ascii="Courier New" w:hAnsi="Courier New" w:cs="Courier New"/>
          <w:sz w:val="20"/>
          <w:szCs w:val="20"/>
        </w:rPr>
        <w:tab/>
        <w:t>no</w:t>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13F277FC" w14:textId="77777777" w:rsidR="000E4E9D" w:rsidRPr="000E4E9D" w:rsidRDefault="000E4E9D" w:rsidP="000E4E9D">
      <w:pPr>
        <w:ind w:left="720" w:firstLine="720"/>
        <w:rPr>
          <w:rFonts w:ascii="Courier New" w:hAnsi="Courier New" w:cs="Courier New"/>
          <w:sz w:val="20"/>
          <w:szCs w:val="20"/>
        </w:rPr>
      </w:pPr>
      <w:r w:rsidRPr="000E4E9D">
        <w:rPr>
          <w:rFonts w:ascii="Courier New" w:hAnsi="Courier New" w:cs="Courier New"/>
          <w:sz w:val="20"/>
          <w:szCs w:val="20"/>
        </w:rPr>
        <w:t>9</w:t>
      </w:r>
      <w:r w:rsidRPr="000E4E9D">
        <w:rPr>
          <w:rFonts w:ascii="Courier New" w:hAnsi="Courier New" w:cs="Courier New"/>
          <w:sz w:val="20"/>
          <w:szCs w:val="20"/>
        </w:rPr>
        <w:tab/>
        <w:t>(vol) don’t know/refuse</w:t>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320BC918" w14:textId="72F22BC5" w:rsidR="00766F95" w:rsidRPr="000E4E9D" w:rsidRDefault="00491000" w:rsidP="000E4E9D">
      <w:pPr>
        <w:rPr>
          <w:rFonts w:ascii="Courier New" w:hAnsi="Courier New" w:cs="Courier New"/>
          <w:color w:val="FF0000"/>
          <w:sz w:val="20"/>
          <w:szCs w:val="20"/>
        </w:rPr>
      </w:pPr>
      <w:r>
        <w:rPr>
          <w:rFonts w:ascii="Courier New" w:hAnsi="Courier New" w:cs="Courier New"/>
          <w:sz w:val="20"/>
          <w:szCs w:val="20"/>
        </w:rPr>
        <w:t xml:space="preserve">1. </w:t>
      </w:r>
      <w:r w:rsidR="00766F95" w:rsidRPr="000E4E9D">
        <w:rPr>
          <w:rFonts w:ascii="Courier New" w:hAnsi="Courier New" w:cs="Courier New"/>
          <w:sz w:val="20"/>
          <w:szCs w:val="20"/>
        </w:rPr>
        <w:t xml:space="preserve">First, thinking about the state as a whole, what do you think is the most important issue facing people in California today? </w:t>
      </w:r>
    </w:p>
    <w:p w14:paraId="092E7876" w14:textId="77777777" w:rsidR="00766F95" w:rsidRPr="000E4E9D" w:rsidRDefault="00766F95" w:rsidP="00766F95">
      <w:pPr>
        <w:pStyle w:val="0-Basic"/>
        <w:rPr>
          <w:rFonts w:ascii="Courier New" w:eastAsiaTheme="minorHAnsi" w:hAnsi="Courier New" w:cs="Courier New"/>
          <w:color w:val="auto"/>
          <w:sz w:val="20"/>
          <w:szCs w:val="20"/>
          <w:lang w:val="en-GB" w:eastAsia="en-GB"/>
        </w:rPr>
      </w:pPr>
    </w:p>
    <w:p w14:paraId="5EA241C0" w14:textId="77777777" w:rsidR="00A955E3" w:rsidRPr="000E4E9D" w:rsidRDefault="00A955E3" w:rsidP="00A955E3">
      <w:pPr>
        <w:pStyle w:val="0-Basic"/>
        <w:rPr>
          <w:rFonts w:ascii="Courier New" w:hAnsi="Courier New" w:cs="Courier New"/>
          <w:color w:val="FF0000"/>
          <w:sz w:val="20"/>
          <w:szCs w:val="20"/>
        </w:rPr>
      </w:pPr>
      <w:r w:rsidRPr="000E4E9D">
        <w:rPr>
          <w:rFonts w:ascii="Courier New" w:hAnsi="Courier New" w:cs="Courier New"/>
          <w:b/>
          <w:bCs/>
          <w:sz w:val="20"/>
          <w:szCs w:val="20"/>
        </w:rPr>
        <w:t>[RANDOMIZE RESPONSE OPTIONS AND RECORD THE ORDER]</w:t>
      </w:r>
      <w:r w:rsidRPr="000E4E9D">
        <w:rPr>
          <w:rFonts w:ascii="Courier New" w:hAnsi="Courier New" w:cs="Courier New"/>
          <w:sz w:val="20"/>
          <w:szCs w:val="20"/>
        </w:rPr>
        <w:t xml:space="preserve"> </w:t>
      </w:r>
    </w:p>
    <w:p w14:paraId="11C15505" w14:textId="77777777" w:rsidR="00A955E3" w:rsidRPr="000E4E9D" w:rsidRDefault="00A955E3" w:rsidP="00A955E3">
      <w:pPr>
        <w:pStyle w:val="0-Basic"/>
        <w:rPr>
          <w:rFonts w:ascii="Courier New" w:hAnsi="Courier New" w:cs="Courier New"/>
          <w:sz w:val="20"/>
          <w:szCs w:val="20"/>
        </w:rPr>
      </w:pPr>
    </w:p>
    <w:p w14:paraId="7E1EB5D0" w14:textId="43D4D71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39</w:t>
      </w:r>
      <w:r w:rsidR="00491000">
        <w:rPr>
          <w:rFonts w:ascii="Courier New" w:hAnsi="Courier New" w:cs="Courier New"/>
          <w:sz w:val="20"/>
          <w:szCs w:val="20"/>
          <w:lang w:val="en-GB"/>
        </w:rPr>
        <w:tab/>
      </w:r>
      <w:r w:rsidRPr="000E4E9D">
        <w:rPr>
          <w:rFonts w:ascii="Courier New" w:hAnsi="Courier New" w:cs="Courier New"/>
          <w:sz w:val="20"/>
          <w:szCs w:val="20"/>
          <w:lang w:val="en-GB"/>
        </w:rPr>
        <w:t xml:space="preserve">cost of living, inflation </w:t>
      </w:r>
    </w:p>
    <w:p w14:paraId="7B31F18F" w14:textId="43844195"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w:t>
      </w:r>
      <w:r w:rsidR="00491000">
        <w:rPr>
          <w:rFonts w:ascii="Courier New" w:hAnsi="Courier New" w:cs="Courier New"/>
          <w:sz w:val="20"/>
          <w:szCs w:val="20"/>
          <w:lang w:val="en-GB"/>
        </w:rPr>
        <w:tab/>
      </w:r>
      <w:r w:rsidRPr="000E4E9D">
        <w:rPr>
          <w:rFonts w:ascii="Courier New" w:hAnsi="Courier New" w:cs="Courier New"/>
          <w:sz w:val="20"/>
          <w:szCs w:val="20"/>
          <w:lang w:val="en-GB"/>
        </w:rPr>
        <w:t>crime</w:t>
      </w:r>
    </w:p>
    <w:p w14:paraId="460CE4AC" w14:textId="574D08D0"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w:t>
      </w:r>
      <w:r w:rsidR="00491000">
        <w:rPr>
          <w:rFonts w:ascii="Courier New" w:hAnsi="Courier New" w:cs="Courier New"/>
          <w:sz w:val="20"/>
          <w:szCs w:val="20"/>
          <w:lang w:val="en-GB"/>
        </w:rPr>
        <w:tab/>
      </w:r>
      <w:r w:rsidRPr="000E4E9D">
        <w:rPr>
          <w:rFonts w:ascii="Courier New" w:hAnsi="Courier New" w:cs="Courier New"/>
          <w:sz w:val="20"/>
          <w:szCs w:val="20"/>
          <w:lang w:val="en-GB"/>
        </w:rPr>
        <w:t>economy, jobs, unemployment</w:t>
      </w:r>
    </w:p>
    <w:p w14:paraId="77AD7FB6" w14:textId="6899B34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5</w:t>
      </w:r>
      <w:r w:rsidR="00491000">
        <w:rPr>
          <w:rFonts w:ascii="Courier New" w:hAnsi="Courier New" w:cs="Courier New"/>
          <w:sz w:val="20"/>
          <w:szCs w:val="20"/>
          <w:lang w:val="en-GB"/>
        </w:rPr>
        <w:tab/>
      </w:r>
      <w:r w:rsidRPr="000E4E9D">
        <w:rPr>
          <w:rFonts w:ascii="Courier New" w:hAnsi="Courier New" w:cs="Courier New"/>
          <w:sz w:val="20"/>
          <w:szCs w:val="20"/>
          <w:lang w:val="en-GB"/>
        </w:rPr>
        <w:t>education, schools, teachers</w:t>
      </w:r>
    </w:p>
    <w:p w14:paraId="5609522A" w14:textId="2BB0537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7</w:t>
      </w:r>
      <w:r w:rsidR="00491000">
        <w:rPr>
          <w:rFonts w:ascii="Courier New" w:hAnsi="Courier New" w:cs="Courier New"/>
          <w:sz w:val="20"/>
          <w:szCs w:val="20"/>
          <w:lang w:val="en-GB"/>
        </w:rPr>
        <w:tab/>
      </w:r>
      <w:r w:rsidRPr="000E4E9D">
        <w:rPr>
          <w:rFonts w:ascii="Courier New" w:hAnsi="Courier New" w:cs="Courier New"/>
          <w:sz w:val="20"/>
          <w:szCs w:val="20"/>
          <w:lang w:val="en-GB"/>
        </w:rPr>
        <w:t>environment, pollution, global warming</w:t>
      </w:r>
    </w:p>
    <w:p w14:paraId="3EA20893" w14:textId="48F2C94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10</w:t>
      </w:r>
      <w:r w:rsidR="00491000">
        <w:rPr>
          <w:rFonts w:ascii="Courier New" w:hAnsi="Courier New" w:cs="Courier New"/>
          <w:sz w:val="20"/>
          <w:szCs w:val="20"/>
          <w:lang w:val="en-GB"/>
        </w:rPr>
        <w:tab/>
      </w:r>
      <w:r w:rsidRPr="000E4E9D">
        <w:rPr>
          <w:rFonts w:ascii="Courier New" w:hAnsi="Courier New" w:cs="Courier New"/>
          <w:sz w:val="20"/>
          <w:szCs w:val="20"/>
          <w:lang w:val="en-GB"/>
        </w:rPr>
        <w:t>government in general, problems with elected officials, political parties</w:t>
      </w:r>
    </w:p>
    <w:p w14:paraId="692FB7C8" w14:textId="014814C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14</w:t>
      </w:r>
      <w:r w:rsidR="00491000">
        <w:rPr>
          <w:rFonts w:ascii="Courier New" w:hAnsi="Courier New" w:cs="Courier New"/>
          <w:sz w:val="20"/>
          <w:szCs w:val="20"/>
          <w:lang w:val="en-GB"/>
        </w:rPr>
        <w:tab/>
      </w:r>
      <w:r w:rsidRPr="000E4E9D">
        <w:rPr>
          <w:rFonts w:ascii="Courier New" w:hAnsi="Courier New" w:cs="Courier New"/>
          <w:sz w:val="20"/>
          <w:szCs w:val="20"/>
          <w:lang w:val="en-GB"/>
        </w:rPr>
        <w:t>health care, health insurance, health costs, prescription drug costs, Affordable Care Act</w:t>
      </w:r>
    </w:p>
    <w:p w14:paraId="66AA5F53" w14:textId="0043069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15</w:t>
      </w:r>
      <w:r w:rsidR="00491000">
        <w:rPr>
          <w:rFonts w:ascii="Courier New" w:hAnsi="Courier New" w:cs="Courier New"/>
          <w:sz w:val="20"/>
          <w:szCs w:val="20"/>
          <w:lang w:val="en-GB"/>
        </w:rPr>
        <w:tab/>
      </w:r>
      <w:r w:rsidRPr="000E4E9D">
        <w:rPr>
          <w:rFonts w:ascii="Courier New" w:hAnsi="Courier New" w:cs="Courier New"/>
          <w:sz w:val="20"/>
          <w:szCs w:val="20"/>
          <w:lang w:val="en-GB"/>
        </w:rPr>
        <w:t>homelessness</w:t>
      </w:r>
    </w:p>
    <w:p w14:paraId="3117F408" w14:textId="69F46FA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16</w:t>
      </w:r>
      <w:r w:rsidR="00491000">
        <w:rPr>
          <w:rFonts w:ascii="Courier New" w:hAnsi="Courier New" w:cs="Courier New"/>
          <w:sz w:val="20"/>
          <w:szCs w:val="20"/>
          <w:lang w:val="en-GB"/>
        </w:rPr>
        <w:tab/>
      </w:r>
      <w:r w:rsidRPr="000E4E9D">
        <w:rPr>
          <w:rFonts w:ascii="Courier New" w:hAnsi="Courier New" w:cs="Courier New"/>
          <w:sz w:val="20"/>
          <w:szCs w:val="20"/>
          <w:lang w:val="en-GB"/>
        </w:rPr>
        <w:t>housing costs, housing availability, subprime housing crisis</w:t>
      </w:r>
    </w:p>
    <w:p w14:paraId="7EF99A90" w14:textId="71D20403"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17</w:t>
      </w:r>
      <w:r w:rsidR="00491000">
        <w:rPr>
          <w:rFonts w:ascii="Courier New" w:hAnsi="Courier New" w:cs="Courier New"/>
          <w:sz w:val="20"/>
          <w:szCs w:val="20"/>
          <w:lang w:val="en-GB"/>
        </w:rPr>
        <w:tab/>
      </w:r>
      <w:r w:rsidRPr="000E4E9D">
        <w:rPr>
          <w:rFonts w:ascii="Courier New" w:hAnsi="Courier New" w:cs="Courier New"/>
          <w:sz w:val="20"/>
          <w:szCs w:val="20"/>
          <w:lang w:val="en-GB"/>
        </w:rPr>
        <w:t>immigration</w:t>
      </w:r>
    </w:p>
    <w:p w14:paraId="48AB8757" w14:textId="55EB8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30</w:t>
      </w:r>
      <w:r w:rsidR="00491000">
        <w:rPr>
          <w:rFonts w:ascii="Courier New" w:hAnsi="Courier New" w:cs="Courier New"/>
          <w:sz w:val="20"/>
          <w:szCs w:val="20"/>
          <w:lang w:val="en-GB"/>
        </w:rPr>
        <w:tab/>
      </w:r>
      <w:r w:rsidRPr="000E4E9D">
        <w:rPr>
          <w:rFonts w:ascii="Courier New" w:hAnsi="Courier New" w:cs="Courier New"/>
          <w:sz w:val="20"/>
          <w:szCs w:val="20"/>
          <w:lang w:val="en-GB"/>
        </w:rPr>
        <w:t xml:space="preserve"> state budget, deficit, taxes, state spending</w:t>
      </w:r>
    </w:p>
    <w:p w14:paraId="7773E659" w14:textId="5F12A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44</w:t>
      </w:r>
      <w:r w:rsidR="00491000">
        <w:rPr>
          <w:rFonts w:ascii="Courier New" w:hAnsi="Courier New" w:cs="Courier New"/>
          <w:sz w:val="20"/>
          <w:szCs w:val="20"/>
          <w:lang w:val="en-GB"/>
        </w:rPr>
        <w:tab/>
      </w:r>
      <w:r w:rsidRPr="000E4E9D">
        <w:rPr>
          <w:rFonts w:ascii="Courier New" w:hAnsi="Courier New" w:cs="Courier New"/>
          <w:sz w:val="20"/>
          <w:szCs w:val="20"/>
          <w:lang w:val="en-GB"/>
        </w:rPr>
        <w:t>threats to democracy or political extremism</w:t>
      </w:r>
    </w:p>
    <w:p w14:paraId="3458EB0E" w14:textId="4FD2A0A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34</w:t>
      </w:r>
      <w:r w:rsidR="00491000">
        <w:rPr>
          <w:rFonts w:ascii="Courier New" w:hAnsi="Courier New" w:cs="Courier New"/>
          <w:sz w:val="20"/>
          <w:szCs w:val="20"/>
          <w:lang w:val="en-GB"/>
        </w:rPr>
        <w:tab/>
      </w:r>
      <w:r w:rsidRPr="000E4E9D">
        <w:rPr>
          <w:rFonts w:ascii="Courier New" w:hAnsi="Courier New" w:cs="Courier New"/>
          <w:sz w:val="20"/>
          <w:szCs w:val="20"/>
          <w:lang w:val="en-GB"/>
        </w:rPr>
        <w:t>water, water quality, water availability, drought</w:t>
      </w:r>
    </w:p>
    <w:p w14:paraId="523E4257" w14:textId="324F43DF"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37</w:t>
      </w:r>
      <w:r w:rsidR="00491000">
        <w:rPr>
          <w:rFonts w:ascii="Courier New" w:hAnsi="Courier New" w:cs="Courier New"/>
          <w:sz w:val="20"/>
          <w:szCs w:val="20"/>
          <w:lang w:val="en-GB"/>
        </w:rPr>
        <w:tab/>
      </w:r>
      <w:r w:rsidRPr="000E4E9D">
        <w:rPr>
          <w:rFonts w:ascii="Courier New" w:hAnsi="Courier New" w:cs="Courier New"/>
          <w:sz w:val="20"/>
          <w:szCs w:val="20"/>
          <w:lang w:val="en-GB"/>
        </w:rPr>
        <w:t>wildfires, fires</w:t>
      </w:r>
    </w:p>
    <w:p w14:paraId="3DA8B595" w14:textId="77777777" w:rsidR="00A955E3" w:rsidRPr="000E4E9D" w:rsidRDefault="00A955E3" w:rsidP="00A955E3">
      <w:pPr>
        <w:pStyle w:val="0-Basic"/>
        <w:rPr>
          <w:rFonts w:ascii="Courier New" w:hAnsi="Courier New" w:cs="Courier New"/>
          <w:sz w:val="20"/>
          <w:szCs w:val="20"/>
          <w:lang w:val="en-GB"/>
        </w:rPr>
      </w:pPr>
    </w:p>
    <w:p w14:paraId="5FDBEA69" w14:textId="77777777" w:rsidR="00A955E3" w:rsidRPr="000E4E9D" w:rsidRDefault="00A955E3" w:rsidP="00491000">
      <w:pPr>
        <w:pStyle w:val="CommentText"/>
        <w:ind w:left="720"/>
        <w:rPr>
          <w:rFonts w:ascii="Courier New" w:hAnsi="Courier New" w:cs="Courier New"/>
          <w:b/>
          <w:bCs/>
        </w:rPr>
      </w:pPr>
      <w:r w:rsidRPr="000E4E9D">
        <w:rPr>
          <w:rFonts w:ascii="Courier New" w:hAnsi="Courier New" w:cs="Courier New"/>
          <w:b/>
          <w:bCs/>
        </w:rPr>
        <w:t xml:space="preserve">SCRIPTER: If the respondent still refuses, then show these answer options: </w:t>
      </w:r>
    </w:p>
    <w:p w14:paraId="12BC9C8F" w14:textId="77777777" w:rsidR="00A955E3" w:rsidRPr="000E4E9D" w:rsidRDefault="00A955E3" w:rsidP="00491000">
      <w:pPr>
        <w:ind w:left="720"/>
        <w:rPr>
          <w:rFonts w:ascii="Courier New" w:hAnsi="Courier New" w:cs="Courier New"/>
          <w:sz w:val="20"/>
          <w:szCs w:val="20"/>
          <w:lang w:val="en-US"/>
        </w:rPr>
      </w:pPr>
    </w:p>
    <w:p w14:paraId="4A2B644D" w14:textId="1143B976" w:rsidR="009747C7" w:rsidRPr="000E4E9D" w:rsidRDefault="00A955E3" w:rsidP="00491000">
      <w:pPr>
        <w:ind w:left="720"/>
        <w:rPr>
          <w:rFonts w:ascii="Courier New" w:hAnsi="Courier New" w:cs="Courier New"/>
          <w:sz w:val="20"/>
          <w:szCs w:val="20"/>
        </w:rPr>
      </w:pPr>
      <w:r w:rsidRPr="000E4E9D">
        <w:rPr>
          <w:rFonts w:ascii="Courier New" w:hAnsi="Courier New" w:cs="Courier New"/>
          <w:sz w:val="20"/>
          <w:szCs w:val="20"/>
          <w:lang w:val="en-US"/>
        </w:rPr>
        <w:t>97</w:t>
      </w:r>
      <w:r w:rsidR="00491000">
        <w:rPr>
          <w:rFonts w:ascii="Courier New" w:hAnsi="Courier New" w:cs="Courier New"/>
          <w:sz w:val="20"/>
          <w:szCs w:val="20"/>
          <w:lang w:val="en-US"/>
        </w:rPr>
        <w:tab/>
      </w:r>
      <w:r w:rsidRPr="000E4E9D">
        <w:rPr>
          <w:rFonts w:ascii="Courier New" w:hAnsi="Courier New" w:cs="Courier New"/>
          <w:sz w:val="20"/>
          <w:szCs w:val="20"/>
          <w:lang w:val="en-US"/>
        </w:rPr>
        <w:t xml:space="preserve">other (specify) </w:t>
      </w:r>
      <w:r w:rsidRPr="000E4E9D">
        <w:rPr>
          <w:rFonts w:ascii="Courier New" w:eastAsia="Times New Roman" w:hAnsi="Courier New" w:cs="Courier New"/>
          <w:b/>
          <w:bCs/>
          <w:color w:val="000000"/>
          <w:sz w:val="20"/>
          <w:szCs w:val="20"/>
        </w:rPr>
        <w:t>only show if refused]</w:t>
      </w:r>
      <w:r w:rsidRPr="000E4E9D">
        <w:rPr>
          <w:rFonts w:ascii="Courier New" w:hAnsi="Courier New" w:cs="Courier New"/>
          <w:sz w:val="20"/>
          <w:szCs w:val="20"/>
          <w:lang w:val="en-US"/>
        </w:rPr>
        <w:t>98</w:t>
      </w:r>
      <w:r w:rsidR="00491000">
        <w:rPr>
          <w:rFonts w:ascii="Courier New" w:hAnsi="Courier New" w:cs="Courier New"/>
          <w:sz w:val="20"/>
          <w:szCs w:val="20"/>
          <w:lang w:val="en-US"/>
        </w:rPr>
        <w:tab/>
      </w:r>
      <w:r w:rsidRPr="000E4E9D">
        <w:rPr>
          <w:rFonts w:ascii="Courier New" w:hAnsi="Courier New" w:cs="Courier New"/>
          <w:sz w:val="20"/>
          <w:szCs w:val="20"/>
          <w:lang w:val="en-US"/>
        </w:rPr>
        <w:t xml:space="preserve">don’t know </w:t>
      </w:r>
      <w:r w:rsidRPr="000E4E9D">
        <w:rPr>
          <w:rFonts w:ascii="Courier New" w:eastAsia="Times New Roman" w:hAnsi="Courier New" w:cs="Courier New"/>
          <w:b/>
          <w:bCs/>
          <w:color w:val="000000"/>
          <w:sz w:val="20"/>
          <w:szCs w:val="20"/>
        </w:rPr>
        <w:t>only show if refused]</w:t>
      </w:r>
      <w:r w:rsidRPr="000E4E9D">
        <w:rPr>
          <w:rFonts w:ascii="Courier New" w:hAnsi="Courier New" w:cs="Courier New"/>
          <w:sz w:val="20"/>
          <w:szCs w:val="20"/>
        </w:rPr>
        <w:t>99</w:t>
      </w:r>
      <w:r w:rsidR="00491000">
        <w:rPr>
          <w:rFonts w:ascii="Courier New" w:hAnsi="Courier New" w:cs="Courier New"/>
          <w:sz w:val="20"/>
          <w:szCs w:val="20"/>
        </w:rPr>
        <w:tab/>
      </w:r>
      <w:r w:rsidRPr="000E4E9D">
        <w:rPr>
          <w:rFonts w:ascii="Courier New" w:hAnsi="Courier New" w:cs="Courier New"/>
          <w:sz w:val="20"/>
          <w:szCs w:val="20"/>
        </w:rPr>
        <w:t>prefer not to answer</w:t>
      </w:r>
    </w:p>
    <w:p w14:paraId="57CCA151" w14:textId="77777777" w:rsidR="00BD0669" w:rsidRPr="000E4E9D" w:rsidRDefault="00BD0669" w:rsidP="009747C7">
      <w:pPr>
        <w:pStyle w:val="0-Basic"/>
        <w:rPr>
          <w:rFonts w:ascii="Courier New" w:hAnsi="Courier New" w:cs="Courier New"/>
          <w:sz w:val="20"/>
          <w:szCs w:val="20"/>
        </w:rPr>
      </w:pPr>
    </w:p>
    <w:p w14:paraId="54B3DA02" w14:textId="68B0EDDE" w:rsidR="00D03E48" w:rsidRPr="000E4E9D" w:rsidRDefault="00491000" w:rsidP="00395F3D">
      <w:pPr>
        <w:pStyle w:val="0-Basic"/>
        <w:ind w:left="360" w:hanging="360"/>
        <w:rPr>
          <w:rFonts w:ascii="Courier New" w:hAnsi="Courier New" w:cs="Courier New"/>
          <w:color w:val="FF0000"/>
          <w:sz w:val="20"/>
          <w:szCs w:val="20"/>
        </w:rPr>
      </w:pPr>
      <w:r>
        <w:rPr>
          <w:rFonts w:ascii="Courier New" w:hAnsi="Courier New" w:cs="Courier New"/>
          <w:sz w:val="20"/>
          <w:szCs w:val="20"/>
        </w:rPr>
        <w:t xml:space="preserve">2. </w:t>
      </w:r>
      <w:r w:rsidR="00D03E48" w:rsidRPr="000E4E9D">
        <w:rPr>
          <w:rFonts w:ascii="Courier New" w:hAnsi="Courier New" w:cs="Courier New"/>
          <w:sz w:val="20"/>
          <w:szCs w:val="20"/>
        </w:rPr>
        <w:t xml:space="preserve">Overall, do you approve or disapprove of the way that Gavin Newsom is handling his job as governor of California? </w:t>
      </w:r>
    </w:p>
    <w:p w14:paraId="12BF5A71" w14:textId="77777777" w:rsidR="00D03E48" w:rsidRPr="000E4E9D" w:rsidRDefault="00D03E48" w:rsidP="00D03E48">
      <w:pPr>
        <w:pStyle w:val="0-Basic"/>
        <w:rPr>
          <w:rFonts w:ascii="Courier New" w:hAnsi="Courier New" w:cs="Courier New"/>
          <w:sz w:val="20"/>
          <w:szCs w:val="20"/>
        </w:rPr>
      </w:pPr>
    </w:p>
    <w:p w14:paraId="51FD611D" w14:textId="4D79ABCD" w:rsidR="00D03E48" w:rsidRPr="000E4E9D"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491000">
        <w:rPr>
          <w:rFonts w:ascii="Courier New" w:hAnsi="Courier New" w:cs="Courier New"/>
          <w:sz w:val="20"/>
          <w:szCs w:val="20"/>
        </w:rPr>
        <w:tab/>
      </w:r>
      <w:r w:rsidR="005F204D" w:rsidRPr="000E4E9D">
        <w:rPr>
          <w:rFonts w:ascii="Courier New" w:hAnsi="Courier New" w:cs="Courier New"/>
          <w:sz w:val="20"/>
          <w:szCs w:val="20"/>
        </w:rPr>
        <w:t>a</w:t>
      </w:r>
      <w:r w:rsidRPr="000E4E9D">
        <w:rPr>
          <w:rFonts w:ascii="Courier New" w:hAnsi="Courier New" w:cs="Courier New"/>
          <w:sz w:val="20"/>
          <w:szCs w:val="20"/>
        </w:rPr>
        <w:t>pprove</w:t>
      </w:r>
    </w:p>
    <w:p w14:paraId="421D43A1" w14:textId="216B69A1" w:rsidR="00E017F7"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2</w:t>
      </w:r>
      <w:r w:rsidR="00491000">
        <w:rPr>
          <w:rFonts w:ascii="Courier New" w:hAnsi="Courier New" w:cs="Courier New"/>
          <w:sz w:val="20"/>
          <w:szCs w:val="20"/>
        </w:rPr>
        <w:tab/>
      </w:r>
      <w:r w:rsidR="005F204D" w:rsidRPr="000E4E9D">
        <w:rPr>
          <w:rFonts w:ascii="Courier New" w:hAnsi="Courier New" w:cs="Courier New"/>
          <w:sz w:val="20"/>
          <w:szCs w:val="20"/>
        </w:rPr>
        <w:t>d</w:t>
      </w:r>
      <w:r w:rsidRPr="000E4E9D">
        <w:rPr>
          <w:rFonts w:ascii="Courier New" w:hAnsi="Courier New" w:cs="Courier New"/>
          <w:sz w:val="20"/>
          <w:szCs w:val="20"/>
        </w:rPr>
        <w:t>isapprove</w:t>
      </w:r>
    </w:p>
    <w:p w14:paraId="10308A8D" w14:textId="77777777" w:rsidR="000C7BDC" w:rsidRPr="005D05C7" w:rsidRDefault="000C7BDC" w:rsidP="000C7BD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1401040" w14:textId="77777777" w:rsidR="000C7BDC" w:rsidRPr="000C7BDC" w:rsidRDefault="000C7BDC" w:rsidP="000C7BD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7FB19E4" w14:textId="017DC913" w:rsidR="00E017F7" w:rsidRPr="000E4E9D" w:rsidRDefault="00E017F7" w:rsidP="00E017F7">
      <w:pPr>
        <w:pStyle w:val="0-Basic"/>
        <w:rPr>
          <w:rFonts w:ascii="Courier New" w:hAnsi="Courier New" w:cs="Courier New"/>
          <w:sz w:val="20"/>
          <w:szCs w:val="20"/>
        </w:rPr>
      </w:pPr>
    </w:p>
    <w:p w14:paraId="61317CF6" w14:textId="77777777" w:rsidR="00EA195C" w:rsidRDefault="00395F3D" w:rsidP="00EA195C">
      <w:pPr>
        <w:ind w:left="360" w:hanging="360"/>
        <w:rPr>
          <w:rFonts w:ascii="Courier New" w:hAnsi="Courier New" w:cs="Courier New"/>
          <w:sz w:val="20"/>
          <w:szCs w:val="20"/>
        </w:rPr>
      </w:pPr>
      <w:r>
        <w:rPr>
          <w:rFonts w:ascii="Courier New" w:hAnsi="Courier New" w:cs="Courier New"/>
          <w:sz w:val="20"/>
          <w:szCs w:val="20"/>
        </w:rPr>
        <w:t xml:space="preserve">3. </w:t>
      </w:r>
      <w:r w:rsidR="00D03E48" w:rsidRPr="000E4E9D">
        <w:rPr>
          <w:rFonts w:ascii="Courier New" w:hAnsi="Courier New" w:cs="Courier New"/>
          <w:sz w:val="20"/>
          <w:szCs w:val="20"/>
        </w:rPr>
        <w:t xml:space="preserve">Overall, do you approve or disapprove of the way that the California Legislature is handling its job? </w:t>
      </w:r>
    </w:p>
    <w:p w14:paraId="3C667AE3" w14:textId="77777777" w:rsidR="00EA195C" w:rsidRDefault="00EA195C" w:rsidP="00EA195C">
      <w:pPr>
        <w:ind w:left="360" w:hanging="360"/>
        <w:rPr>
          <w:rFonts w:ascii="Courier New" w:hAnsi="Courier New" w:cs="Courier New"/>
          <w:sz w:val="20"/>
          <w:szCs w:val="20"/>
        </w:rPr>
      </w:pPr>
    </w:p>
    <w:p w14:paraId="5B5C2562" w14:textId="1D4E5577" w:rsidR="00EA195C" w:rsidRPr="000E4E9D" w:rsidRDefault="00EA195C" w:rsidP="00EA195C">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7912F93D" w14:textId="77777777"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67F094CA"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388FE80"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FFE61A" w14:textId="77777777" w:rsidR="00180C1C" w:rsidRPr="000E4E9D" w:rsidRDefault="00180C1C" w:rsidP="00E017F7">
      <w:pPr>
        <w:pStyle w:val="0-Basic"/>
        <w:rPr>
          <w:rFonts w:ascii="Courier New" w:hAnsi="Courier New" w:cs="Courier New"/>
          <w:sz w:val="20"/>
          <w:szCs w:val="20"/>
        </w:rPr>
      </w:pPr>
    </w:p>
    <w:p w14:paraId="1B9849FF" w14:textId="44D94D7E" w:rsidR="00C679AA" w:rsidRPr="000E4E9D" w:rsidRDefault="00395F3D" w:rsidP="00EA195C">
      <w:pPr>
        <w:ind w:left="360" w:hanging="360"/>
        <w:rPr>
          <w:rFonts w:ascii="Courier New" w:hAnsi="Courier New" w:cs="Courier New"/>
          <w:b/>
          <w:bCs/>
          <w:sz w:val="20"/>
          <w:szCs w:val="20"/>
        </w:rPr>
      </w:pPr>
      <w:r>
        <w:rPr>
          <w:rFonts w:ascii="Courier New" w:hAnsi="Courier New" w:cs="Courier New"/>
          <w:sz w:val="20"/>
          <w:szCs w:val="20"/>
        </w:rPr>
        <w:t xml:space="preserve">4. </w:t>
      </w:r>
      <w:r w:rsidR="00C679AA" w:rsidRPr="000E4E9D">
        <w:rPr>
          <w:rFonts w:ascii="Courier New" w:hAnsi="Courier New" w:cs="Courier New"/>
          <w:sz w:val="20"/>
          <w:szCs w:val="20"/>
        </w:rPr>
        <w:t>Overall, do you approve or disapprove of the job that the state legislators representing your assembly and senate districts are doing at this time?</w:t>
      </w:r>
      <w:r w:rsidR="00C679AA" w:rsidRPr="000E4E9D">
        <w:rPr>
          <w:rFonts w:ascii="Courier New" w:hAnsi="Courier New" w:cs="Courier New"/>
          <w:color w:val="FF0000"/>
          <w:sz w:val="20"/>
          <w:szCs w:val="20"/>
        </w:rPr>
        <w:t xml:space="preserve"> </w:t>
      </w:r>
    </w:p>
    <w:p w14:paraId="4285383F" w14:textId="77777777" w:rsidR="00EA195C" w:rsidRPr="000E4E9D"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0BCBA44E" w14:textId="77777777"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1E6AE887"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667529F"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57C4DAE" w14:textId="77777777" w:rsidR="00E017F7" w:rsidRPr="000E4E9D" w:rsidRDefault="00E017F7" w:rsidP="00E017F7">
      <w:pPr>
        <w:pStyle w:val="0-Basic"/>
        <w:rPr>
          <w:rFonts w:ascii="Courier New" w:hAnsi="Courier New" w:cs="Courier New"/>
          <w:color w:val="BBB5B3" w:themeColor="background2" w:themeTint="99"/>
          <w:sz w:val="20"/>
          <w:szCs w:val="20"/>
        </w:rPr>
      </w:pPr>
    </w:p>
    <w:p w14:paraId="0101B1BA" w14:textId="77777777" w:rsidR="00622609" w:rsidRDefault="00622609">
      <w:pPr>
        <w:rPr>
          <w:rFonts w:ascii="Courier New" w:hAnsi="Courier New" w:cs="Courier New"/>
          <w:sz w:val="20"/>
          <w:szCs w:val="20"/>
        </w:rPr>
      </w:pPr>
      <w:r>
        <w:rPr>
          <w:rFonts w:ascii="Courier New" w:hAnsi="Courier New" w:cs="Courier New"/>
          <w:sz w:val="20"/>
          <w:szCs w:val="20"/>
        </w:rPr>
        <w:br w:type="page"/>
      </w:r>
    </w:p>
    <w:p w14:paraId="3568A90F" w14:textId="0326C289" w:rsidR="005F204D" w:rsidRPr="000E4E9D" w:rsidRDefault="00EA195C" w:rsidP="00395F3D">
      <w:pPr>
        <w:ind w:left="360" w:hanging="360"/>
        <w:rPr>
          <w:rFonts w:ascii="Courier New" w:hAnsi="Courier New" w:cs="Courier New"/>
          <w:color w:val="FF0000"/>
          <w:sz w:val="20"/>
          <w:szCs w:val="20"/>
        </w:rPr>
      </w:pPr>
      <w:r>
        <w:rPr>
          <w:rFonts w:ascii="Courier New" w:hAnsi="Courier New" w:cs="Courier New"/>
          <w:sz w:val="20"/>
          <w:szCs w:val="20"/>
        </w:rPr>
        <w:lastRenderedPageBreak/>
        <w:t xml:space="preserve">5. </w:t>
      </w:r>
      <w:r w:rsidR="005F204D" w:rsidRPr="000E4E9D">
        <w:rPr>
          <w:rFonts w:ascii="Courier New" w:hAnsi="Courier New" w:cs="Courier New"/>
          <w:sz w:val="20"/>
          <w:szCs w:val="20"/>
        </w:rPr>
        <w:t xml:space="preserve">Do you think things in California are </w:t>
      </w:r>
      <w:r w:rsidR="005F204D" w:rsidRPr="000E4E9D">
        <w:rPr>
          <w:rFonts w:ascii="Courier New" w:hAnsi="Courier New" w:cs="Courier New"/>
          <w:bCs/>
          <w:sz w:val="20"/>
          <w:szCs w:val="20"/>
        </w:rPr>
        <w:t>generally</w:t>
      </w:r>
      <w:r w:rsidR="005F204D" w:rsidRPr="000E4E9D">
        <w:rPr>
          <w:rFonts w:ascii="Courier New" w:hAnsi="Courier New" w:cs="Courier New"/>
          <w:sz w:val="20"/>
          <w:szCs w:val="20"/>
        </w:rPr>
        <w:t xml:space="preserve"> going in the right direction or the wrong direction?</w:t>
      </w:r>
      <w:r w:rsidR="00CB5CCD" w:rsidRPr="000E4E9D">
        <w:rPr>
          <w:rFonts w:ascii="Courier New" w:hAnsi="Courier New" w:cs="Courier New"/>
          <w:sz w:val="20"/>
          <w:szCs w:val="20"/>
        </w:rPr>
        <w:t xml:space="preserve"> </w:t>
      </w:r>
    </w:p>
    <w:p w14:paraId="1DDF102A" w14:textId="77777777" w:rsidR="007F29BD" w:rsidRPr="000E4E9D" w:rsidRDefault="007F29BD" w:rsidP="00F97ED6">
      <w:pPr>
        <w:rPr>
          <w:rFonts w:ascii="Courier New" w:hAnsi="Courier New" w:cs="Courier New"/>
          <w:sz w:val="20"/>
          <w:szCs w:val="20"/>
        </w:rPr>
      </w:pPr>
    </w:p>
    <w:p w14:paraId="3ED76C57" w14:textId="15EEFC03" w:rsidR="00E017F7" w:rsidRPr="000E4E9D" w:rsidRDefault="00E017F7"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EA195C">
        <w:rPr>
          <w:rFonts w:ascii="Courier New" w:hAnsi="Courier New" w:cs="Courier New"/>
          <w:sz w:val="20"/>
          <w:szCs w:val="20"/>
        </w:rPr>
        <w:tab/>
      </w:r>
      <w:r w:rsidR="005F204D" w:rsidRPr="000E4E9D">
        <w:rPr>
          <w:rFonts w:ascii="Courier New" w:hAnsi="Courier New" w:cs="Courier New"/>
          <w:sz w:val="20"/>
          <w:szCs w:val="20"/>
        </w:rPr>
        <w:t>right direction</w:t>
      </w:r>
    </w:p>
    <w:p w14:paraId="2D643D56" w14:textId="51F94F54" w:rsidR="00E017F7" w:rsidRDefault="00E017F7" w:rsidP="00EA195C">
      <w:pPr>
        <w:pStyle w:val="0-Basic"/>
        <w:tabs>
          <w:tab w:val="left" w:pos="1740"/>
        </w:tabs>
        <w:ind w:firstLine="1440"/>
        <w:rPr>
          <w:rFonts w:ascii="Courier New" w:hAnsi="Courier New" w:cs="Courier New"/>
          <w:sz w:val="20"/>
          <w:szCs w:val="20"/>
        </w:rPr>
      </w:pPr>
      <w:r w:rsidRPr="000E4E9D">
        <w:rPr>
          <w:rFonts w:ascii="Courier New" w:hAnsi="Courier New" w:cs="Courier New"/>
          <w:sz w:val="20"/>
          <w:szCs w:val="20"/>
        </w:rPr>
        <w:t>2</w:t>
      </w:r>
      <w:r w:rsidR="00EA195C">
        <w:rPr>
          <w:rFonts w:ascii="Courier New" w:hAnsi="Courier New" w:cs="Courier New"/>
          <w:sz w:val="20"/>
          <w:szCs w:val="20"/>
        </w:rPr>
        <w:tab/>
      </w:r>
      <w:r w:rsidR="00EA195C">
        <w:rPr>
          <w:rFonts w:ascii="Courier New" w:hAnsi="Courier New" w:cs="Courier New"/>
          <w:sz w:val="20"/>
          <w:szCs w:val="20"/>
        </w:rPr>
        <w:tab/>
      </w:r>
      <w:r w:rsidR="005F204D" w:rsidRPr="000E4E9D">
        <w:rPr>
          <w:rFonts w:ascii="Courier New" w:hAnsi="Courier New" w:cs="Courier New"/>
          <w:sz w:val="20"/>
          <w:szCs w:val="20"/>
        </w:rPr>
        <w:t>wrong direction</w:t>
      </w:r>
    </w:p>
    <w:p w14:paraId="04907706"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532E0A5"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ABABC6" w14:textId="77777777" w:rsidR="00821933" w:rsidRPr="000E4E9D" w:rsidRDefault="00821933" w:rsidP="00E017F7">
      <w:pPr>
        <w:pStyle w:val="0-Basic"/>
        <w:tabs>
          <w:tab w:val="left" w:pos="1740"/>
        </w:tabs>
        <w:rPr>
          <w:rFonts w:ascii="Courier New" w:hAnsi="Courier New" w:cs="Courier New"/>
          <w:sz w:val="20"/>
          <w:szCs w:val="20"/>
        </w:rPr>
      </w:pPr>
    </w:p>
    <w:p w14:paraId="4D3D9676" w14:textId="4D7608DF" w:rsidR="005F204D" w:rsidRPr="000E4E9D" w:rsidRDefault="00EA195C" w:rsidP="00395F3D">
      <w:pPr>
        <w:pStyle w:val="0-Basic"/>
        <w:ind w:left="360" w:hanging="360"/>
        <w:rPr>
          <w:rFonts w:ascii="Courier New" w:hAnsi="Courier New" w:cs="Courier New"/>
          <w:color w:val="FF0000"/>
          <w:sz w:val="20"/>
          <w:szCs w:val="20"/>
          <w:lang w:val="en-GB"/>
        </w:rPr>
      </w:pPr>
      <w:r>
        <w:rPr>
          <w:rFonts w:ascii="Courier New" w:hAnsi="Courier New" w:cs="Courier New"/>
          <w:sz w:val="20"/>
          <w:szCs w:val="20"/>
          <w:lang w:val="en-GB"/>
        </w:rPr>
        <w:t xml:space="preserve">6. </w:t>
      </w:r>
      <w:r w:rsidR="005F204D" w:rsidRPr="000E4E9D">
        <w:rPr>
          <w:rFonts w:ascii="Courier New" w:hAnsi="Courier New" w:cs="Courier New"/>
          <w:sz w:val="20"/>
          <w:szCs w:val="20"/>
          <w:lang w:val="en-GB"/>
        </w:rPr>
        <w:t xml:space="preserve">Turning to economic conditions in California, do you think that during the next 12 months we will have good times financially or bad times? </w:t>
      </w:r>
    </w:p>
    <w:p w14:paraId="176B5068" w14:textId="77777777" w:rsidR="000D456C" w:rsidRPr="000E4E9D" w:rsidRDefault="000D456C" w:rsidP="000D456C">
      <w:pPr>
        <w:rPr>
          <w:rFonts w:ascii="Courier New" w:hAnsi="Courier New" w:cs="Courier New"/>
          <w:sz w:val="20"/>
          <w:szCs w:val="20"/>
        </w:rPr>
      </w:pPr>
    </w:p>
    <w:p w14:paraId="2A0846B2" w14:textId="32CE1125" w:rsidR="000D456C" w:rsidRPr="000E4E9D" w:rsidRDefault="000D456C" w:rsidP="00EA195C">
      <w:pPr>
        <w:pStyle w:val="0-Basic"/>
        <w:ind w:left="1440"/>
        <w:rPr>
          <w:rFonts w:ascii="Courier New" w:hAnsi="Courier New" w:cs="Courier New"/>
          <w:sz w:val="20"/>
          <w:szCs w:val="20"/>
        </w:rPr>
      </w:pPr>
      <w:r w:rsidRPr="000E4E9D">
        <w:rPr>
          <w:rFonts w:ascii="Courier New" w:hAnsi="Courier New" w:cs="Courier New"/>
          <w:sz w:val="20"/>
          <w:szCs w:val="20"/>
        </w:rPr>
        <w:t>1</w:t>
      </w:r>
      <w:r w:rsidR="00EA195C">
        <w:rPr>
          <w:rFonts w:ascii="Courier New" w:hAnsi="Courier New" w:cs="Courier New"/>
          <w:sz w:val="20"/>
          <w:szCs w:val="20"/>
        </w:rPr>
        <w:tab/>
      </w:r>
      <w:r w:rsidR="005F204D" w:rsidRPr="000E4E9D">
        <w:rPr>
          <w:rFonts w:ascii="Courier New" w:hAnsi="Courier New" w:cs="Courier New"/>
          <w:sz w:val="20"/>
          <w:szCs w:val="20"/>
        </w:rPr>
        <w:t>good times</w:t>
      </w:r>
    </w:p>
    <w:p w14:paraId="54158FC8" w14:textId="38199A29" w:rsidR="007F52D3" w:rsidRPr="000E4E9D" w:rsidRDefault="000D456C" w:rsidP="00EA195C">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2</w:t>
      </w:r>
      <w:r w:rsidR="00EA195C">
        <w:rPr>
          <w:rFonts w:ascii="Courier New" w:hAnsi="Courier New" w:cs="Courier New"/>
          <w:sz w:val="20"/>
          <w:szCs w:val="20"/>
        </w:rPr>
        <w:tab/>
      </w:r>
      <w:r w:rsidR="00EA195C">
        <w:rPr>
          <w:rFonts w:ascii="Courier New" w:hAnsi="Courier New" w:cs="Courier New"/>
          <w:sz w:val="20"/>
          <w:szCs w:val="20"/>
        </w:rPr>
        <w:tab/>
      </w:r>
      <w:r w:rsidR="005F204D" w:rsidRPr="000E4E9D">
        <w:rPr>
          <w:rFonts w:ascii="Courier New" w:hAnsi="Courier New" w:cs="Courier New"/>
          <w:sz w:val="20"/>
          <w:szCs w:val="20"/>
        </w:rPr>
        <w:t>bad times</w:t>
      </w:r>
    </w:p>
    <w:p w14:paraId="443F3229"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77433AC"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6F5F2F3" w14:textId="77777777" w:rsidR="00C679AA" w:rsidRPr="000E4E9D" w:rsidRDefault="00C679AA" w:rsidP="000D456C">
      <w:pPr>
        <w:pStyle w:val="0-Basic"/>
        <w:tabs>
          <w:tab w:val="left" w:pos="1740"/>
        </w:tabs>
        <w:rPr>
          <w:rFonts w:ascii="Courier New" w:hAnsi="Courier New" w:cs="Courier New"/>
          <w:sz w:val="20"/>
          <w:szCs w:val="20"/>
        </w:rPr>
      </w:pPr>
    </w:p>
    <w:p w14:paraId="0E012BA1" w14:textId="1C73404C" w:rsidR="00C679AA" w:rsidRPr="000E4E9D" w:rsidRDefault="00EA195C" w:rsidP="00395F3D">
      <w:pPr>
        <w:pStyle w:val="0-Basic"/>
        <w:ind w:left="360" w:hanging="360"/>
        <w:rPr>
          <w:rFonts w:ascii="Courier New" w:hAnsi="Courier New" w:cs="Courier New"/>
          <w:sz w:val="20"/>
          <w:szCs w:val="20"/>
        </w:rPr>
      </w:pPr>
      <w:r>
        <w:rPr>
          <w:rFonts w:ascii="Courier New" w:hAnsi="Courier New" w:cs="Courier New"/>
          <w:sz w:val="20"/>
          <w:szCs w:val="20"/>
        </w:rPr>
        <w:t xml:space="preserve">7. </w:t>
      </w:r>
      <w:r w:rsidR="00C679AA" w:rsidRPr="000E4E9D">
        <w:rPr>
          <w:rFonts w:ascii="Courier New" w:hAnsi="Courier New" w:cs="Courier New"/>
          <w:sz w:val="20"/>
          <w:szCs w:val="20"/>
        </w:rPr>
        <w:t>Now thinking about your own personal finances,</w:t>
      </w:r>
      <w:r w:rsidR="00C679AA" w:rsidRPr="000E4E9D" w:rsidDel="00F86D21">
        <w:rPr>
          <w:rFonts w:ascii="Courier New" w:hAnsi="Courier New" w:cs="Courier New"/>
          <w:sz w:val="20"/>
          <w:szCs w:val="20"/>
        </w:rPr>
        <w:t xml:space="preserve"> </w:t>
      </w:r>
      <w:r w:rsidR="00C679AA" w:rsidRPr="000E4E9D">
        <w:rPr>
          <w:rFonts w:ascii="Courier New" w:hAnsi="Courier New" w:cs="Courier New"/>
          <w:sz w:val="20"/>
          <w:szCs w:val="20"/>
        </w:rPr>
        <w:t xml:space="preserve">would you say that you and your family are financially </w:t>
      </w:r>
      <w:r w:rsidR="00C679AA" w:rsidRPr="000E4E9D">
        <w:rPr>
          <w:rStyle w:val="yellowbox"/>
          <w:rFonts w:ascii="Courier New" w:hAnsi="Courier New" w:cs="Courier New"/>
          <w:sz w:val="20"/>
          <w:szCs w:val="20"/>
        </w:rPr>
        <w:t>better</w:t>
      </w:r>
      <w:r w:rsidR="00C679AA" w:rsidRPr="000E4E9D">
        <w:rPr>
          <w:rFonts w:ascii="Courier New" w:hAnsi="Courier New" w:cs="Courier New"/>
          <w:sz w:val="20"/>
          <w:szCs w:val="20"/>
        </w:rPr>
        <w:t xml:space="preserve"> </w:t>
      </w:r>
      <w:r w:rsidR="00C679AA" w:rsidRPr="000E4E9D">
        <w:rPr>
          <w:rStyle w:val="yellowbox"/>
          <w:rFonts w:ascii="Courier New" w:hAnsi="Courier New" w:cs="Courier New"/>
          <w:sz w:val="20"/>
          <w:szCs w:val="20"/>
        </w:rPr>
        <w:t>off</w:t>
      </w:r>
      <w:r w:rsidR="00C679AA" w:rsidRPr="000E4E9D">
        <w:rPr>
          <w:rFonts w:ascii="Courier New" w:hAnsi="Courier New" w:cs="Courier New"/>
          <w:sz w:val="20"/>
          <w:szCs w:val="20"/>
        </w:rPr>
        <w:t xml:space="preserve">, worse </w:t>
      </w:r>
      <w:r w:rsidR="00C679AA" w:rsidRPr="000E4E9D">
        <w:rPr>
          <w:rStyle w:val="yellowbox"/>
          <w:rFonts w:ascii="Courier New" w:hAnsi="Courier New" w:cs="Courier New"/>
          <w:sz w:val="20"/>
          <w:szCs w:val="20"/>
        </w:rPr>
        <w:t>off</w:t>
      </w:r>
      <w:r w:rsidR="00C679AA" w:rsidRPr="000E4E9D">
        <w:rPr>
          <w:rFonts w:ascii="Courier New" w:hAnsi="Courier New" w:cs="Courier New"/>
          <w:sz w:val="20"/>
          <w:szCs w:val="20"/>
        </w:rPr>
        <w:t xml:space="preserve">, or just about the same as you were a year ago? </w:t>
      </w:r>
    </w:p>
    <w:p w14:paraId="5DF37B81" w14:textId="77777777" w:rsidR="00C679AA" w:rsidRPr="000E4E9D" w:rsidRDefault="00C679AA" w:rsidP="00C679AA">
      <w:pPr>
        <w:pStyle w:val="0-Basic"/>
        <w:rPr>
          <w:rFonts w:ascii="Courier New" w:hAnsi="Courier New" w:cs="Courier New"/>
          <w:sz w:val="20"/>
          <w:szCs w:val="20"/>
        </w:rPr>
      </w:pPr>
    </w:p>
    <w:p w14:paraId="60D5F0A8" w14:textId="3DA3E096" w:rsidR="00C679AA" w:rsidRPr="000E4E9D" w:rsidRDefault="00C679AA"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EA195C">
        <w:rPr>
          <w:rFonts w:ascii="Courier New" w:hAnsi="Courier New" w:cs="Courier New"/>
          <w:sz w:val="20"/>
          <w:szCs w:val="20"/>
        </w:rPr>
        <w:tab/>
      </w:r>
      <w:r w:rsidR="0011294C" w:rsidRPr="000E4E9D">
        <w:rPr>
          <w:rFonts w:ascii="Courier New" w:hAnsi="Courier New" w:cs="Courier New"/>
          <w:sz w:val="20"/>
          <w:szCs w:val="20"/>
        </w:rPr>
        <w:t>b</w:t>
      </w:r>
      <w:r w:rsidRPr="000E4E9D">
        <w:rPr>
          <w:rFonts w:ascii="Courier New" w:hAnsi="Courier New" w:cs="Courier New"/>
          <w:sz w:val="20"/>
          <w:szCs w:val="20"/>
        </w:rPr>
        <w:t>etter off</w:t>
      </w:r>
    </w:p>
    <w:p w14:paraId="0A7E5359" w14:textId="796A306D" w:rsidR="00C679AA" w:rsidRPr="000E4E9D" w:rsidRDefault="00C679AA"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sidR="00EA195C">
        <w:rPr>
          <w:rFonts w:ascii="Courier New" w:hAnsi="Courier New" w:cs="Courier New"/>
          <w:sz w:val="20"/>
          <w:szCs w:val="20"/>
        </w:rPr>
        <w:tab/>
      </w:r>
      <w:r w:rsidR="0011294C" w:rsidRPr="000E4E9D">
        <w:rPr>
          <w:rFonts w:ascii="Courier New" w:hAnsi="Courier New" w:cs="Courier New"/>
          <w:sz w:val="20"/>
          <w:szCs w:val="20"/>
        </w:rPr>
        <w:t>w</w:t>
      </w:r>
      <w:r w:rsidRPr="000E4E9D">
        <w:rPr>
          <w:rFonts w:ascii="Courier New" w:hAnsi="Courier New" w:cs="Courier New"/>
          <w:sz w:val="20"/>
          <w:szCs w:val="20"/>
        </w:rPr>
        <w:t>orse off</w:t>
      </w:r>
    </w:p>
    <w:p w14:paraId="2B50298B" w14:textId="1308DD1E" w:rsidR="00C679AA" w:rsidRPr="000E4E9D" w:rsidRDefault="00C679AA"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3</w:t>
      </w:r>
      <w:r w:rsidR="00EA195C">
        <w:rPr>
          <w:rFonts w:ascii="Courier New" w:hAnsi="Courier New" w:cs="Courier New"/>
          <w:sz w:val="20"/>
          <w:szCs w:val="20"/>
        </w:rPr>
        <w:tab/>
      </w:r>
      <w:r w:rsidR="0011294C" w:rsidRPr="000E4E9D">
        <w:rPr>
          <w:rFonts w:ascii="Courier New" w:hAnsi="Courier New" w:cs="Courier New"/>
          <w:sz w:val="20"/>
          <w:szCs w:val="20"/>
        </w:rPr>
        <w:t>a</w:t>
      </w:r>
      <w:r w:rsidRPr="000E4E9D">
        <w:rPr>
          <w:rFonts w:ascii="Courier New" w:hAnsi="Courier New" w:cs="Courier New"/>
          <w:sz w:val="20"/>
          <w:szCs w:val="20"/>
        </w:rPr>
        <w:t>bout the same</w:t>
      </w:r>
    </w:p>
    <w:p w14:paraId="493BDAA1"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83F341F"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19C220" w14:textId="77777777" w:rsidR="00C679AA" w:rsidRPr="000E4E9D" w:rsidRDefault="00C679AA" w:rsidP="00C679AA">
      <w:pPr>
        <w:pStyle w:val="0-Basic"/>
        <w:rPr>
          <w:rFonts w:ascii="Courier New" w:hAnsi="Courier New" w:cs="Courier New"/>
          <w:sz w:val="20"/>
          <w:szCs w:val="20"/>
        </w:rPr>
      </w:pPr>
      <w:bookmarkStart w:id="0" w:name="_Hlk148163595"/>
      <w:bookmarkStart w:id="1" w:name="_Hlk164863404"/>
    </w:p>
    <w:p w14:paraId="55476D7D" w14:textId="32F613D7" w:rsidR="00C679AA" w:rsidRDefault="00EA195C" w:rsidP="00395F3D">
      <w:pPr>
        <w:pStyle w:val="0-Basic"/>
        <w:ind w:left="360" w:hanging="360"/>
        <w:rPr>
          <w:rFonts w:ascii="Courier New" w:hAnsi="Courier New" w:cs="Courier New"/>
          <w:sz w:val="20"/>
          <w:szCs w:val="20"/>
        </w:rPr>
      </w:pPr>
      <w:r>
        <w:rPr>
          <w:rFonts w:ascii="Courier New" w:hAnsi="Courier New" w:cs="Courier New"/>
          <w:sz w:val="20"/>
          <w:szCs w:val="20"/>
        </w:rPr>
        <w:t xml:space="preserve">8. </w:t>
      </w:r>
      <w:r w:rsidR="00C679AA" w:rsidRPr="000E4E9D">
        <w:rPr>
          <w:rFonts w:ascii="Courier New" w:hAnsi="Courier New" w:cs="Courier New"/>
          <w:sz w:val="20"/>
          <w:szCs w:val="20"/>
        </w:rPr>
        <w:t>Have recent price increases caused any financial hardships for you or others in your household, or not? [</w:t>
      </w:r>
      <w:r w:rsidR="00C679AA" w:rsidRPr="000E4E9D">
        <w:rPr>
          <w:rFonts w:ascii="Courier New" w:hAnsi="Courier New" w:cs="Courier New"/>
          <w:b/>
          <w:sz w:val="20"/>
          <w:szCs w:val="20"/>
        </w:rPr>
        <w:t>IF Yes, ASK:</w:t>
      </w:r>
      <w:r w:rsidR="00C679AA" w:rsidRPr="000E4E9D">
        <w:rPr>
          <w:rFonts w:ascii="Courier New" w:hAnsi="Courier New" w:cs="Courier New"/>
          <w:sz w:val="20"/>
          <w:szCs w:val="20"/>
        </w:rPr>
        <w:t xml:space="preserve"> Has that been a serious hardship, or not?]  </w:t>
      </w:r>
    </w:p>
    <w:p w14:paraId="42F6BA34" w14:textId="01D9C351" w:rsidR="00EA195C" w:rsidRDefault="00EA195C" w:rsidP="00395F3D">
      <w:pPr>
        <w:pStyle w:val="0-Basic"/>
        <w:ind w:left="360" w:hanging="360"/>
        <w:rPr>
          <w:rFonts w:ascii="Courier New" w:hAnsi="Courier New" w:cs="Courier New"/>
          <w:sz w:val="20"/>
          <w:szCs w:val="20"/>
        </w:rPr>
      </w:pPr>
    </w:p>
    <w:p w14:paraId="2886F056" w14:textId="77777777" w:rsidR="00EA195C" w:rsidRPr="00EA195C" w:rsidRDefault="00EA195C" w:rsidP="00EA195C">
      <w:pPr>
        <w:pStyle w:val="0-Basic"/>
        <w:rPr>
          <w:rFonts w:ascii="Courier New" w:hAnsi="Courier New" w:cs="Courier New"/>
          <w:i/>
          <w:iCs/>
          <w:sz w:val="20"/>
          <w:szCs w:val="20"/>
          <w:lang w:val="en-GB"/>
        </w:rPr>
      </w:pPr>
      <w:r w:rsidRPr="00EA195C">
        <w:rPr>
          <w:rFonts w:ascii="Courier New" w:hAnsi="Courier New" w:cs="Courier New"/>
          <w:i/>
          <w:iCs/>
          <w:sz w:val="20"/>
          <w:szCs w:val="20"/>
          <w:lang w:val="en-GB"/>
        </w:rPr>
        <w:t xml:space="preserve">Scripter:  Please show 2 options on screen “Yes” and “No”. If respondent picks “Yes” then show “Yes, </w:t>
      </w:r>
      <w:r w:rsidRPr="00EA195C">
        <w:rPr>
          <w:rFonts w:ascii="Courier New" w:hAnsi="Courier New" w:cs="Courier New"/>
          <w:sz w:val="20"/>
          <w:szCs w:val="20"/>
        </w:rPr>
        <w:t xml:space="preserve">serious,” , “Yes, not serious”  “Yes, don’t know” </w:t>
      </w:r>
      <w:r w:rsidRPr="00EA195C">
        <w:rPr>
          <w:rFonts w:ascii="Courier New" w:hAnsi="Courier New" w:cs="Courier New"/>
          <w:iCs/>
          <w:sz w:val="20"/>
          <w:szCs w:val="20"/>
          <w:lang w:val="en-GB"/>
        </w:rPr>
        <w:t>as options</w:t>
      </w:r>
      <w:r w:rsidRPr="00EA195C">
        <w:rPr>
          <w:rFonts w:ascii="Courier New" w:hAnsi="Courier New" w:cs="Courier New"/>
          <w:i/>
          <w:iCs/>
          <w:sz w:val="20"/>
          <w:szCs w:val="20"/>
          <w:lang w:val="en-GB"/>
        </w:rPr>
        <w:t>.</w:t>
      </w:r>
    </w:p>
    <w:p w14:paraId="6F54EFF8" w14:textId="77777777" w:rsidR="00EA195C" w:rsidRPr="000E4E9D" w:rsidRDefault="00EA195C" w:rsidP="00395F3D">
      <w:pPr>
        <w:pStyle w:val="0-Basic"/>
        <w:ind w:left="360" w:hanging="360"/>
        <w:rPr>
          <w:rFonts w:ascii="Courier New" w:hAnsi="Courier New" w:cs="Courier New"/>
          <w:sz w:val="20"/>
          <w:szCs w:val="20"/>
        </w:rPr>
      </w:pPr>
    </w:p>
    <w:p w14:paraId="3040330C" w14:textId="77777777" w:rsidR="00C679AA" w:rsidRPr="000E4E9D" w:rsidRDefault="00C679AA" w:rsidP="00C679AA">
      <w:pPr>
        <w:pStyle w:val="0-Basic"/>
        <w:rPr>
          <w:rFonts w:ascii="Courier New" w:hAnsi="Courier New" w:cs="Courier New"/>
          <w:sz w:val="20"/>
          <w:szCs w:val="20"/>
        </w:rPr>
      </w:pPr>
    </w:p>
    <w:p w14:paraId="29F316A6" w14:textId="35890D45" w:rsidR="00C679AA" w:rsidRPr="000E4E9D" w:rsidRDefault="00C679AA" w:rsidP="00EA195C">
      <w:pPr>
        <w:pStyle w:val="0-Basic"/>
        <w:ind w:left="1440"/>
        <w:rPr>
          <w:rFonts w:ascii="Courier New" w:hAnsi="Courier New" w:cs="Courier New"/>
          <w:sz w:val="20"/>
          <w:szCs w:val="20"/>
        </w:rPr>
      </w:pPr>
      <w:r w:rsidRPr="000E4E9D">
        <w:rPr>
          <w:rFonts w:ascii="Courier New" w:hAnsi="Courier New" w:cs="Courier New"/>
          <w:sz w:val="20"/>
          <w:szCs w:val="20"/>
        </w:rPr>
        <w:t>1</w:t>
      </w:r>
      <w:r w:rsidR="00EA195C">
        <w:rPr>
          <w:rFonts w:ascii="Courier New" w:hAnsi="Courier New" w:cs="Courier New"/>
          <w:sz w:val="20"/>
          <w:szCs w:val="20"/>
        </w:rPr>
        <w:tab/>
      </w:r>
      <w:r w:rsidRPr="000E4E9D">
        <w:rPr>
          <w:rFonts w:ascii="Courier New" w:hAnsi="Courier New" w:cs="Courier New"/>
          <w:sz w:val="20"/>
          <w:szCs w:val="20"/>
        </w:rPr>
        <w:t>yes, serious</w:t>
      </w:r>
    </w:p>
    <w:p w14:paraId="6DB89620" w14:textId="736AEAF6" w:rsidR="00C679AA" w:rsidRPr="000E4E9D" w:rsidRDefault="00C679AA" w:rsidP="00EA195C">
      <w:pPr>
        <w:pStyle w:val="0-Basic"/>
        <w:ind w:left="1440"/>
        <w:rPr>
          <w:rFonts w:ascii="Courier New" w:hAnsi="Courier New" w:cs="Courier New"/>
          <w:sz w:val="20"/>
          <w:szCs w:val="20"/>
        </w:rPr>
      </w:pPr>
      <w:r w:rsidRPr="000E4E9D">
        <w:rPr>
          <w:rFonts w:ascii="Courier New" w:hAnsi="Courier New" w:cs="Courier New"/>
          <w:sz w:val="20"/>
          <w:szCs w:val="20"/>
        </w:rPr>
        <w:t>2</w:t>
      </w:r>
      <w:r w:rsidR="00EA195C">
        <w:rPr>
          <w:rFonts w:ascii="Courier New" w:hAnsi="Courier New" w:cs="Courier New"/>
          <w:sz w:val="20"/>
          <w:szCs w:val="20"/>
        </w:rPr>
        <w:tab/>
      </w:r>
      <w:r w:rsidRPr="000E4E9D">
        <w:rPr>
          <w:rFonts w:ascii="Courier New" w:hAnsi="Courier New" w:cs="Courier New"/>
          <w:sz w:val="20"/>
          <w:szCs w:val="20"/>
        </w:rPr>
        <w:t>yes, not serious</w:t>
      </w:r>
    </w:p>
    <w:p w14:paraId="5D642FD3" w14:textId="1841BCFB" w:rsidR="00C679AA" w:rsidRPr="000E4E9D" w:rsidRDefault="00C679AA" w:rsidP="00EA195C">
      <w:pPr>
        <w:pStyle w:val="0-Basic"/>
        <w:ind w:left="1440"/>
        <w:rPr>
          <w:rFonts w:ascii="Courier New" w:hAnsi="Courier New" w:cs="Courier New"/>
          <w:sz w:val="20"/>
          <w:szCs w:val="20"/>
        </w:rPr>
      </w:pPr>
      <w:r w:rsidRPr="000E4E9D">
        <w:rPr>
          <w:rFonts w:ascii="Courier New" w:hAnsi="Courier New" w:cs="Courier New"/>
          <w:sz w:val="20"/>
          <w:szCs w:val="20"/>
        </w:rPr>
        <w:t>3</w:t>
      </w:r>
      <w:r w:rsidR="00EA195C">
        <w:rPr>
          <w:rFonts w:ascii="Courier New" w:hAnsi="Courier New" w:cs="Courier New"/>
          <w:sz w:val="20"/>
          <w:szCs w:val="20"/>
        </w:rPr>
        <w:tab/>
      </w:r>
      <w:r w:rsidRPr="000E4E9D">
        <w:rPr>
          <w:rFonts w:ascii="Courier New" w:hAnsi="Courier New" w:cs="Courier New"/>
          <w:sz w:val="20"/>
          <w:szCs w:val="20"/>
        </w:rPr>
        <w:t>no</w:t>
      </w:r>
    </w:p>
    <w:p w14:paraId="2DBF5346"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FEA7F05"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B122FC3" w14:textId="77777777" w:rsidR="00EA195C" w:rsidRDefault="00EA195C" w:rsidP="00395F3D">
      <w:pPr>
        <w:ind w:left="360" w:hanging="360"/>
        <w:rPr>
          <w:rFonts w:ascii="Courier New" w:eastAsia="Times New Roman" w:hAnsi="Courier New" w:cs="Courier New"/>
          <w:bCs/>
          <w:color w:val="000000"/>
          <w:sz w:val="20"/>
          <w:szCs w:val="20"/>
          <w:lang w:eastAsia="en-US"/>
        </w:rPr>
      </w:pPr>
    </w:p>
    <w:p w14:paraId="0B6AC3FD" w14:textId="1A26BC4A" w:rsidR="00046533" w:rsidRPr="000E4E9D" w:rsidRDefault="00EA195C" w:rsidP="00395F3D">
      <w:pPr>
        <w:ind w:left="360" w:hanging="360"/>
        <w:rPr>
          <w:rFonts w:ascii="Courier New" w:eastAsia="Times New Roman" w:hAnsi="Courier New" w:cs="Courier New"/>
          <w:bCs/>
          <w:color w:val="000000"/>
          <w:sz w:val="20"/>
          <w:szCs w:val="20"/>
          <w:lang w:eastAsia="en-US"/>
        </w:rPr>
      </w:pPr>
      <w:r>
        <w:rPr>
          <w:rFonts w:ascii="Courier New" w:eastAsia="Times New Roman" w:hAnsi="Courier New" w:cs="Courier New"/>
          <w:bCs/>
          <w:color w:val="000000"/>
          <w:sz w:val="20"/>
          <w:szCs w:val="20"/>
          <w:lang w:eastAsia="en-US"/>
        </w:rPr>
        <w:t xml:space="preserve">9. </w:t>
      </w:r>
      <w:r w:rsidR="00046533" w:rsidRPr="000E4E9D">
        <w:rPr>
          <w:rFonts w:ascii="Courier New" w:eastAsia="Times New Roman" w:hAnsi="Courier New" w:cs="Courier New"/>
          <w:bCs/>
          <w:color w:val="000000"/>
          <w:sz w:val="20"/>
          <w:szCs w:val="20"/>
          <w:lang w:eastAsia="en-US"/>
        </w:rPr>
        <w:t>Does the cost of your housing place a financial strain on you and your family today? (</w:t>
      </w:r>
      <w:r w:rsidR="00046533" w:rsidRPr="000E4E9D">
        <w:rPr>
          <w:rFonts w:ascii="Courier New" w:eastAsia="Times New Roman" w:hAnsi="Courier New" w:cs="Courier New"/>
          <w:b/>
          <w:color w:val="000000"/>
          <w:sz w:val="20"/>
          <w:szCs w:val="20"/>
          <w:lang w:eastAsia="en-US"/>
        </w:rPr>
        <w:t>IF YES</w:t>
      </w:r>
      <w:r w:rsidR="00046533" w:rsidRPr="000E4E9D">
        <w:rPr>
          <w:rFonts w:ascii="Courier New" w:eastAsia="Times New Roman" w:hAnsi="Courier New" w:cs="Courier New"/>
          <w:bCs/>
          <w:color w:val="000000"/>
          <w:sz w:val="20"/>
          <w:szCs w:val="20"/>
          <w:lang w:eastAsia="en-US"/>
        </w:rPr>
        <w:t xml:space="preserve">: Is that a lot of financial strain or only a little?) </w:t>
      </w:r>
    </w:p>
    <w:p w14:paraId="19ED6ACC" w14:textId="77777777" w:rsidR="00046533" w:rsidRPr="000E4E9D" w:rsidRDefault="00046533" w:rsidP="00046533">
      <w:pPr>
        <w:rPr>
          <w:rFonts w:ascii="Courier New" w:eastAsia="Times New Roman" w:hAnsi="Courier New" w:cs="Courier New"/>
          <w:color w:val="000000"/>
          <w:sz w:val="20"/>
          <w:szCs w:val="20"/>
          <w:lang w:val="en-US" w:eastAsia="en-US"/>
        </w:rPr>
      </w:pPr>
    </w:p>
    <w:p w14:paraId="4426DC31" w14:textId="77777777" w:rsidR="00046533" w:rsidRPr="00EA195C" w:rsidRDefault="00046533" w:rsidP="00046533">
      <w:pPr>
        <w:pStyle w:val="0-Basic"/>
        <w:rPr>
          <w:rFonts w:ascii="Courier New" w:hAnsi="Courier New" w:cs="Courier New"/>
          <w:i/>
          <w:iCs/>
          <w:sz w:val="20"/>
          <w:szCs w:val="20"/>
          <w:lang w:val="en-GB"/>
        </w:rPr>
      </w:pPr>
      <w:r w:rsidRPr="00EA195C">
        <w:rPr>
          <w:rFonts w:ascii="Courier New" w:hAnsi="Courier New" w:cs="Courier New"/>
          <w:i/>
          <w:iCs/>
          <w:sz w:val="20"/>
          <w:szCs w:val="20"/>
          <w:lang w:val="en-GB"/>
        </w:rPr>
        <w:t>Scripter:  Please show 2 options on screen: Yes/No. If respondent picks Yes then show Yes, a lot</w:t>
      </w:r>
      <w:r w:rsidRPr="00EA195C">
        <w:rPr>
          <w:rFonts w:ascii="Courier New" w:hAnsi="Courier New" w:cs="Courier New"/>
          <w:sz w:val="20"/>
          <w:szCs w:val="20"/>
        </w:rPr>
        <w:t xml:space="preserve">, </w:t>
      </w:r>
      <w:r w:rsidRPr="00EA195C">
        <w:rPr>
          <w:rFonts w:ascii="Courier New" w:hAnsi="Courier New" w:cs="Courier New"/>
          <w:i/>
          <w:iCs/>
          <w:sz w:val="20"/>
          <w:szCs w:val="20"/>
        </w:rPr>
        <w:t>Yes, a little</w:t>
      </w:r>
    </w:p>
    <w:p w14:paraId="462EBF94" w14:textId="77777777" w:rsidR="00046533" w:rsidRPr="000E4E9D" w:rsidRDefault="00046533" w:rsidP="00046533">
      <w:pPr>
        <w:rPr>
          <w:rFonts w:ascii="Courier New" w:eastAsia="Times New Roman" w:hAnsi="Courier New" w:cs="Courier New"/>
          <w:color w:val="000000"/>
          <w:sz w:val="20"/>
          <w:szCs w:val="20"/>
          <w:lang w:val="en-US" w:eastAsia="en-US"/>
        </w:rPr>
      </w:pPr>
    </w:p>
    <w:p w14:paraId="0A78794B" w14:textId="00D0C15D" w:rsidR="00046533" w:rsidRPr="000E4E9D" w:rsidRDefault="00046533" w:rsidP="00EA195C">
      <w:pPr>
        <w:tabs>
          <w:tab w:val="right" w:pos="9240"/>
        </w:tabs>
        <w:ind w:left="1440" w:right="5697"/>
        <w:rPr>
          <w:rFonts w:ascii="Courier New" w:eastAsia="Times New Roman" w:hAnsi="Courier New" w:cs="Courier New"/>
          <w:sz w:val="20"/>
          <w:szCs w:val="20"/>
          <w:lang w:val="en-US" w:eastAsia="en-US"/>
        </w:rPr>
      </w:pPr>
      <w:r w:rsidRPr="000E4E9D">
        <w:rPr>
          <w:rFonts w:ascii="Courier New" w:eastAsia="Times New Roman" w:hAnsi="Courier New" w:cs="Courier New"/>
          <w:sz w:val="20"/>
          <w:szCs w:val="20"/>
          <w:lang w:val="en-US" w:eastAsia="en-US"/>
        </w:rPr>
        <w:t>1</w:t>
      </w:r>
      <w:r w:rsidR="00EA195C">
        <w:rPr>
          <w:rFonts w:ascii="Courier New" w:eastAsia="Times New Roman" w:hAnsi="Courier New" w:cs="Courier New"/>
          <w:sz w:val="20"/>
          <w:szCs w:val="20"/>
          <w:lang w:val="en-US" w:eastAsia="en-US"/>
        </w:rPr>
        <w:tab/>
      </w:r>
      <w:r w:rsidR="0011294C" w:rsidRPr="000E4E9D">
        <w:rPr>
          <w:rFonts w:ascii="Courier New" w:eastAsia="Times New Roman" w:hAnsi="Courier New" w:cs="Courier New"/>
          <w:sz w:val="20"/>
          <w:szCs w:val="20"/>
          <w:lang w:val="en-US" w:eastAsia="en-US"/>
        </w:rPr>
        <w:t>y</w:t>
      </w:r>
      <w:r w:rsidRPr="000E4E9D">
        <w:rPr>
          <w:rFonts w:ascii="Courier New" w:eastAsia="Times New Roman" w:hAnsi="Courier New" w:cs="Courier New"/>
          <w:sz w:val="20"/>
          <w:szCs w:val="20"/>
          <w:lang w:val="en-US" w:eastAsia="en-US"/>
        </w:rPr>
        <w:t>es, a lot</w:t>
      </w:r>
    </w:p>
    <w:p w14:paraId="4AD1F4A2" w14:textId="6CE0C26A" w:rsidR="00046533" w:rsidRPr="000E4E9D" w:rsidRDefault="00046533" w:rsidP="00EA195C">
      <w:pPr>
        <w:tabs>
          <w:tab w:val="right" w:pos="9240"/>
        </w:tabs>
        <w:ind w:left="1440" w:right="5337"/>
        <w:rPr>
          <w:rFonts w:ascii="Courier New" w:eastAsia="Times New Roman" w:hAnsi="Courier New" w:cs="Courier New"/>
          <w:sz w:val="20"/>
          <w:szCs w:val="20"/>
          <w:lang w:val="en-US" w:eastAsia="en-US"/>
        </w:rPr>
      </w:pPr>
      <w:r w:rsidRPr="000E4E9D">
        <w:rPr>
          <w:rFonts w:ascii="Courier New" w:eastAsia="Times New Roman" w:hAnsi="Courier New" w:cs="Courier New"/>
          <w:sz w:val="20"/>
          <w:szCs w:val="20"/>
          <w:lang w:val="en-US" w:eastAsia="en-US"/>
        </w:rPr>
        <w:t>2</w:t>
      </w:r>
      <w:r w:rsidR="00EA195C">
        <w:rPr>
          <w:rFonts w:ascii="Courier New" w:eastAsia="Times New Roman" w:hAnsi="Courier New" w:cs="Courier New"/>
          <w:sz w:val="20"/>
          <w:szCs w:val="20"/>
          <w:lang w:val="en-US" w:eastAsia="en-US"/>
        </w:rPr>
        <w:tab/>
      </w:r>
      <w:r w:rsidR="0011294C" w:rsidRPr="000E4E9D">
        <w:rPr>
          <w:rFonts w:ascii="Courier New" w:eastAsia="Times New Roman" w:hAnsi="Courier New" w:cs="Courier New"/>
          <w:sz w:val="20"/>
          <w:szCs w:val="20"/>
          <w:lang w:val="en-US" w:eastAsia="en-US"/>
        </w:rPr>
        <w:t>y</w:t>
      </w:r>
      <w:r w:rsidRPr="000E4E9D">
        <w:rPr>
          <w:rFonts w:ascii="Courier New" w:eastAsia="Times New Roman" w:hAnsi="Courier New" w:cs="Courier New"/>
          <w:sz w:val="20"/>
          <w:szCs w:val="20"/>
          <w:lang w:val="en-US" w:eastAsia="en-US"/>
        </w:rPr>
        <w:t>es, a little</w:t>
      </w:r>
    </w:p>
    <w:p w14:paraId="73A2C224" w14:textId="57583535" w:rsidR="00046533" w:rsidRPr="000E4E9D" w:rsidRDefault="00046533" w:rsidP="00EA195C">
      <w:pPr>
        <w:tabs>
          <w:tab w:val="right" w:pos="9240"/>
        </w:tabs>
        <w:ind w:left="1440" w:right="6597"/>
        <w:rPr>
          <w:rFonts w:ascii="Courier New" w:eastAsia="Times New Roman" w:hAnsi="Courier New" w:cs="Courier New"/>
          <w:sz w:val="20"/>
          <w:szCs w:val="20"/>
          <w:lang w:val="en-US" w:eastAsia="en-US"/>
        </w:rPr>
      </w:pPr>
      <w:r w:rsidRPr="000E4E9D">
        <w:rPr>
          <w:rFonts w:ascii="Courier New" w:eastAsia="Times New Roman" w:hAnsi="Courier New" w:cs="Courier New"/>
          <w:sz w:val="20"/>
          <w:szCs w:val="20"/>
          <w:lang w:val="en-US" w:eastAsia="en-US"/>
        </w:rPr>
        <w:t>3</w:t>
      </w:r>
      <w:r w:rsidR="00EA195C">
        <w:rPr>
          <w:rFonts w:ascii="Courier New" w:eastAsia="Times New Roman" w:hAnsi="Courier New" w:cs="Courier New"/>
          <w:sz w:val="20"/>
          <w:szCs w:val="20"/>
          <w:lang w:val="en-US" w:eastAsia="en-US"/>
        </w:rPr>
        <w:tab/>
      </w:r>
      <w:r w:rsidR="0011294C" w:rsidRPr="000E4E9D">
        <w:rPr>
          <w:rFonts w:ascii="Courier New" w:eastAsia="Times New Roman" w:hAnsi="Courier New" w:cs="Courier New"/>
          <w:sz w:val="20"/>
          <w:szCs w:val="20"/>
          <w:lang w:val="en-US" w:eastAsia="en-US"/>
        </w:rPr>
        <w:t>n</w:t>
      </w:r>
      <w:r w:rsidRPr="000E4E9D">
        <w:rPr>
          <w:rFonts w:ascii="Courier New" w:eastAsia="Times New Roman" w:hAnsi="Courier New" w:cs="Courier New"/>
          <w:sz w:val="20"/>
          <w:szCs w:val="20"/>
          <w:lang w:val="en-US" w:eastAsia="en-US"/>
        </w:rPr>
        <w:t>o</w:t>
      </w:r>
    </w:p>
    <w:p w14:paraId="1952BC92"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618F426"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60B8BCD" w14:textId="77777777" w:rsidR="002E69B5" w:rsidRPr="000E4E9D" w:rsidRDefault="002E69B5" w:rsidP="00B77B63">
      <w:pPr>
        <w:pStyle w:val="0-Basic"/>
        <w:rPr>
          <w:rFonts w:ascii="Courier New" w:hAnsi="Courier New" w:cs="Courier New"/>
          <w:sz w:val="20"/>
          <w:szCs w:val="20"/>
        </w:rPr>
      </w:pPr>
    </w:p>
    <w:p w14:paraId="3E310940" w14:textId="77777777" w:rsidR="00622609" w:rsidRDefault="00622609">
      <w:pPr>
        <w:rPr>
          <w:rFonts w:ascii="Courier New" w:eastAsia="Times New Roman" w:hAnsi="Courier New" w:cs="Courier New"/>
          <w:color w:val="000000"/>
          <w:sz w:val="20"/>
          <w:szCs w:val="20"/>
          <w:lang w:val="en-US" w:eastAsia="en-US"/>
        </w:rPr>
      </w:pPr>
      <w:r>
        <w:rPr>
          <w:rFonts w:ascii="Courier New" w:hAnsi="Courier New" w:cs="Courier New"/>
          <w:sz w:val="20"/>
          <w:szCs w:val="20"/>
        </w:rPr>
        <w:br w:type="page"/>
      </w:r>
    </w:p>
    <w:p w14:paraId="1A8E4344" w14:textId="17BCB9CF" w:rsidR="00721225" w:rsidRPr="000E4E9D" w:rsidRDefault="00446ADB" w:rsidP="00395F3D">
      <w:pPr>
        <w:pStyle w:val="0-Basic"/>
        <w:ind w:left="360" w:hanging="360"/>
        <w:rPr>
          <w:rFonts w:ascii="Courier New" w:hAnsi="Courier New" w:cs="Courier New"/>
          <w:sz w:val="20"/>
          <w:szCs w:val="20"/>
        </w:rPr>
      </w:pPr>
      <w:r>
        <w:rPr>
          <w:rFonts w:ascii="Courier New" w:hAnsi="Courier New" w:cs="Courier New"/>
          <w:sz w:val="20"/>
          <w:szCs w:val="20"/>
        </w:rPr>
        <w:lastRenderedPageBreak/>
        <w:t xml:space="preserve">10. </w:t>
      </w:r>
      <w:r w:rsidR="00576D2C" w:rsidRPr="000E4E9D">
        <w:rPr>
          <w:rFonts w:ascii="Courier New" w:hAnsi="Courier New" w:cs="Courier New"/>
          <w:sz w:val="20"/>
          <w:szCs w:val="20"/>
        </w:rPr>
        <w:t>Do you think the state budget situation in California—that is, the balance between government spending and revenues—is a big problem, somewhat of a problem, or not a problem for the people of California today?</w:t>
      </w:r>
    </w:p>
    <w:p w14:paraId="4CCB58C6" w14:textId="77777777" w:rsidR="00841BF9" w:rsidRPr="000E4E9D" w:rsidRDefault="00841BF9" w:rsidP="00B77B63">
      <w:pPr>
        <w:pStyle w:val="0-Basic"/>
        <w:rPr>
          <w:rFonts w:ascii="Courier New" w:hAnsi="Courier New" w:cs="Courier New"/>
          <w:sz w:val="20"/>
          <w:szCs w:val="20"/>
        </w:rPr>
      </w:pPr>
    </w:p>
    <w:p w14:paraId="7AFBE488" w14:textId="17B8E286" w:rsidR="00576D2C" w:rsidRPr="000E4E9D" w:rsidRDefault="00576D2C" w:rsidP="00446ADB">
      <w:pPr>
        <w:pStyle w:val="Answer"/>
        <w:ind w:left="1440" w:right="5517" w:firstLine="0"/>
        <w:rPr>
          <w:rFonts w:ascii="Courier New" w:hAnsi="Courier New" w:cs="Courier New"/>
          <w:sz w:val="20"/>
          <w:szCs w:val="20"/>
        </w:rPr>
      </w:pPr>
      <w:r w:rsidRPr="000E4E9D">
        <w:rPr>
          <w:rFonts w:ascii="Courier New" w:hAnsi="Courier New" w:cs="Courier New"/>
          <w:sz w:val="20"/>
          <w:szCs w:val="20"/>
        </w:rPr>
        <w:t>1</w:t>
      </w:r>
      <w:r w:rsidR="00446ADB">
        <w:rPr>
          <w:rFonts w:ascii="Courier New" w:hAnsi="Courier New" w:cs="Courier New"/>
          <w:sz w:val="20"/>
          <w:szCs w:val="20"/>
        </w:rPr>
        <w:tab/>
      </w:r>
      <w:r w:rsidRPr="000E4E9D">
        <w:rPr>
          <w:rFonts w:ascii="Courier New" w:hAnsi="Courier New" w:cs="Courier New"/>
          <w:sz w:val="20"/>
          <w:szCs w:val="20"/>
        </w:rPr>
        <w:t xml:space="preserve">big problem </w:t>
      </w:r>
    </w:p>
    <w:p w14:paraId="2C7B25BA" w14:textId="32AB8670" w:rsidR="00576D2C" w:rsidRPr="000E4E9D" w:rsidRDefault="00576D2C" w:rsidP="00446ADB">
      <w:pPr>
        <w:pStyle w:val="Answer"/>
        <w:tabs>
          <w:tab w:val="clear" w:pos="9240"/>
        </w:tabs>
        <w:ind w:left="1440" w:right="27" w:firstLine="0"/>
        <w:rPr>
          <w:rFonts w:ascii="Courier New" w:hAnsi="Courier New" w:cs="Courier New"/>
          <w:sz w:val="20"/>
          <w:szCs w:val="20"/>
        </w:rPr>
      </w:pPr>
      <w:r w:rsidRPr="000E4E9D">
        <w:rPr>
          <w:rFonts w:ascii="Courier New" w:hAnsi="Courier New" w:cs="Courier New"/>
          <w:sz w:val="20"/>
          <w:szCs w:val="20"/>
        </w:rPr>
        <w:t>2</w:t>
      </w:r>
      <w:r w:rsidR="00446ADB">
        <w:rPr>
          <w:rFonts w:ascii="Courier New" w:hAnsi="Courier New" w:cs="Courier New"/>
          <w:sz w:val="20"/>
          <w:szCs w:val="20"/>
        </w:rPr>
        <w:tab/>
      </w:r>
      <w:r w:rsidRPr="000E4E9D">
        <w:rPr>
          <w:rFonts w:ascii="Courier New" w:hAnsi="Courier New" w:cs="Courier New"/>
          <w:sz w:val="20"/>
          <w:szCs w:val="20"/>
        </w:rPr>
        <w:t xml:space="preserve">somewhat of aroblem </w:t>
      </w:r>
    </w:p>
    <w:p w14:paraId="76C64495" w14:textId="69E1F5F1" w:rsidR="00576D2C" w:rsidRDefault="00576D2C" w:rsidP="00446ADB">
      <w:pPr>
        <w:pStyle w:val="Answer"/>
        <w:ind w:left="1440" w:right="5247" w:firstLine="0"/>
        <w:rPr>
          <w:rFonts w:ascii="Courier New" w:hAnsi="Courier New" w:cs="Courier New"/>
          <w:sz w:val="20"/>
          <w:szCs w:val="20"/>
        </w:rPr>
      </w:pPr>
      <w:r w:rsidRPr="000E4E9D">
        <w:rPr>
          <w:rFonts w:ascii="Courier New" w:hAnsi="Courier New" w:cs="Courier New"/>
          <w:sz w:val="20"/>
          <w:szCs w:val="20"/>
        </w:rPr>
        <w:t>3</w:t>
      </w:r>
      <w:r w:rsidR="00446ADB">
        <w:rPr>
          <w:rFonts w:ascii="Courier New" w:hAnsi="Courier New" w:cs="Courier New"/>
          <w:sz w:val="20"/>
          <w:szCs w:val="20"/>
        </w:rPr>
        <w:tab/>
      </w:r>
      <w:r w:rsidRPr="000E4E9D">
        <w:rPr>
          <w:rFonts w:ascii="Courier New" w:hAnsi="Courier New" w:cs="Courier New"/>
          <w:sz w:val="20"/>
          <w:szCs w:val="20"/>
        </w:rPr>
        <w:t xml:space="preserve">not a problem </w:t>
      </w:r>
    </w:p>
    <w:p w14:paraId="4AA875DE" w14:textId="77777777" w:rsidR="00446ADB" w:rsidRPr="005D05C7" w:rsidRDefault="00446ADB" w:rsidP="00446AD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BBE90F4" w14:textId="77777777" w:rsidR="00446ADB" w:rsidRPr="000C7BDC" w:rsidRDefault="00446ADB" w:rsidP="00446AD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CAE6D6A" w14:textId="77777777" w:rsidR="00446ADB" w:rsidRPr="00446ADB" w:rsidRDefault="00446ADB" w:rsidP="00446ADB">
      <w:pPr>
        <w:pStyle w:val="Answer"/>
        <w:ind w:left="1440" w:firstLine="0"/>
        <w:rPr>
          <w:rFonts w:ascii="Courier New" w:hAnsi="Courier New" w:cs="Courier New"/>
          <w:b/>
          <w:bCs/>
          <w:sz w:val="20"/>
          <w:szCs w:val="20"/>
        </w:rPr>
      </w:pPr>
    </w:p>
    <w:p w14:paraId="7C68EFD4" w14:textId="77777777" w:rsidR="00DA5B57" w:rsidRPr="000E4E9D" w:rsidRDefault="00DA5B57" w:rsidP="00446ADB">
      <w:pPr>
        <w:pStyle w:val="Answer"/>
        <w:tabs>
          <w:tab w:val="clear" w:pos="9240"/>
          <w:tab w:val="right" w:pos="2250"/>
        </w:tabs>
        <w:ind w:left="0" w:firstLine="0"/>
        <w:rPr>
          <w:rFonts w:ascii="Courier New" w:hAnsi="Courier New" w:cs="Courier New"/>
          <w:sz w:val="20"/>
          <w:szCs w:val="20"/>
        </w:rPr>
      </w:pPr>
    </w:p>
    <w:p w14:paraId="3611DC9F" w14:textId="4C3AE13F" w:rsidR="00BE0E8E" w:rsidRPr="000E4E9D" w:rsidRDefault="00446ADB" w:rsidP="00446ADB">
      <w:pPr>
        <w:pStyle w:val="0-Basic"/>
        <w:ind w:left="360" w:hanging="360"/>
        <w:rPr>
          <w:rFonts w:ascii="Courier New" w:hAnsi="Courier New" w:cs="Courier New"/>
          <w:color w:val="FF0000"/>
          <w:sz w:val="20"/>
          <w:szCs w:val="20"/>
        </w:rPr>
      </w:pPr>
      <w:bookmarkStart w:id="2" w:name="_Hlk164860367"/>
      <w:bookmarkEnd w:id="0"/>
      <w:bookmarkEnd w:id="1"/>
      <w:r w:rsidRPr="00446ADB">
        <w:rPr>
          <w:rFonts w:ascii="Courier New" w:hAnsi="Courier New" w:cs="Courier New"/>
          <w:bCs/>
          <w:sz w:val="20"/>
          <w:szCs w:val="20"/>
        </w:rPr>
        <w:t>11.</w:t>
      </w:r>
      <w:r>
        <w:rPr>
          <w:rFonts w:ascii="Courier New" w:hAnsi="Courier New" w:cs="Courier New"/>
          <w:bCs/>
          <w:sz w:val="20"/>
          <w:szCs w:val="20"/>
        </w:rPr>
        <w:t xml:space="preserve"> </w:t>
      </w:r>
      <w:bookmarkEnd w:id="2"/>
      <w:r w:rsidR="00BE0E8E" w:rsidRPr="000E4E9D">
        <w:rPr>
          <w:rFonts w:ascii="Courier New" w:hAnsi="Courier New" w:cs="Courier New"/>
          <w:sz w:val="20"/>
          <w:szCs w:val="20"/>
        </w:rPr>
        <w:t xml:space="preserve">Thinking about these four areas of state spending, I’d like you to name the one you think should have the </w:t>
      </w:r>
      <w:r w:rsidR="00BE0E8E" w:rsidRPr="000E4E9D">
        <w:rPr>
          <w:rFonts w:ascii="Courier New" w:hAnsi="Courier New" w:cs="Courier New"/>
          <w:b/>
          <w:bCs/>
          <w:sz w:val="20"/>
          <w:szCs w:val="20"/>
          <w:u w:val="single"/>
        </w:rPr>
        <w:t>highest</w:t>
      </w:r>
      <w:r w:rsidR="00BE0E8E" w:rsidRPr="000E4E9D">
        <w:rPr>
          <w:rFonts w:ascii="Courier New" w:hAnsi="Courier New" w:cs="Courier New"/>
          <w:sz w:val="20"/>
          <w:szCs w:val="20"/>
        </w:rPr>
        <w:t xml:space="preserve"> priority when it comes to state government spending, [ROTATE] [1] </w:t>
      </w:r>
      <w:bookmarkStart w:id="3" w:name="_Hlk197931176"/>
      <w:r w:rsidR="00686AFC" w:rsidRPr="000E4E9D">
        <w:rPr>
          <w:rFonts w:ascii="Courier New" w:hAnsi="Courier New" w:cs="Courier New"/>
          <w:sz w:val="20"/>
          <w:szCs w:val="20"/>
        </w:rPr>
        <w:t>K–12</w:t>
      </w:r>
      <w:r w:rsidR="00BE0E8E" w:rsidRPr="000E4E9D">
        <w:rPr>
          <w:rFonts w:ascii="Courier New" w:hAnsi="Courier New" w:cs="Courier New"/>
          <w:sz w:val="20"/>
          <w:szCs w:val="20"/>
        </w:rPr>
        <w:t xml:space="preserve"> </w:t>
      </w:r>
      <w:bookmarkEnd w:id="3"/>
      <w:r w:rsidR="00BE0E8E" w:rsidRPr="000E4E9D">
        <w:rPr>
          <w:rFonts w:ascii="Courier New" w:hAnsi="Courier New" w:cs="Courier New"/>
          <w:sz w:val="20"/>
          <w:szCs w:val="20"/>
        </w:rPr>
        <w:t xml:space="preserve">public education, [2] higher education, [3] health and human services, [OR] [4] prisons and corrections. </w:t>
      </w:r>
    </w:p>
    <w:p w14:paraId="664995ED" w14:textId="77777777" w:rsidR="00BE0E8E" w:rsidRPr="000E4E9D" w:rsidRDefault="00BE0E8E" w:rsidP="00BE0E8E">
      <w:pPr>
        <w:pStyle w:val="Answer"/>
        <w:ind w:left="0" w:firstLine="0"/>
        <w:rPr>
          <w:rFonts w:ascii="Courier New" w:hAnsi="Courier New" w:cs="Courier New"/>
          <w:sz w:val="20"/>
          <w:szCs w:val="20"/>
        </w:rPr>
      </w:pPr>
    </w:p>
    <w:p w14:paraId="3009A0F5" w14:textId="67B43B6D" w:rsidR="00BE0E8E" w:rsidRPr="000E4E9D" w:rsidRDefault="00BE0E8E" w:rsidP="00446ADB">
      <w:pPr>
        <w:pStyle w:val="Answer"/>
        <w:tabs>
          <w:tab w:val="clear" w:pos="9240"/>
          <w:tab w:val="right" w:pos="4770"/>
        </w:tabs>
        <w:ind w:left="1440" w:firstLine="0"/>
        <w:rPr>
          <w:rFonts w:ascii="Courier New" w:hAnsi="Courier New" w:cs="Courier New"/>
          <w:sz w:val="20"/>
          <w:szCs w:val="20"/>
        </w:rPr>
      </w:pPr>
      <w:r w:rsidRPr="000E4E9D">
        <w:rPr>
          <w:rFonts w:ascii="Courier New" w:hAnsi="Courier New" w:cs="Courier New"/>
          <w:sz w:val="20"/>
          <w:szCs w:val="20"/>
        </w:rPr>
        <w:t>1</w:t>
      </w:r>
      <w:r w:rsidR="00446ADB">
        <w:rPr>
          <w:rFonts w:ascii="Courier New" w:hAnsi="Courier New" w:cs="Courier New"/>
          <w:sz w:val="20"/>
          <w:szCs w:val="20"/>
        </w:rPr>
        <w:tab/>
      </w:r>
      <w:r w:rsidRPr="000E4E9D">
        <w:rPr>
          <w:rFonts w:ascii="Courier New" w:hAnsi="Courier New" w:cs="Courier New"/>
          <w:sz w:val="20"/>
          <w:szCs w:val="20"/>
        </w:rPr>
        <w:t>K-12 public education</w:t>
      </w:r>
    </w:p>
    <w:p w14:paraId="7C709424" w14:textId="70A2AE35" w:rsidR="00BE0E8E" w:rsidRPr="000E4E9D" w:rsidRDefault="00BE0E8E" w:rsidP="00446ADB">
      <w:pPr>
        <w:pStyle w:val="Answer"/>
        <w:tabs>
          <w:tab w:val="clear" w:pos="9240"/>
          <w:tab w:val="right" w:pos="4140"/>
        </w:tabs>
        <w:ind w:left="1440" w:firstLine="0"/>
        <w:rPr>
          <w:rFonts w:ascii="Courier New" w:hAnsi="Courier New" w:cs="Courier New"/>
          <w:sz w:val="20"/>
          <w:szCs w:val="20"/>
        </w:rPr>
      </w:pPr>
      <w:r w:rsidRPr="000E4E9D">
        <w:rPr>
          <w:rFonts w:ascii="Courier New" w:hAnsi="Courier New" w:cs="Courier New"/>
          <w:sz w:val="20"/>
          <w:szCs w:val="20"/>
        </w:rPr>
        <w:t>2</w:t>
      </w:r>
      <w:r w:rsidR="00446ADB">
        <w:rPr>
          <w:rFonts w:ascii="Courier New" w:hAnsi="Courier New" w:cs="Courier New"/>
          <w:sz w:val="20"/>
          <w:szCs w:val="20"/>
        </w:rPr>
        <w:tab/>
      </w:r>
      <w:r w:rsidRPr="000E4E9D">
        <w:rPr>
          <w:rFonts w:ascii="Courier New" w:hAnsi="Courier New" w:cs="Courier New"/>
          <w:sz w:val="20"/>
          <w:szCs w:val="20"/>
        </w:rPr>
        <w:t>higher education</w:t>
      </w:r>
    </w:p>
    <w:p w14:paraId="05F031AD" w14:textId="2B27F4C2" w:rsidR="00BE0E8E" w:rsidRPr="000E4E9D" w:rsidRDefault="00BE0E8E" w:rsidP="00446ADB">
      <w:pPr>
        <w:pStyle w:val="Answer"/>
        <w:tabs>
          <w:tab w:val="clear" w:pos="9240"/>
          <w:tab w:val="right" w:pos="5220"/>
        </w:tabs>
        <w:ind w:left="1440" w:firstLine="0"/>
        <w:rPr>
          <w:rFonts w:ascii="Courier New" w:hAnsi="Courier New" w:cs="Courier New"/>
          <w:sz w:val="20"/>
          <w:szCs w:val="20"/>
        </w:rPr>
      </w:pPr>
      <w:r w:rsidRPr="000E4E9D">
        <w:rPr>
          <w:rFonts w:ascii="Courier New" w:hAnsi="Courier New" w:cs="Courier New"/>
          <w:sz w:val="20"/>
          <w:szCs w:val="20"/>
        </w:rPr>
        <w:t>3</w:t>
      </w:r>
      <w:r w:rsidR="00446ADB">
        <w:rPr>
          <w:rFonts w:ascii="Courier New" w:hAnsi="Courier New" w:cs="Courier New"/>
          <w:sz w:val="20"/>
          <w:szCs w:val="20"/>
        </w:rPr>
        <w:tab/>
      </w:r>
      <w:r w:rsidRPr="000E4E9D">
        <w:rPr>
          <w:rFonts w:ascii="Courier New" w:hAnsi="Courier New" w:cs="Courier New"/>
          <w:sz w:val="20"/>
          <w:szCs w:val="20"/>
        </w:rPr>
        <w:t>health and human services</w:t>
      </w:r>
    </w:p>
    <w:p w14:paraId="6AAE726B" w14:textId="1805E225" w:rsidR="00BE0E8E" w:rsidRDefault="00BE0E8E" w:rsidP="00446ADB">
      <w:pPr>
        <w:pStyle w:val="Answer"/>
        <w:tabs>
          <w:tab w:val="clear" w:pos="9240"/>
          <w:tab w:val="right" w:pos="4860"/>
        </w:tabs>
        <w:ind w:left="1440" w:firstLine="0"/>
        <w:rPr>
          <w:rFonts w:ascii="Courier New" w:hAnsi="Courier New" w:cs="Courier New"/>
          <w:sz w:val="20"/>
          <w:szCs w:val="20"/>
        </w:rPr>
      </w:pPr>
      <w:r w:rsidRPr="000E4E9D">
        <w:rPr>
          <w:rFonts w:ascii="Courier New" w:hAnsi="Courier New" w:cs="Courier New"/>
          <w:sz w:val="20"/>
          <w:szCs w:val="20"/>
        </w:rPr>
        <w:t>4</w:t>
      </w:r>
      <w:r w:rsidR="00446ADB">
        <w:rPr>
          <w:rFonts w:ascii="Courier New" w:hAnsi="Courier New" w:cs="Courier New"/>
          <w:sz w:val="20"/>
          <w:szCs w:val="20"/>
        </w:rPr>
        <w:tab/>
      </w:r>
      <w:r w:rsidRPr="000E4E9D">
        <w:rPr>
          <w:rFonts w:ascii="Courier New" w:hAnsi="Courier New" w:cs="Courier New"/>
          <w:sz w:val="20"/>
          <w:szCs w:val="20"/>
        </w:rPr>
        <w:t>prisons and correction</w:t>
      </w:r>
    </w:p>
    <w:p w14:paraId="08DDEDF1" w14:textId="77777777" w:rsidR="00446ADB" w:rsidRPr="005D05C7" w:rsidRDefault="00446ADB" w:rsidP="00446AD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4FDFA70" w14:textId="77777777" w:rsidR="00446ADB" w:rsidRPr="000C7BDC" w:rsidRDefault="00446ADB" w:rsidP="00446AD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02E1AE" w14:textId="77777777" w:rsidR="005321A6" w:rsidRPr="000E4E9D" w:rsidRDefault="005321A6" w:rsidP="005321A6">
      <w:pPr>
        <w:pStyle w:val="0-Basic"/>
        <w:tabs>
          <w:tab w:val="left" w:pos="1740"/>
        </w:tabs>
        <w:rPr>
          <w:rFonts w:ascii="Courier New" w:hAnsi="Courier New" w:cs="Courier New"/>
          <w:bCs/>
          <w:sz w:val="20"/>
          <w:szCs w:val="20"/>
        </w:rPr>
      </w:pPr>
    </w:p>
    <w:p w14:paraId="69CFD2C9" w14:textId="5A5E9885" w:rsidR="00BE0E8E" w:rsidRPr="000E4E9D" w:rsidRDefault="00446ADB" w:rsidP="00395F3D">
      <w:pPr>
        <w:ind w:left="360" w:hanging="360"/>
        <w:rPr>
          <w:rFonts w:ascii="Courier New" w:eastAsia="Times New Roman" w:hAnsi="Courier New" w:cs="Courier New"/>
          <w:sz w:val="20"/>
          <w:szCs w:val="20"/>
        </w:rPr>
      </w:pPr>
      <w:r>
        <w:rPr>
          <w:rFonts w:ascii="Courier New" w:eastAsia="Times New Roman" w:hAnsi="Courier New" w:cs="Courier New"/>
          <w:sz w:val="20"/>
          <w:szCs w:val="20"/>
        </w:rPr>
        <w:t xml:space="preserve">12. </w:t>
      </w:r>
      <w:r w:rsidR="00BE0E8E" w:rsidRPr="000E4E9D">
        <w:rPr>
          <w:rFonts w:ascii="Courier New" w:eastAsia="Times New Roman" w:hAnsi="Courier New" w:cs="Courier New"/>
          <w:sz w:val="20"/>
          <w:szCs w:val="20"/>
        </w:rPr>
        <w:t xml:space="preserve">In general, which of the following statements do you agree with more—[ROTATE] [1] I’d rather pay higher taxes and have a state government that provides more services, [OR] [2] I’d rather pay lower taxes and have a state government that provides fewer services? </w:t>
      </w:r>
    </w:p>
    <w:p w14:paraId="64D65DD5" w14:textId="77777777" w:rsidR="00BE0E8E" w:rsidRPr="000E4E9D" w:rsidRDefault="00BE0E8E" w:rsidP="00BE0E8E">
      <w:pPr>
        <w:rPr>
          <w:rFonts w:ascii="Courier New" w:eastAsia="Times New Roman" w:hAnsi="Courier New" w:cs="Courier New"/>
          <w:sz w:val="20"/>
          <w:szCs w:val="20"/>
        </w:rPr>
      </w:pPr>
    </w:p>
    <w:p w14:paraId="0EDA950A" w14:textId="486AA013" w:rsidR="00BE0E8E" w:rsidRPr="000E4E9D" w:rsidRDefault="00BE0E8E" w:rsidP="00446ADB">
      <w:pPr>
        <w:tabs>
          <w:tab w:val="right" w:pos="5850"/>
        </w:tabs>
        <w:ind w:left="1440"/>
        <w:rPr>
          <w:rFonts w:ascii="Courier New" w:eastAsia="Times New Roman" w:hAnsi="Courier New" w:cs="Courier New"/>
          <w:sz w:val="20"/>
          <w:szCs w:val="20"/>
        </w:rPr>
      </w:pPr>
      <w:r w:rsidRPr="000E4E9D">
        <w:rPr>
          <w:rFonts w:ascii="Courier New" w:eastAsia="Times New Roman" w:hAnsi="Courier New" w:cs="Courier New"/>
          <w:sz w:val="20"/>
          <w:szCs w:val="20"/>
        </w:rPr>
        <w:t>1</w:t>
      </w:r>
      <w:r w:rsidR="00446ADB">
        <w:rPr>
          <w:rFonts w:ascii="Courier New" w:eastAsia="Times New Roman" w:hAnsi="Courier New" w:cs="Courier New"/>
          <w:sz w:val="20"/>
          <w:szCs w:val="20"/>
        </w:rPr>
        <w:tab/>
      </w:r>
      <w:r w:rsidRPr="000E4E9D">
        <w:rPr>
          <w:rFonts w:ascii="Courier New" w:eastAsia="Times New Roman" w:hAnsi="Courier New" w:cs="Courier New"/>
          <w:sz w:val="20"/>
          <w:szCs w:val="20"/>
        </w:rPr>
        <w:t>higher taxes and more services</w:t>
      </w:r>
    </w:p>
    <w:p w14:paraId="7294603F" w14:textId="038446A2" w:rsidR="00BE0E8E" w:rsidRDefault="00BE0E8E" w:rsidP="00446ADB">
      <w:pPr>
        <w:tabs>
          <w:tab w:val="right" w:pos="5760"/>
        </w:tabs>
        <w:ind w:left="1440"/>
        <w:rPr>
          <w:rFonts w:ascii="Courier New" w:eastAsia="Times New Roman" w:hAnsi="Courier New" w:cs="Courier New"/>
          <w:sz w:val="20"/>
          <w:szCs w:val="20"/>
        </w:rPr>
      </w:pPr>
      <w:r w:rsidRPr="000E4E9D">
        <w:rPr>
          <w:rFonts w:ascii="Courier New" w:eastAsia="Times New Roman" w:hAnsi="Courier New" w:cs="Courier New"/>
          <w:sz w:val="20"/>
          <w:szCs w:val="20"/>
        </w:rPr>
        <w:t>2</w:t>
      </w:r>
      <w:r w:rsidR="00446ADB">
        <w:rPr>
          <w:rFonts w:ascii="Courier New" w:eastAsia="Times New Roman" w:hAnsi="Courier New" w:cs="Courier New"/>
          <w:sz w:val="20"/>
          <w:szCs w:val="20"/>
        </w:rPr>
        <w:tab/>
      </w:r>
      <w:r w:rsidRPr="000E4E9D">
        <w:rPr>
          <w:rFonts w:ascii="Courier New" w:eastAsia="Times New Roman" w:hAnsi="Courier New" w:cs="Courier New"/>
          <w:sz w:val="20"/>
          <w:szCs w:val="20"/>
        </w:rPr>
        <w:t>lower taxes and fewer services</w:t>
      </w:r>
    </w:p>
    <w:p w14:paraId="23AFA41F" w14:textId="77777777" w:rsidR="00446ADB" w:rsidRPr="005D05C7" w:rsidRDefault="00446ADB" w:rsidP="00446AD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4380B89" w14:textId="77777777" w:rsidR="00446ADB" w:rsidRPr="000C7BDC" w:rsidRDefault="00446ADB" w:rsidP="00446AD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3B7F7F" w14:textId="0228864B" w:rsidR="00516C3B" w:rsidRPr="000E4E9D" w:rsidRDefault="00446ADB" w:rsidP="00395F3D">
      <w:pPr>
        <w:ind w:left="360" w:hanging="360"/>
        <w:rPr>
          <w:rFonts w:ascii="Courier New" w:hAnsi="Courier New" w:cs="Courier New"/>
          <w:sz w:val="20"/>
          <w:szCs w:val="20"/>
        </w:rPr>
      </w:pPr>
      <w:bookmarkStart w:id="4" w:name="_Hlk198122182"/>
      <w:bookmarkStart w:id="5" w:name="_Hlk187398727"/>
      <w:bookmarkStart w:id="6" w:name="_Hlk155870728"/>
      <w:r>
        <w:rPr>
          <w:rFonts w:ascii="Courier New" w:hAnsi="Courier New" w:cs="Courier New"/>
          <w:sz w:val="20"/>
          <w:szCs w:val="20"/>
        </w:rPr>
        <w:t xml:space="preserve">13. </w:t>
      </w:r>
      <w:r w:rsidR="009B12F5" w:rsidRPr="00446ADB">
        <w:rPr>
          <w:rFonts w:ascii="Courier New" w:hAnsi="Courier New" w:cs="Courier New"/>
          <w:sz w:val="20"/>
          <w:szCs w:val="20"/>
        </w:rPr>
        <w:t>Governor Newsom recently released a revised budget plan for the next fiscal year</w:t>
      </w:r>
      <w:r>
        <w:rPr>
          <w:rFonts w:ascii="Courier New" w:hAnsi="Courier New" w:cs="Courier New"/>
          <w:sz w:val="20"/>
          <w:szCs w:val="20"/>
        </w:rPr>
        <w:t xml:space="preserve"> </w:t>
      </w:r>
      <w:r w:rsidR="009B12F5" w:rsidRPr="00446ADB">
        <w:rPr>
          <w:rFonts w:ascii="Courier New" w:hAnsi="Courier New" w:cs="Courier New"/>
          <w:sz w:val="20"/>
          <w:szCs w:val="20"/>
        </w:rPr>
        <w:t xml:space="preserve">that </w:t>
      </w:r>
      <w:r w:rsidR="00516C3B" w:rsidRPr="00446ADB">
        <w:rPr>
          <w:rFonts w:ascii="Courier New" w:hAnsi="Courier New" w:cs="Courier New"/>
          <w:sz w:val="20"/>
          <w:szCs w:val="20"/>
        </w:rPr>
        <w:t>includes $22</w:t>
      </w:r>
      <w:r w:rsidR="00D21CB4" w:rsidRPr="00446ADB">
        <w:rPr>
          <w:rFonts w:ascii="Courier New" w:hAnsi="Courier New" w:cs="Courier New"/>
          <w:sz w:val="20"/>
          <w:szCs w:val="20"/>
        </w:rPr>
        <w:t>6</w:t>
      </w:r>
      <w:r w:rsidR="00516C3B" w:rsidRPr="00446ADB">
        <w:rPr>
          <w:rFonts w:ascii="Courier New" w:hAnsi="Courier New" w:cs="Courier New"/>
          <w:sz w:val="20"/>
          <w:szCs w:val="20"/>
        </w:rPr>
        <w:t>.</w:t>
      </w:r>
      <w:r w:rsidR="00D21CB4" w:rsidRPr="00446ADB">
        <w:rPr>
          <w:rFonts w:ascii="Courier New" w:hAnsi="Courier New" w:cs="Courier New"/>
          <w:sz w:val="20"/>
          <w:szCs w:val="20"/>
        </w:rPr>
        <w:t>4</w:t>
      </w:r>
      <w:r w:rsidR="00516C3B" w:rsidRPr="00446ADB">
        <w:rPr>
          <w:rFonts w:ascii="Courier New" w:hAnsi="Courier New" w:cs="Courier New"/>
          <w:sz w:val="20"/>
          <w:szCs w:val="20"/>
        </w:rPr>
        <w:t xml:space="preserve"> billion in general fund spending and </w:t>
      </w:r>
      <w:r w:rsidR="00D21CB4" w:rsidRPr="00446ADB">
        <w:rPr>
          <w:rFonts w:ascii="Courier New" w:hAnsi="Courier New" w:cs="Courier New"/>
          <w:sz w:val="20"/>
          <w:szCs w:val="20"/>
        </w:rPr>
        <w:t>a $11.9 billion shortfall</w:t>
      </w:r>
      <w:r w:rsidR="00516C3B" w:rsidRPr="00446ADB">
        <w:rPr>
          <w:rFonts w:ascii="Courier New" w:hAnsi="Courier New" w:cs="Courier New"/>
          <w:sz w:val="20"/>
          <w:szCs w:val="20"/>
        </w:rPr>
        <w:t>. The governor’s proposal—which also revises the existing budget—</w:t>
      </w:r>
      <w:r w:rsidR="00AD17C5" w:rsidRPr="00446ADB">
        <w:rPr>
          <w:rFonts w:ascii="Courier New" w:hAnsi="Courier New" w:cs="Courier New"/>
          <w:sz w:val="20"/>
          <w:szCs w:val="20"/>
        </w:rPr>
        <w:t>makes investments in</w:t>
      </w:r>
      <w:r w:rsidR="00516C3B" w:rsidRPr="00446ADB">
        <w:rPr>
          <w:rFonts w:ascii="Courier New" w:hAnsi="Courier New" w:cs="Courier New"/>
          <w:sz w:val="20"/>
          <w:szCs w:val="20"/>
        </w:rPr>
        <w:t xml:space="preserve"> climate resiliency, higher education and </w:t>
      </w:r>
      <w:r w:rsidR="00686AFC" w:rsidRPr="00446ADB">
        <w:rPr>
          <w:rFonts w:ascii="Courier New" w:hAnsi="Courier New" w:cs="Courier New"/>
          <w:sz w:val="20"/>
          <w:szCs w:val="20"/>
        </w:rPr>
        <w:t xml:space="preserve">K–12 </w:t>
      </w:r>
      <w:r w:rsidR="00516C3B" w:rsidRPr="00446ADB">
        <w:rPr>
          <w:rFonts w:ascii="Courier New" w:hAnsi="Courier New" w:cs="Courier New"/>
          <w:sz w:val="20"/>
          <w:szCs w:val="20"/>
        </w:rPr>
        <w:t xml:space="preserve">resources, </w:t>
      </w:r>
      <w:r w:rsidR="00AD17C5" w:rsidRPr="00446ADB">
        <w:rPr>
          <w:rFonts w:ascii="Courier New" w:hAnsi="Courier New" w:cs="Courier New"/>
          <w:sz w:val="20"/>
          <w:szCs w:val="20"/>
        </w:rPr>
        <w:t xml:space="preserve">and </w:t>
      </w:r>
      <w:r w:rsidR="00516C3B" w:rsidRPr="00446ADB">
        <w:rPr>
          <w:rFonts w:ascii="Courier New" w:hAnsi="Courier New" w:cs="Courier New"/>
          <w:sz w:val="20"/>
          <w:szCs w:val="20"/>
        </w:rPr>
        <w:t>fully fund</w:t>
      </w:r>
      <w:r w:rsidR="00AD17C5" w:rsidRPr="00446ADB">
        <w:rPr>
          <w:rFonts w:ascii="Courier New" w:hAnsi="Courier New" w:cs="Courier New"/>
          <w:sz w:val="20"/>
          <w:szCs w:val="20"/>
        </w:rPr>
        <w:t>s</w:t>
      </w:r>
      <w:r w:rsidR="00516C3B" w:rsidRPr="00446ADB">
        <w:rPr>
          <w:rFonts w:ascii="Courier New" w:hAnsi="Courier New" w:cs="Courier New"/>
          <w:sz w:val="20"/>
          <w:szCs w:val="20"/>
        </w:rPr>
        <w:t xml:space="preserve"> transitional kindergarten, </w:t>
      </w:r>
      <w:r w:rsidR="00380B8F" w:rsidRPr="00446ADB">
        <w:rPr>
          <w:rFonts w:ascii="Courier New" w:hAnsi="Courier New" w:cs="Courier New"/>
          <w:sz w:val="20"/>
          <w:szCs w:val="20"/>
        </w:rPr>
        <w:t xml:space="preserve">but also </w:t>
      </w:r>
      <w:r w:rsidR="00806167" w:rsidRPr="00446ADB">
        <w:rPr>
          <w:rFonts w:ascii="Courier New" w:hAnsi="Courier New" w:cs="Courier New"/>
          <w:sz w:val="20"/>
          <w:szCs w:val="20"/>
        </w:rPr>
        <w:t>has</w:t>
      </w:r>
      <w:r w:rsidR="00380B8F" w:rsidRPr="00446ADB">
        <w:rPr>
          <w:rFonts w:ascii="Courier New" w:hAnsi="Courier New" w:cs="Courier New"/>
          <w:sz w:val="20"/>
          <w:szCs w:val="20"/>
        </w:rPr>
        <w:t xml:space="preserve"> reductions in </w:t>
      </w:r>
      <w:r w:rsidR="00516C3B" w:rsidRPr="00446ADB">
        <w:rPr>
          <w:rFonts w:ascii="Courier New" w:hAnsi="Courier New" w:cs="Courier New"/>
          <w:sz w:val="20"/>
          <w:szCs w:val="20"/>
        </w:rPr>
        <w:t>health and human services.</w:t>
      </w:r>
      <w:r w:rsidR="00B5410B" w:rsidRPr="00446ADB">
        <w:rPr>
          <w:rFonts w:ascii="Courier New" w:hAnsi="Courier New" w:cs="Courier New"/>
          <w:sz w:val="20"/>
          <w:szCs w:val="20"/>
        </w:rPr>
        <w:t xml:space="preserve"> </w:t>
      </w:r>
      <w:r w:rsidR="00806167" w:rsidRPr="00446ADB">
        <w:rPr>
          <w:rFonts w:ascii="Courier New" w:hAnsi="Courier New" w:cs="Courier New"/>
          <w:sz w:val="20"/>
          <w:szCs w:val="20"/>
        </w:rPr>
        <w:t>T</w:t>
      </w:r>
      <w:r w:rsidR="00516C3B" w:rsidRPr="00446ADB">
        <w:rPr>
          <w:rFonts w:ascii="Courier New" w:hAnsi="Courier New" w:cs="Courier New"/>
          <w:sz w:val="20"/>
          <w:szCs w:val="20"/>
        </w:rPr>
        <w:t>he plan</w:t>
      </w:r>
      <w:r w:rsidR="00806167" w:rsidRPr="00446ADB">
        <w:rPr>
          <w:rFonts w:ascii="Courier New" w:hAnsi="Courier New" w:cs="Courier New"/>
          <w:sz w:val="20"/>
          <w:szCs w:val="20"/>
        </w:rPr>
        <w:t xml:space="preserve"> also</w:t>
      </w:r>
      <w:r w:rsidR="00516C3B" w:rsidRPr="00446ADB">
        <w:rPr>
          <w:rFonts w:ascii="Courier New" w:hAnsi="Courier New" w:cs="Courier New"/>
          <w:sz w:val="20"/>
          <w:szCs w:val="20"/>
        </w:rPr>
        <w:t xml:space="preserve"> pulls $7.1 billion from the state’s reserves. </w:t>
      </w:r>
      <w:r w:rsidR="00516C3B" w:rsidRPr="00446ADB">
        <w:rPr>
          <w:rFonts w:ascii="Courier New" w:hAnsi="Courier New" w:cs="Courier New"/>
          <w:sz w:val="20"/>
          <w:szCs w:val="20"/>
          <w:lang w:val="en-US"/>
        </w:rPr>
        <w:t>In general, do you favor or oppose the governor’s budget plan?</w:t>
      </w:r>
      <w:r w:rsidR="00516C3B" w:rsidRPr="000E4E9D">
        <w:rPr>
          <w:rFonts w:ascii="Courier New" w:hAnsi="Courier New" w:cs="Courier New"/>
          <w:color w:val="FF0000"/>
          <w:sz w:val="20"/>
          <w:szCs w:val="20"/>
          <w:lang w:val="en-US"/>
        </w:rPr>
        <w:t xml:space="preserve"> </w:t>
      </w:r>
    </w:p>
    <w:bookmarkEnd w:id="6"/>
    <w:p w14:paraId="1797080D" w14:textId="77777777" w:rsidR="00516C3B" w:rsidRPr="000E4E9D" w:rsidRDefault="00516C3B" w:rsidP="00516C3B">
      <w:pPr>
        <w:rPr>
          <w:rFonts w:ascii="Courier New" w:hAnsi="Courier New" w:cs="Courier New"/>
          <w:sz w:val="20"/>
          <w:szCs w:val="20"/>
        </w:rPr>
      </w:pPr>
    </w:p>
    <w:p w14:paraId="181C9731" w14:textId="5EAD75CF" w:rsidR="00516C3B" w:rsidRPr="000E4E9D" w:rsidRDefault="00516C3B" w:rsidP="00446ADB">
      <w:pPr>
        <w:ind w:left="1440"/>
        <w:rPr>
          <w:rFonts w:ascii="Courier New" w:hAnsi="Courier New" w:cs="Courier New"/>
          <w:sz w:val="20"/>
          <w:szCs w:val="20"/>
          <w:lang w:val="en-US"/>
        </w:rPr>
      </w:pPr>
      <w:r w:rsidRPr="000E4E9D">
        <w:rPr>
          <w:rFonts w:ascii="Courier New" w:hAnsi="Courier New" w:cs="Courier New"/>
          <w:sz w:val="20"/>
          <w:szCs w:val="20"/>
          <w:lang w:val="en-US"/>
        </w:rPr>
        <w:t>1</w:t>
      </w:r>
      <w:r w:rsidR="00446ADB">
        <w:rPr>
          <w:rFonts w:ascii="Courier New" w:hAnsi="Courier New" w:cs="Courier New"/>
          <w:sz w:val="20"/>
          <w:szCs w:val="20"/>
          <w:lang w:val="en-US"/>
        </w:rPr>
        <w:tab/>
      </w:r>
      <w:r w:rsidRPr="000E4E9D">
        <w:rPr>
          <w:rFonts w:ascii="Courier New" w:hAnsi="Courier New" w:cs="Courier New"/>
          <w:sz w:val="20"/>
          <w:szCs w:val="20"/>
          <w:lang w:val="en-US"/>
        </w:rPr>
        <w:t>favor</w:t>
      </w:r>
    </w:p>
    <w:p w14:paraId="6BE5AFC1" w14:textId="77777777" w:rsidR="00372FF1" w:rsidRDefault="00516C3B" w:rsidP="00372FF1">
      <w:pPr>
        <w:ind w:left="1440"/>
        <w:rPr>
          <w:rFonts w:ascii="Courier New" w:hAnsi="Courier New" w:cs="Courier New"/>
          <w:sz w:val="20"/>
          <w:szCs w:val="20"/>
          <w:lang w:val="en-US"/>
        </w:rPr>
      </w:pPr>
      <w:r w:rsidRPr="000E4E9D">
        <w:rPr>
          <w:rFonts w:ascii="Courier New" w:hAnsi="Courier New" w:cs="Courier New"/>
          <w:sz w:val="20"/>
          <w:szCs w:val="20"/>
          <w:lang w:val="en-US"/>
        </w:rPr>
        <w:t>2</w:t>
      </w:r>
      <w:r w:rsidR="00446ADB">
        <w:rPr>
          <w:rFonts w:ascii="Courier New" w:hAnsi="Courier New" w:cs="Courier New"/>
          <w:sz w:val="20"/>
          <w:szCs w:val="20"/>
          <w:lang w:val="en-US"/>
        </w:rPr>
        <w:tab/>
      </w:r>
      <w:r w:rsidRPr="000E4E9D">
        <w:rPr>
          <w:rFonts w:ascii="Courier New" w:hAnsi="Courier New" w:cs="Courier New"/>
          <w:sz w:val="20"/>
          <w:szCs w:val="20"/>
          <w:lang w:val="en-US"/>
        </w:rPr>
        <w:t>oppose</w:t>
      </w:r>
    </w:p>
    <w:p w14:paraId="2F201919" w14:textId="156EF673" w:rsidR="00372FF1" w:rsidRDefault="00372FF1" w:rsidP="00372FF1">
      <w:pPr>
        <w:ind w:left="1440"/>
        <w:rPr>
          <w:rFonts w:ascii="Courier New" w:hAnsi="Courier New" w:cs="Courier New"/>
          <w:sz w:val="20"/>
          <w:szCs w:val="20"/>
          <w:lang w:val="en-US"/>
        </w:rPr>
      </w:pPr>
      <w:r w:rsidRPr="000E4E9D">
        <w:rPr>
          <w:rFonts w:ascii="Courier New" w:hAnsi="Courier New" w:cs="Courier New"/>
          <w:sz w:val="20"/>
          <w:szCs w:val="20"/>
          <w:lang w:val="en-US"/>
        </w:rPr>
        <w:t>3</w:t>
      </w:r>
      <w:r>
        <w:rPr>
          <w:rFonts w:ascii="Courier New" w:hAnsi="Courier New" w:cs="Courier New"/>
          <w:sz w:val="20"/>
          <w:szCs w:val="20"/>
          <w:lang w:val="en-US"/>
        </w:rPr>
        <w:tab/>
      </w:r>
      <w:r w:rsidRPr="000E4E9D">
        <w:rPr>
          <w:rFonts w:ascii="Courier New" w:hAnsi="Courier New" w:cs="Courier New"/>
          <w:sz w:val="20"/>
          <w:szCs w:val="20"/>
          <w:lang w:val="en-US"/>
        </w:rPr>
        <w:t>haven’t heard anything about the budget</w:t>
      </w:r>
      <w:r w:rsidR="00AE3E05" w:rsidRPr="00AE3E05">
        <w:rPr>
          <w:rFonts w:ascii="Courier New" w:hAnsi="Courier New" w:cs="Courier New"/>
          <w:i/>
          <w:iCs/>
          <w:sz w:val="20"/>
          <w:szCs w:val="20"/>
        </w:rPr>
        <w:t>(vol</w:t>
      </w:r>
      <w:r w:rsidR="00AE3E05">
        <w:rPr>
          <w:rFonts w:ascii="Courier New" w:hAnsi="Courier New" w:cs="Courier New"/>
          <w:i/>
          <w:iCs/>
          <w:sz w:val="20"/>
          <w:szCs w:val="20"/>
        </w:rPr>
        <w:t>unteered</w:t>
      </w:r>
      <w:r w:rsidR="00AE3E05" w:rsidRPr="00AE3E05">
        <w:rPr>
          <w:rFonts w:ascii="Courier New" w:hAnsi="Courier New" w:cs="Courier New"/>
          <w:i/>
          <w:iCs/>
          <w:sz w:val="20"/>
          <w:szCs w:val="20"/>
        </w:rPr>
        <w:t>)</w:t>
      </w:r>
    </w:p>
    <w:p w14:paraId="19236B6A" w14:textId="77777777" w:rsidR="00446ADB" w:rsidRPr="005D05C7" w:rsidRDefault="00446ADB" w:rsidP="00446AD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EDC7581" w14:textId="77777777" w:rsidR="00446ADB" w:rsidRPr="000C7BDC" w:rsidRDefault="00446ADB" w:rsidP="00446AD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3D5349" w14:textId="77777777" w:rsidR="00446ADB" w:rsidRPr="000E4E9D" w:rsidRDefault="00446ADB" w:rsidP="00516C3B">
      <w:pPr>
        <w:rPr>
          <w:rFonts w:ascii="Courier New" w:hAnsi="Courier New" w:cs="Courier New"/>
          <w:sz w:val="20"/>
          <w:szCs w:val="20"/>
          <w:lang w:val="en-US"/>
        </w:rPr>
      </w:pPr>
    </w:p>
    <w:p w14:paraId="6FACC2BC" w14:textId="1A7EF96E" w:rsidR="00DC7692" w:rsidRPr="000E4E9D" w:rsidRDefault="00372FF1" w:rsidP="00395F3D">
      <w:pPr>
        <w:pStyle w:val="0-Basic"/>
        <w:tabs>
          <w:tab w:val="left" w:pos="1740"/>
        </w:tabs>
        <w:ind w:left="360" w:hanging="360"/>
        <w:rPr>
          <w:rFonts w:ascii="Courier New" w:hAnsi="Courier New" w:cs="Courier New"/>
          <w:bCs/>
          <w:sz w:val="20"/>
          <w:szCs w:val="20"/>
          <w:lang w:val="en-GB"/>
        </w:rPr>
      </w:pPr>
      <w:bookmarkStart w:id="7" w:name="_Hlk155870747"/>
      <w:r>
        <w:rPr>
          <w:rFonts w:ascii="Courier New" w:hAnsi="Courier New" w:cs="Courier New"/>
          <w:bCs/>
          <w:sz w:val="20"/>
          <w:szCs w:val="20"/>
          <w:lang w:val="en-GB"/>
        </w:rPr>
        <w:t xml:space="preserve">14. </w:t>
      </w:r>
      <w:r w:rsidR="0054538A" w:rsidRPr="000E4E9D">
        <w:rPr>
          <w:rFonts w:ascii="Courier New" w:hAnsi="Courier New" w:cs="Courier New"/>
          <w:bCs/>
          <w:sz w:val="20"/>
          <w:szCs w:val="20"/>
          <w:lang w:val="en-GB"/>
        </w:rPr>
        <w:t>Newsom has proposed to use $7.1 billion from the Budget Stabilization Account or "Rainy Day Fund", one of the state's reserves, to partially balance the current budget.</w:t>
      </w:r>
      <w:r w:rsidR="00D21CB4" w:rsidRPr="000E4E9D">
        <w:rPr>
          <w:rFonts w:ascii="Courier New" w:hAnsi="Courier New" w:cs="Courier New"/>
          <w:bCs/>
          <w:sz w:val="20"/>
          <w:szCs w:val="20"/>
          <w:lang w:val="en-GB"/>
        </w:rPr>
        <w:t xml:space="preserve"> </w:t>
      </w:r>
      <w:r w:rsidR="00DC7692" w:rsidRPr="000E4E9D">
        <w:rPr>
          <w:rFonts w:ascii="Courier New" w:hAnsi="Courier New" w:cs="Courier New"/>
          <w:bCs/>
          <w:sz w:val="20"/>
          <w:szCs w:val="20"/>
          <w:lang w:val="en-GB"/>
        </w:rPr>
        <w:t xml:space="preserve">This is part of a two-year plan proposed in 2024. This means less funding will be available to backfill spending if revenues </w:t>
      </w:r>
      <w:r w:rsidR="00D21CB4" w:rsidRPr="00372FF1">
        <w:rPr>
          <w:rFonts w:ascii="Courier New" w:hAnsi="Courier New" w:cs="Courier New"/>
          <w:bCs/>
          <w:sz w:val="20"/>
          <w:szCs w:val="20"/>
          <w:lang w:val="en-GB"/>
        </w:rPr>
        <w:t>continue</w:t>
      </w:r>
      <w:r w:rsidR="00DC7692" w:rsidRPr="000E4E9D">
        <w:rPr>
          <w:rFonts w:ascii="Courier New" w:hAnsi="Courier New" w:cs="Courier New"/>
          <w:bCs/>
          <w:sz w:val="20"/>
          <w:szCs w:val="20"/>
          <w:lang w:val="en-GB"/>
        </w:rPr>
        <w:t xml:space="preserve"> to decrease. In general, do you think using state reserve money is a good idea or a bad idea?</w:t>
      </w:r>
      <w:bookmarkEnd w:id="7"/>
    </w:p>
    <w:p w14:paraId="4C699F1F" w14:textId="58078753" w:rsidR="0054538A" w:rsidRPr="000E4E9D" w:rsidRDefault="0054538A" w:rsidP="00DC7692">
      <w:pPr>
        <w:pStyle w:val="0-Basic"/>
        <w:tabs>
          <w:tab w:val="left" w:pos="1740"/>
        </w:tabs>
        <w:rPr>
          <w:rFonts w:ascii="Courier New" w:hAnsi="Courier New" w:cs="Courier New"/>
          <w:bCs/>
          <w:sz w:val="20"/>
          <w:szCs w:val="20"/>
          <w:lang w:val="en-GB"/>
        </w:rPr>
      </w:pPr>
    </w:p>
    <w:p w14:paraId="0E3625C5" w14:textId="78153ED1" w:rsidR="00DC7692" w:rsidRPr="000E4E9D" w:rsidRDefault="00372FF1" w:rsidP="00372FF1">
      <w:pPr>
        <w:pStyle w:val="0-Basic"/>
        <w:tabs>
          <w:tab w:val="left" w:pos="1440"/>
        </w:tabs>
        <w:rPr>
          <w:rFonts w:ascii="Courier New" w:hAnsi="Courier New" w:cs="Courier New"/>
          <w:bCs/>
          <w:sz w:val="20"/>
          <w:szCs w:val="20"/>
          <w:lang w:val="en-GB"/>
        </w:rPr>
      </w:pPr>
      <w:r>
        <w:rPr>
          <w:rFonts w:ascii="Courier New" w:hAnsi="Courier New" w:cs="Courier New"/>
          <w:bCs/>
          <w:sz w:val="20"/>
          <w:szCs w:val="20"/>
          <w:lang w:val="en-GB"/>
        </w:rPr>
        <w:tab/>
      </w:r>
      <w:r w:rsidR="00DC7692" w:rsidRPr="000E4E9D">
        <w:rPr>
          <w:rFonts w:ascii="Courier New" w:hAnsi="Courier New" w:cs="Courier New"/>
          <w:bCs/>
          <w:sz w:val="20"/>
          <w:szCs w:val="20"/>
          <w:lang w:val="en-GB"/>
        </w:rPr>
        <w:t>1</w:t>
      </w:r>
      <w:r>
        <w:rPr>
          <w:rFonts w:ascii="Courier New" w:hAnsi="Courier New" w:cs="Courier New"/>
          <w:bCs/>
          <w:sz w:val="20"/>
          <w:szCs w:val="20"/>
          <w:lang w:val="en-GB"/>
        </w:rPr>
        <w:tab/>
      </w:r>
      <w:r w:rsidR="00EA46E7" w:rsidRPr="000E4E9D">
        <w:rPr>
          <w:rFonts w:ascii="Courier New" w:hAnsi="Courier New" w:cs="Courier New"/>
          <w:bCs/>
          <w:sz w:val="20"/>
          <w:szCs w:val="20"/>
          <w:lang w:val="en-GB"/>
        </w:rPr>
        <w:t>g</w:t>
      </w:r>
      <w:r w:rsidR="00DC7692" w:rsidRPr="000E4E9D">
        <w:rPr>
          <w:rFonts w:ascii="Courier New" w:hAnsi="Courier New" w:cs="Courier New"/>
          <w:bCs/>
          <w:sz w:val="20"/>
          <w:szCs w:val="20"/>
          <w:lang w:val="en-GB"/>
        </w:rPr>
        <w:t>ood idea</w:t>
      </w:r>
    </w:p>
    <w:p w14:paraId="4E53AA44" w14:textId="72932729" w:rsidR="00DC7692" w:rsidRDefault="00372FF1" w:rsidP="00372FF1">
      <w:pPr>
        <w:pStyle w:val="0-Basic"/>
        <w:tabs>
          <w:tab w:val="left" w:pos="1440"/>
        </w:tabs>
        <w:rPr>
          <w:rFonts w:ascii="Courier New" w:hAnsi="Courier New" w:cs="Courier New"/>
          <w:bCs/>
          <w:sz w:val="20"/>
          <w:szCs w:val="20"/>
        </w:rPr>
      </w:pPr>
      <w:r>
        <w:rPr>
          <w:rFonts w:ascii="Courier New" w:hAnsi="Courier New" w:cs="Courier New"/>
          <w:bCs/>
          <w:sz w:val="20"/>
          <w:szCs w:val="20"/>
        </w:rPr>
        <w:tab/>
      </w:r>
      <w:r w:rsidR="00DC7692" w:rsidRPr="000E4E9D">
        <w:rPr>
          <w:rFonts w:ascii="Courier New" w:hAnsi="Courier New" w:cs="Courier New"/>
          <w:bCs/>
          <w:sz w:val="20"/>
          <w:szCs w:val="20"/>
        </w:rPr>
        <w:t>2</w:t>
      </w:r>
      <w:r>
        <w:rPr>
          <w:rFonts w:ascii="Courier New" w:hAnsi="Courier New" w:cs="Courier New"/>
          <w:bCs/>
          <w:sz w:val="20"/>
          <w:szCs w:val="20"/>
        </w:rPr>
        <w:tab/>
      </w:r>
      <w:r w:rsidR="00EA46E7" w:rsidRPr="000E4E9D">
        <w:rPr>
          <w:rFonts w:ascii="Courier New" w:hAnsi="Courier New" w:cs="Courier New"/>
          <w:bCs/>
          <w:sz w:val="20"/>
          <w:szCs w:val="20"/>
        </w:rPr>
        <w:t>b</w:t>
      </w:r>
      <w:r w:rsidR="00DC7692" w:rsidRPr="000E4E9D">
        <w:rPr>
          <w:rFonts w:ascii="Courier New" w:hAnsi="Courier New" w:cs="Courier New"/>
          <w:bCs/>
          <w:sz w:val="20"/>
          <w:szCs w:val="20"/>
        </w:rPr>
        <w:t>ad idea</w:t>
      </w:r>
    </w:p>
    <w:p w14:paraId="7B3A687A" w14:textId="77777777" w:rsidR="00372FF1" w:rsidRPr="005D05C7" w:rsidRDefault="00372FF1" w:rsidP="00372FF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AC7048A" w14:textId="77777777" w:rsidR="00372FF1" w:rsidRPr="000C7BDC" w:rsidRDefault="00372FF1" w:rsidP="00372F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C6A9B3A" w14:textId="5E2B8949" w:rsidR="00372FF1" w:rsidRDefault="00372FF1">
      <w:pPr>
        <w:rPr>
          <w:rFonts w:ascii="Courier New" w:eastAsia="Times New Roman" w:hAnsi="Courier New" w:cs="Courier New"/>
          <w:bCs/>
          <w:color w:val="000000"/>
          <w:sz w:val="20"/>
          <w:szCs w:val="20"/>
          <w:lang w:val="en-US" w:eastAsia="en-US"/>
        </w:rPr>
      </w:pPr>
      <w:r>
        <w:rPr>
          <w:rFonts w:ascii="Courier New" w:hAnsi="Courier New" w:cs="Courier New"/>
          <w:bCs/>
          <w:sz w:val="20"/>
          <w:szCs w:val="20"/>
        </w:rPr>
        <w:br w:type="page"/>
      </w:r>
    </w:p>
    <w:p w14:paraId="473E8EC2" w14:textId="77777777" w:rsidR="00BE0E8E" w:rsidRPr="000E4E9D" w:rsidRDefault="00BE0E8E" w:rsidP="005321A6">
      <w:pPr>
        <w:pStyle w:val="0-Basic"/>
        <w:tabs>
          <w:tab w:val="left" w:pos="1740"/>
        </w:tabs>
        <w:rPr>
          <w:rFonts w:ascii="Courier New" w:hAnsi="Courier New" w:cs="Courier New"/>
          <w:bCs/>
          <w:sz w:val="20"/>
          <w:szCs w:val="20"/>
        </w:rPr>
      </w:pPr>
    </w:p>
    <w:p w14:paraId="47368512" w14:textId="7C3D7E84" w:rsidR="00AD17C5" w:rsidRPr="000E4E9D" w:rsidRDefault="00372FF1" w:rsidP="00395F3D">
      <w:pPr>
        <w:pStyle w:val="0-Basic"/>
        <w:tabs>
          <w:tab w:val="left" w:pos="1740"/>
        </w:tabs>
        <w:ind w:left="360" w:hanging="360"/>
        <w:rPr>
          <w:rFonts w:ascii="Courier New" w:hAnsi="Courier New" w:cs="Courier New"/>
          <w:bCs/>
          <w:sz w:val="20"/>
          <w:szCs w:val="20"/>
        </w:rPr>
      </w:pPr>
      <w:r w:rsidRPr="00372FF1">
        <w:rPr>
          <w:rFonts w:ascii="Courier New" w:hAnsi="Courier New" w:cs="Courier New"/>
          <w:bCs/>
          <w:sz w:val="20"/>
          <w:szCs w:val="20"/>
        </w:rPr>
        <w:t xml:space="preserve">15. </w:t>
      </w:r>
      <w:r w:rsidR="00AD17C5" w:rsidRPr="00372FF1">
        <w:rPr>
          <w:rFonts w:ascii="Courier New" w:hAnsi="Courier New" w:cs="Courier New"/>
          <w:bCs/>
          <w:sz w:val="20"/>
          <w:szCs w:val="20"/>
        </w:rPr>
        <w:t xml:space="preserve">Governor Newsom’s budget plan also includes a combination of reductions, </w:t>
      </w:r>
      <w:r w:rsidR="009D27DF" w:rsidRPr="00372FF1">
        <w:rPr>
          <w:rFonts w:ascii="Courier New" w:hAnsi="Courier New" w:cs="Courier New"/>
          <w:bCs/>
          <w:sz w:val="20"/>
          <w:szCs w:val="20"/>
        </w:rPr>
        <w:t xml:space="preserve">revenue increases, </w:t>
      </w:r>
      <w:r w:rsidR="00AD17C5" w:rsidRPr="00372FF1">
        <w:rPr>
          <w:rFonts w:ascii="Courier New" w:hAnsi="Courier New" w:cs="Courier New"/>
          <w:bCs/>
          <w:sz w:val="20"/>
          <w:szCs w:val="20"/>
        </w:rPr>
        <w:t xml:space="preserve">borrowing, and shifts in funding sources to bridge the gap between spending and revenues. Currently, the plan includes $5 billion in reductions including freezing </w:t>
      </w:r>
      <w:r w:rsidR="00AD17C5" w:rsidRPr="00372FF1">
        <w:rPr>
          <w:rFonts w:ascii="Courier New" w:hAnsi="Courier New" w:cs="Courier New"/>
          <w:bCs/>
          <w:sz w:val="20"/>
          <w:szCs w:val="20"/>
          <w:lang w:val="en-GB"/>
        </w:rPr>
        <w:t xml:space="preserve">Medi-Cal expansion for undocumented adults 19 and older and other health care </w:t>
      </w:r>
      <w:r w:rsidR="0012679B" w:rsidRPr="00372FF1">
        <w:rPr>
          <w:rFonts w:ascii="Courier New" w:hAnsi="Courier New" w:cs="Courier New"/>
          <w:bCs/>
          <w:sz w:val="20"/>
          <w:szCs w:val="20"/>
          <w:lang w:val="en-GB"/>
        </w:rPr>
        <w:t xml:space="preserve">related </w:t>
      </w:r>
      <w:r w:rsidR="009D27DF" w:rsidRPr="00372FF1">
        <w:rPr>
          <w:rFonts w:ascii="Courier New" w:hAnsi="Courier New" w:cs="Courier New"/>
          <w:bCs/>
          <w:sz w:val="20"/>
          <w:szCs w:val="20"/>
          <w:lang w:val="en-GB"/>
        </w:rPr>
        <w:t>cuts</w:t>
      </w:r>
      <w:r w:rsidR="00AD17C5" w:rsidRPr="00372FF1">
        <w:rPr>
          <w:rFonts w:ascii="Courier New" w:hAnsi="Courier New" w:cs="Courier New"/>
          <w:bCs/>
          <w:sz w:val="20"/>
          <w:szCs w:val="20"/>
          <w:lang w:val="en-GB"/>
        </w:rPr>
        <w:t>,</w:t>
      </w:r>
      <w:r w:rsidR="009D27DF" w:rsidRPr="00372FF1">
        <w:rPr>
          <w:rFonts w:ascii="Courier New" w:hAnsi="Courier New" w:cs="Courier New"/>
          <w:bCs/>
          <w:sz w:val="20"/>
          <w:szCs w:val="20"/>
          <w:lang w:val="en-GB"/>
        </w:rPr>
        <w:t xml:space="preserve"> a $3.4 billion Medi-Cal loan</w:t>
      </w:r>
      <w:r w:rsidR="007E106F" w:rsidRPr="00372FF1">
        <w:rPr>
          <w:rFonts w:ascii="Courier New" w:hAnsi="Courier New" w:cs="Courier New"/>
          <w:bCs/>
          <w:sz w:val="20"/>
          <w:szCs w:val="20"/>
          <w:lang w:val="en-GB"/>
        </w:rPr>
        <w:t xml:space="preserve"> secured earlier this year</w:t>
      </w:r>
      <w:r w:rsidR="009D27DF" w:rsidRPr="00372FF1">
        <w:rPr>
          <w:rFonts w:ascii="Courier New" w:hAnsi="Courier New" w:cs="Courier New"/>
          <w:bCs/>
          <w:sz w:val="20"/>
          <w:szCs w:val="20"/>
          <w:lang w:val="en-GB"/>
        </w:rPr>
        <w:t xml:space="preserve">, and </w:t>
      </w:r>
      <w:r w:rsidR="007E106F" w:rsidRPr="00372FF1">
        <w:rPr>
          <w:rFonts w:ascii="Courier New" w:hAnsi="Courier New" w:cs="Courier New"/>
          <w:bCs/>
          <w:sz w:val="20"/>
          <w:szCs w:val="20"/>
          <w:lang w:val="en-GB"/>
        </w:rPr>
        <w:t xml:space="preserve">a </w:t>
      </w:r>
      <w:r w:rsidR="009D27DF" w:rsidRPr="00372FF1">
        <w:rPr>
          <w:rFonts w:ascii="Courier New" w:hAnsi="Courier New" w:cs="Courier New"/>
          <w:bCs/>
          <w:sz w:val="20"/>
          <w:szCs w:val="20"/>
          <w:lang w:val="en-GB"/>
        </w:rPr>
        <w:t>$1.5 billion shift from the Greenhouse Gas Reduction Fund for CAL FIRE Operations.</w:t>
      </w:r>
      <w:r w:rsidR="00AD17C5" w:rsidRPr="00372FF1">
        <w:rPr>
          <w:rFonts w:ascii="Courier New" w:hAnsi="Courier New" w:cs="Courier New"/>
          <w:bCs/>
          <w:sz w:val="20"/>
          <w:szCs w:val="20"/>
        </w:rPr>
        <w:t xml:space="preserve"> In general, do you think these </w:t>
      </w:r>
      <w:r w:rsidR="009D27DF" w:rsidRPr="00372FF1">
        <w:rPr>
          <w:rFonts w:ascii="Courier New" w:hAnsi="Courier New" w:cs="Courier New"/>
          <w:bCs/>
          <w:sz w:val="20"/>
          <w:szCs w:val="20"/>
        </w:rPr>
        <w:t>adjustments</w:t>
      </w:r>
      <w:r w:rsidR="00AD17C5" w:rsidRPr="00372FF1">
        <w:rPr>
          <w:rFonts w:ascii="Courier New" w:hAnsi="Courier New" w:cs="Courier New"/>
          <w:bCs/>
          <w:sz w:val="20"/>
          <w:szCs w:val="20"/>
        </w:rPr>
        <w:t xml:space="preserve"> are a good idea or a bad idea?</w:t>
      </w:r>
    </w:p>
    <w:p w14:paraId="21861B10" w14:textId="77777777" w:rsidR="00AD17C5" w:rsidRPr="000E4E9D" w:rsidRDefault="00AD17C5" w:rsidP="00DC7692">
      <w:pPr>
        <w:pStyle w:val="0-Basic"/>
        <w:tabs>
          <w:tab w:val="left" w:pos="1740"/>
        </w:tabs>
        <w:rPr>
          <w:rFonts w:ascii="Courier New" w:hAnsi="Courier New" w:cs="Courier New"/>
          <w:bCs/>
          <w:sz w:val="20"/>
          <w:szCs w:val="20"/>
        </w:rPr>
      </w:pPr>
    </w:p>
    <w:bookmarkEnd w:id="4"/>
    <w:p w14:paraId="4CE42600" w14:textId="77777777" w:rsidR="00372FF1" w:rsidRPr="000E4E9D" w:rsidRDefault="00372FF1" w:rsidP="00372FF1">
      <w:pPr>
        <w:pStyle w:val="0-Basic"/>
        <w:tabs>
          <w:tab w:val="left" w:pos="1440"/>
        </w:tabs>
        <w:rPr>
          <w:rFonts w:ascii="Courier New" w:hAnsi="Courier New" w:cs="Courier New"/>
          <w:bCs/>
          <w:sz w:val="20"/>
          <w:szCs w:val="20"/>
          <w:lang w:val="en-GB"/>
        </w:rPr>
      </w:pPr>
      <w:r>
        <w:rPr>
          <w:rFonts w:ascii="Courier New" w:hAnsi="Courier New" w:cs="Courier New"/>
          <w:bCs/>
          <w:sz w:val="20"/>
          <w:szCs w:val="20"/>
          <w:lang w:val="en-GB"/>
        </w:rPr>
        <w:tab/>
      </w:r>
      <w:r w:rsidRPr="000E4E9D">
        <w:rPr>
          <w:rFonts w:ascii="Courier New" w:hAnsi="Courier New" w:cs="Courier New"/>
          <w:bCs/>
          <w:sz w:val="20"/>
          <w:szCs w:val="20"/>
          <w:lang w:val="en-GB"/>
        </w:rPr>
        <w:t>1</w:t>
      </w:r>
      <w:r>
        <w:rPr>
          <w:rFonts w:ascii="Courier New" w:hAnsi="Courier New" w:cs="Courier New"/>
          <w:bCs/>
          <w:sz w:val="20"/>
          <w:szCs w:val="20"/>
          <w:lang w:val="en-GB"/>
        </w:rPr>
        <w:tab/>
      </w:r>
      <w:r w:rsidRPr="000E4E9D">
        <w:rPr>
          <w:rFonts w:ascii="Courier New" w:hAnsi="Courier New" w:cs="Courier New"/>
          <w:bCs/>
          <w:sz w:val="20"/>
          <w:szCs w:val="20"/>
          <w:lang w:val="en-GB"/>
        </w:rPr>
        <w:t>good idea</w:t>
      </w:r>
    </w:p>
    <w:p w14:paraId="6792A6F0" w14:textId="77777777" w:rsidR="00372FF1" w:rsidRDefault="00372FF1" w:rsidP="00372FF1">
      <w:pPr>
        <w:pStyle w:val="0-Basic"/>
        <w:tabs>
          <w:tab w:val="left" w:pos="1440"/>
        </w:tabs>
        <w:rPr>
          <w:rFonts w:ascii="Courier New" w:hAnsi="Courier New" w:cs="Courier New"/>
          <w:bCs/>
          <w:sz w:val="20"/>
          <w:szCs w:val="20"/>
        </w:rPr>
      </w:pPr>
      <w:r>
        <w:rPr>
          <w:rFonts w:ascii="Courier New" w:hAnsi="Courier New" w:cs="Courier New"/>
          <w:bCs/>
          <w:sz w:val="20"/>
          <w:szCs w:val="20"/>
        </w:rPr>
        <w:tab/>
      </w:r>
      <w:r w:rsidRPr="000E4E9D">
        <w:rPr>
          <w:rFonts w:ascii="Courier New" w:hAnsi="Courier New" w:cs="Courier New"/>
          <w:bCs/>
          <w:sz w:val="20"/>
          <w:szCs w:val="20"/>
        </w:rPr>
        <w:t>2</w:t>
      </w:r>
      <w:r>
        <w:rPr>
          <w:rFonts w:ascii="Courier New" w:hAnsi="Courier New" w:cs="Courier New"/>
          <w:bCs/>
          <w:sz w:val="20"/>
          <w:szCs w:val="20"/>
        </w:rPr>
        <w:tab/>
      </w:r>
      <w:r w:rsidRPr="000E4E9D">
        <w:rPr>
          <w:rFonts w:ascii="Courier New" w:hAnsi="Courier New" w:cs="Courier New"/>
          <w:bCs/>
          <w:sz w:val="20"/>
          <w:szCs w:val="20"/>
        </w:rPr>
        <w:t>bad idea</w:t>
      </w:r>
    </w:p>
    <w:p w14:paraId="001B3655" w14:textId="77777777" w:rsidR="00372FF1" w:rsidRPr="005D05C7" w:rsidRDefault="00372FF1" w:rsidP="00372FF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F0018FF" w14:textId="77777777" w:rsidR="00372FF1" w:rsidRPr="000C7BDC" w:rsidRDefault="00372FF1" w:rsidP="00372F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39DEA3B" w14:textId="31CBB85E" w:rsidR="00046533" w:rsidRPr="000E4E9D" w:rsidRDefault="00046533" w:rsidP="00046533">
      <w:pPr>
        <w:rPr>
          <w:rFonts w:ascii="Courier New" w:hAnsi="Courier New" w:cs="Courier New"/>
          <w:sz w:val="20"/>
          <w:szCs w:val="20"/>
        </w:rPr>
      </w:pPr>
    </w:p>
    <w:p w14:paraId="4C2F9FB7" w14:textId="69C916A3" w:rsidR="00046533" w:rsidRPr="000E4E9D" w:rsidRDefault="00372FF1" w:rsidP="00395F3D">
      <w:pPr>
        <w:ind w:left="360" w:hanging="360"/>
        <w:rPr>
          <w:rFonts w:ascii="Courier New" w:hAnsi="Courier New" w:cs="Courier New"/>
          <w:sz w:val="20"/>
          <w:szCs w:val="20"/>
        </w:rPr>
      </w:pPr>
      <w:bookmarkStart w:id="8" w:name="_Hlk198103374"/>
      <w:r>
        <w:rPr>
          <w:rFonts w:ascii="Courier New" w:hAnsi="Courier New" w:cs="Courier New"/>
          <w:sz w:val="20"/>
          <w:szCs w:val="20"/>
        </w:rPr>
        <w:t xml:space="preserve">16. </w:t>
      </w:r>
      <w:r w:rsidR="00046533" w:rsidRPr="000E4E9D">
        <w:rPr>
          <w:rFonts w:ascii="Courier New" w:hAnsi="Courier New" w:cs="Courier New"/>
          <w:sz w:val="20"/>
          <w:szCs w:val="20"/>
        </w:rPr>
        <w:t xml:space="preserve">Do you favor or oppose providing health care coverage for undocumented immigrants in California? </w:t>
      </w:r>
    </w:p>
    <w:bookmarkEnd w:id="8"/>
    <w:p w14:paraId="5A0F17DB" w14:textId="77777777" w:rsidR="00046533" w:rsidRPr="000E4E9D" w:rsidRDefault="00046533" w:rsidP="00046533">
      <w:pPr>
        <w:rPr>
          <w:rFonts w:ascii="Courier New" w:hAnsi="Courier New" w:cs="Courier New"/>
          <w:sz w:val="20"/>
          <w:szCs w:val="20"/>
        </w:rPr>
      </w:pPr>
    </w:p>
    <w:p w14:paraId="10130760" w14:textId="6C2CD756" w:rsidR="00046533" w:rsidRPr="000E4E9D" w:rsidRDefault="00046533" w:rsidP="00372FF1">
      <w:pPr>
        <w:pStyle w:val="0-Basic"/>
        <w:ind w:left="1440"/>
        <w:rPr>
          <w:rFonts w:ascii="Courier New" w:hAnsi="Courier New" w:cs="Courier New"/>
          <w:sz w:val="20"/>
          <w:szCs w:val="20"/>
        </w:rPr>
      </w:pPr>
      <w:r w:rsidRPr="000E4E9D">
        <w:rPr>
          <w:rFonts w:ascii="Courier New" w:hAnsi="Courier New" w:cs="Courier New"/>
          <w:sz w:val="20"/>
          <w:szCs w:val="20"/>
        </w:rPr>
        <w:t>1</w:t>
      </w:r>
      <w:r w:rsidR="00372FF1">
        <w:rPr>
          <w:rFonts w:ascii="Courier New" w:hAnsi="Courier New" w:cs="Courier New"/>
          <w:sz w:val="20"/>
          <w:szCs w:val="20"/>
        </w:rPr>
        <w:tab/>
      </w:r>
      <w:r w:rsidR="0011294C" w:rsidRPr="000E4E9D">
        <w:rPr>
          <w:rFonts w:ascii="Courier New" w:hAnsi="Courier New" w:cs="Courier New"/>
          <w:sz w:val="20"/>
          <w:szCs w:val="20"/>
        </w:rPr>
        <w:t>f</w:t>
      </w:r>
      <w:r w:rsidRPr="000E4E9D">
        <w:rPr>
          <w:rFonts w:ascii="Courier New" w:hAnsi="Courier New" w:cs="Courier New"/>
          <w:sz w:val="20"/>
          <w:szCs w:val="20"/>
        </w:rPr>
        <w:t>avor</w:t>
      </w:r>
    </w:p>
    <w:p w14:paraId="450EA70C" w14:textId="74169170" w:rsidR="00046533" w:rsidRDefault="00046533" w:rsidP="00372FF1">
      <w:pPr>
        <w:pStyle w:val="0-Basic"/>
        <w:ind w:left="1440"/>
        <w:rPr>
          <w:rFonts w:ascii="Courier New" w:hAnsi="Courier New" w:cs="Courier New"/>
          <w:sz w:val="20"/>
          <w:szCs w:val="20"/>
        </w:rPr>
      </w:pPr>
      <w:r w:rsidRPr="000E4E9D">
        <w:rPr>
          <w:rFonts w:ascii="Courier New" w:hAnsi="Courier New" w:cs="Courier New"/>
          <w:sz w:val="20"/>
          <w:szCs w:val="20"/>
        </w:rPr>
        <w:t>2</w:t>
      </w:r>
      <w:r w:rsidR="00372FF1">
        <w:rPr>
          <w:rFonts w:ascii="Courier New" w:hAnsi="Courier New" w:cs="Courier New"/>
          <w:sz w:val="20"/>
          <w:szCs w:val="20"/>
        </w:rPr>
        <w:tab/>
      </w:r>
      <w:r w:rsidR="0011294C" w:rsidRPr="000E4E9D">
        <w:rPr>
          <w:rFonts w:ascii="Courier New" w:hAnsi="Courier New" w:cs="Courier New"/>
          <w:sz w:val="20"/>
          <w:szCs w:val="20"/>
        </w:rPr>
        <w:t>o</w:t>
      </w:r>
      <w:r w:rsidRPr="000E4E9D">
        <w:rPr>
          <w:rFonts w:ascii="Courier New" w:hAnsi="Courier New" w:cs="Courier New"/>
          <w:sz w:val="20"/>
          <w:szCs w:val="20"/>
        </w:rPr>
        <w:t>ppose</w:t>
      </w:r>
    </w:p>
    <w:p w14:paraId="0CEE03BC" w14:textId="77777777" w:rsidR="00372FF1" w:rsidRPr="005D05C7" w:rsidRDefault="00372FF1" w:rsidP="00372FF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211FDAB" w14:textId="77777777" w:rsidR="00372FF1" w:rsidRPr="000C7BDC" w:rsidRDefault="00372FF1" w:rsidP="00372F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C6369D5" w14:textId="77777777" w:rsidR="00046533" w:rsidRPr="000E4E9D" w:rsidRDefault="00046533" w:rsidP="005321A6">
      <w:pPr>
        <w:pStyle w:val="0-Basic"/>
        <w:tabs>
          <w:tab w:val="left" w:pos="1740"/>
        </w:tabs>
        <w:rPr>
          <w:rFonts w:ascii="Courier New" w:hAnsi="Courier New" w:cs="Courier New"/>
          <w:bCs/>
          <w:sz w:val="20"/>
          <w:szCs w:val="20"/>
        </w:rPr>
      </w:pPr>
    </w:p>
    <w:bookmarkEnd w:id="5"/>
    <w:p w14:paraId="25288DEF" w14:textId="77777777" w:rsidR="0011294C" w:rsidRPr="000E4E9D" w:rsidRDefault="0011294C" w:rsidP="0011294C">
      <w:pPr>
        <w:pStyle w:val="0-Basic"/>
        <w:tabs>
          <w:tab w:val="left" w:pos="1740"/>
        </w:tabs>
        <w:rPr>
          <w:rFonts w:ascii="Courier New" w:hAnsi="Courier New" w:cs="Courier New"/>
          <w:b/>
          <w:sz w:val="20"/>
          <w:szCs w:val="20"/>
        </w:rPr>
      </w:pPr>
      <w:r w:rsidRPr="000E4E9D">
        <w:rPr>
          <w:rFonts w:ascii="Courier New" w:hAnsi="Courier New" w:cs="Courier New"/>
          <w:b/>
          <w:sz w:val="20"/>
          <w:szCs w:val="20"/>
        </w:rPr>
        <w:t>[Display]</w:t>
      </w:r>
    </w:p>
    <w:p w14:paraId="31A3A3EA" w14:textId="37DD14BF" w:rsidR="00A469BB" w:rsidRPr="000E4E9D" w:rsidRDefault="004D37D3" w:rsidP="00A469BB">
      <w:pPr>
        <w:pStyle w:val="0-Basic"/>
        <w:tabs>
          <w:tab w:val="left" w:pos="1740"/>
        </w:tabs>
        <w:rPr>
          <w:rFonts w:ascii="Courier New" w:hAnsi="Courier New" w:cs="Courier New"/>
          <w:sz w:val="20"/>
          <w:szCs w:val="20"/>
        </w:rPr>
      </w:pPr>
      <w:r w:rsidRPr="000E4E9D">
        <w:rPr>
          <w:rFonts w:ascii="Courier New" w:hAnsi="Courier New" w:cs="Courier New"/>
          <w:sz w:val="20"/>
          <w:szCs w:val="20"/>
        </w:rPr>
        <w:t xml:space="preserve">On another topic, </w:t>
      </w:r>
    </w:p>
    <w:p w14:paraId="3D45C657" w14:textId="77777777" w:rsidR="004D37D3" w:rsidRPr="000E4E9D" w:rsidRDefault="004D37D3" w:rsidP="00A469BB">
      <w:pPr>
        <w:pStyle w:val="0-Basic"/>
        <w:tabs>
          <w:tab w:val="left" w:pos="1740"/>
        </w:tabs>
        <w:rPr>
          <w:rFonts w:ascii="Courier New" w:hAnsi="Courier New" w:cs="Courier New"/>
          <w:sz w:val="20"/>
          <w:szCs w:val="20"/>
        </w:rPr>
      </w:pPr>
    </w:p>
    <w:p w14:paraId="50642B43" w14:textId="58D5D64B" w:rsidR="004D37D3" w:rsidRPr="000E4E9D" w:rsidRDefault="00372FF1" w:rsidP="00395F3D">
      <w:pPr>
        <w:pStyle w:val="0-Basic"/>
        <w:ind w:left="360" w:hanging="360"/>
        <w:rPr>
          <w:rFonts w:ascii="Courier New" w:eastAsiaTheme="minorHAnsi" w:hAnsi="Courier New" w:cs="Courier New"/>
          <w:color w:val="auto"/>
          <w:sz w:val="20"/>
          <w:szCs w:val="20"/>
          <w:lang w:val="en-GB" w:eastAsia="en-GB"/>
        </w:rPr>
      </w:pPr>
      <w:bookmarkStart w:id="9" w:name="_Hlk164846686"/>
      <w:r>
        <w:rPr>
          <w:rFonts w:ascii="Courier New" w:eastAsiaTheme="minorHAnsi" w:hAnsi="Courier New" w:cs="Courier New"/>
          <w:color w:val="auto"/>
          <w:sz w:val="20"/>
          <w:szCs w:val="20"/>
          <w:lang w:val="en-GB" w:eastAsia="en-GB"/>
        </w:rPr>
        <w:t xml:space="preserve">17. </w:t>
      </w:r>
      <w:r w:rsidR="004D37D3" w:rsidRPr="000E4E9D">
        <w:rPr>
          <w:rFonts w:ascii="Courier New" w:eastAsiaTheme="minorHAnsi" w:hAnsi="Courier New" w:cs="Courier New"/>
          <w:color w:val="auto"/>
          <w:sz w:val="20"/>
          <w:szCs w:val="20"/>
          <w:lang w:val="en-GB" w:eastAsia="en-GB"/>
        </w:rPr>
        <w:t xml:space="preserve">In your opinion, what is the most important problem facing the US today? </w:t>
      </w:r>
    </w:p>
    <w:bookmarkEnd w:id="9"/>
    <w:p w14:paraId="218CE6FD" w14:textId="77777777" w:rsidR="00372FF1" w:rsidRPr="004A1E33" w:rsidRDefault="00372FF1" w:rsidP="00372FF1">
      <w:pPr>
        <w:rPr>
          <w:rFonts w:ascii="Courier New" w:hAnsi="Courier New" w:cs="Courier New"/>
          <w:sz w:val="20"/>
          <w:szCs w:val="20"/>
        </w:rPr>
      </w:pPr>
    </w:p>
    <w:p w14:paraId="35863B59" w14:textId="77777777" w:rsidR="00372FF1" w:rsidRPr="004A1E33" w:rsidRDefault="00372FF1" w:rsidP="00372FF1">
      <w:pPr>
        <w:rPr>
          <w:rFonts w:ascii="Courier New" w:hAnsi="Courier New" w:cs="Courier New"/>
          <w:sz w:val="20"/>
          <w:szCs w:val="20"/>
        </w:rPr>
      </w:pPr>
      <w:r w:rsidRPr="004A1E33">
        <w:rPr>
          <w:rFonts w:ascii="Courier New" w:hAnsi="Courier New" w:cs="Courier New"/>
          <w:sz w:val="20"/>
          <w:szCs w:val="20"/>
        </w:rPr>
        <w:t>[RANDOMIZE RESPONSE OPTIONS]</w:t>
      </w:r>
    </w:p>
    <w:p w14:paraId="799F8B16" w14:textId="77777777" w:rsidR="00372FF1" w:rsidRPr="004A1E33" w:rsidRDefault="00372FF1" w:rsidP="00372FF1">
      <w:pPr>
        <w:rPr>
          <w:rFonts w:ascii="Courier New" w:hAnsi="Courier New" w:cs="Courier New"/>
          <w:sz w:val="20"/>
          <w:szCs w:val="20"/>
        </w:rPr>
      </w:pPr>
    </w:p>
    <w:p w14:paraId="78A7CF50"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economy, unemployment, and jobs</w:t>
      </w:r>
    </w:p>
    <w:p w14:paraId="58C927DF"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war and foreign conflicts </w:t>
      </w:r>
    </w:p>
    <w:p w14:paraId="380B80EF"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immigration </w:t>
      </w:r>
    </w:p>
    <w:p w14:paraId="2C5E3262"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terrorism and extremism </w:t>
      </w:r>
    </w:p>
    <w:p w14:paraId="34BFA01C"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healthcare system </w:t>
      </w:r>
    </w:p>
    <w:p w14:paraId="366E2917"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public health, disease, and illness</w:t>
      </w:r>
    </w:p>
    <w:p w14:paraId="3B2B25CE"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energy issues </w:t>
      </w:r>
    </w:p>
    <w:p w14:paraId="0156307F"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morality </w:t>
      </w:r>
    </w:p>
    <w:p w14:paraId="628F37C0"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education </w:t>
      </w:r>
    </w:p>
    <w:p w14:paraId="2B5AA2C2"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crime or corruption </w:t>
      </w:r>
    </w:p>
    <w:p w14:paraId="4F22C1E5"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environment and climate</w:t>
      </w:r>
    </w:p>
    <w:p w14:paraId="03754ABB"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inequality and discrimination </w:t>
      </w:r>
    </w:p>
    <w:p w14:paraId="45C0A7EC"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abortion issues</w:t>
      </w:r>
    </w:p>
    <w:p w14:paraId="0AF6E739" w14:textId="77777777" w:rsidR="00372FF1" w:rsidRPr="004A1E33" w:rsidRDefault="00372FF1" w:rsidP="00372FF1">
      <w:pPr>
        <w:numPr>
          <w:ilvl w:val="0"/>
          <w:numId w:val="24"/>
        </w:numPr>
        <w:rPr>
          <w:rFonts w:ascii="Courier New" w:hAnsi="Courier New" w:cs="Courier New"/>
          <w:sz w:val="20"/>
          <w:szCs w:val="20"/>
        </w:rPr>
      </w:pPr>
      <w:r w:rsidRPr="004A1E33">
        <w:rPr>
          <w:rFonts w:ascii="Courier New" w:hAnsi="Courier New" w:cs="Courier New"/>
          <w:sz w:val="20"/>
          <w:szCs w:val="20"/>
        </w:rPr>
        <w:t xml:space="preserve">political extremism or threats to democracy </w:t>
      </w:r>
    </w:p>
    <w:p w14:paraId="3D112B0E" w14:textId="77777777" w:rsidR="00372FF1" w:rsidRPr="004A1E33" w:rsidRDefault="00372FF1" w:rsidP="00372FF1">
      <w:pPr>
        <w:ind w:left="720" w:firstLine="720"/>
        <w:rPr>
          <w:rFonts w:ascii="Courier New" w:hAnsi="Courier New" w:cs="Courier New"/>
          <w:sz w:val="20"/>
          <w:szCs w:val="20"/>
        </w:rPr>
      </w:pPr>
      <w:r w:rsidRPr="004A1E33">
        <w:rPr>
          <w:rFonts w:ascii="Courier New" w:hAnsi="Courier New" w:cs="Courier New"/>
          <w:sz w:val="20"/>
          <w:szCs w:val="20"/>
        </w:rPr>
        <w:t xml:space="preserve">97 </w:t>
      </w:r>
      <w:r w:rsidRPr="004A1E33">
        <w:rPr>
          <w:rFonts w:ascii="Courier New" w:hAnsi="Courier New" w:cs="Courier New"/>
          <w:sz w:val="20"/>
          <w:szCs w:val="20"/>
        </w:rPr>
        <w:tab/>
        <w:t>(vol) other</w:t>
      </w:r>
    </w:p>
    <w:p w14:paraId="56AD9E83" w14:textId="77777777" w:rsidR="00372FF1" w:rsidRPr="004A1E33" w:rsidRDefault="00372FF1" w:rsidP="00372FF1">
      <w:pPr>
        <w:ind w:left="720" w:firstLine="720"/>
        <w:rPr>
          <w:rFonts w:ascii="Courier New" w:hAnsi="Courier New" w:cs="Courier New"/>
          <w:sz w:val="20"/>
          <w:szCs w:val="20"/>
        </w:rPr>
      </w:pPr>
      <w:r w:rsidRPr="004A1E33">
        <w:rPr>
          <w:rFonts w:ascii="Courier New" w:hAnsi="Courier New" w:cs="Courier New"/>
          <w:sz w:val="20"/>
          <w:szCs w:val="20"/>
        </w:rPr>
        <w:t>98</w:t>
      </w:r>
      <w:r w:rsidRPr="004A1E33">
        <w:rPr>
          <w:rFonts w:ascii="Courier New" w:hAnsi="Courier New" w:cs="Courier New"/>
          <w:sz w:val="20"/>
          <w:szCs w:val="20"/>
        </w:rPr>
        <w:tab/>
        <w:t xml:space="preserve">(vol)don’t know </w:t>
      </w:r>
    </w:p>
    <w:p w14:paraId="5DA6ED0B" w14:textId="77777777" w:rsidR="00372FF1" w:rsidRPr="004A1E33" w:rsidRDefault="00372FF1" w:rsidP="00372FF1">
      <w:pPr>
        <w:ind w:left="720" w:firstLine="720"/>
        <w:rPr>
          <w:rFonts w:ascii="Courier New" w:hAnsi="Courier New" w:cs="Courier New"/>
          <w:sz w:val="20"/>
          <w:szCs w:val="20"/>
        </w:rPr>
      </w:pPr>
      <w:r w:rsidRPr="004A1E33">
        <w:rPr>
          <w:rFonts w:ascii="Courier New" w:hAnsi="Courier New" w:cs="Courier New"/>
          <w:sz w:val="20"/>
          <w:szCs w:val="20"/>
        </w:rPr>
        <w:t>99</w:t>
      </w:r>
      <w:r w:rsidRPr="004A1E33">
        <w:rPr>
          <w:rFonts w:ascii="Courier New" w:hAnsi="Courier New" w:cs="Courier New"/>
          <w:sz w:val="20"/>
          <w:szCs w:val="20"/>
        </w:rPr>
        <w:tab/>
        <w:t>(vol) refuse</w:t>
      </w:r>
    </w:p>
    <w:p w14:paraId="262D8E51" w14:textId="77777777" w:rsidR="00537060" w:rsidRPr="000E4E9D" w:rsidRDefault="00537060" w:rsidP="00817488">
      <w:pPr>
        <w:pStyle w:val="Answer"/>
        <w:ind w:left="0" w:firstLine="0"/>
        <w:rPr>
          <w:rFonts w:ascii="Courier New" w:hAnsi="Courier New" w:cs="Courier New"/>
          <w:sz w:val="20"/>
          <w:szCs w:val="20"/>
        </w:rPr>
      </w:pPr>
    </w:p>
    <w:p w14:paraId="59647244" w14:textId="08D78EC9" w:rsidR="003D733D" w:rsidRPr="000E4E9D" w:rsidRDefault="00AE3E05" w:rsidP="00395F3D">
      <w:pPr>
        <w:ind w:left="360" w:hanging="360"/>
        <w:rPr>
          <w:rFonts w:ascii="Courier New" w:hAnsi="Courier New" w:cs="Courier New"/>
          <w:bCs/>
          <w:sz w:val="20"/>
          <w:szCs w:val="20"/>
          <w:lang w:val="en-US" w:eastAsia="en-US"/>
        </w:rPr>
      </w:pPr>
      <w:r>
        <w:rPr>
          <w:rFonts w:ascii="Courier New" w:hAnsi="Courier New" w:cs="Courier New"/>
          <w:bCs/>
          <w:sz w:val="20"/>
          <w:szCs w:val="20"/>
          <w:lang w:val="en-US" w:eastAsia="en-US"/>
        </w:rPr>
        <w:t xml:space="preserve">18. </w:t>
      </w:r>
      <w:r w:rsidR="003D733D" w:rsidRPr="000E4E9D">
        <w:rPr>
          <w:rFonts w:ascii="Courier New" w:hAnsi="Courier New" w:cs="Courier New"/>
          <w:bCs/>
          <w:sz w:val="20"/>
          <w:szCs w:val="20"/>
          <w:lang w:val="en-US" w:eastAsia="en-US"/>
        </w:rPr>
        <w:t>Overall, do you approve or disapprove of the way that Donald Trump is handling his job as president?</w:t>
      </w:r>
    </w:p>
    <w:p w14:paraId="7D8088C5" w14:textId="77777777" w:rsidR="003D733D" w:rsidRPr="000E4E9D" w:rsidRDefault="003D733D" w:rsidP="003D733D">
      <w:pPr>
        <w:rPr>
          <w:rFonts w:ascii="Courier New" w:hAnsi="Courier New" w:cs="Courier New"/>
          <w:bCs/>
          <w:sz w:val="20"/>
          <w:szCs w:val="20"/>
          <w:lang w:val="en-US" w:eastAsia="en-US"/>
        </w:rPr>
      </w:pPr>
      <w:r w:rsidRPr="000E4E9D">
        <w:rPr>
          <w:rFonts w:ascii="Courier New" w:hAnsi="Courier New" w:cs="Courier New"/>
          <w:bCs/>
          <w:sz w:val="20"/>
          <w:szCs w:val="20"/>
          <w:lang w:val="en-US" w:eastAsia="en-US"/>
        </w:rPr>
        <w:tab/>
      </w:r>
    </w:p>
    <w:p w14:paraId="1290A8E4"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52ABE21B"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270E1740"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29ECC3D"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03FE47" w14:textId="7A3CA7ED" w:rsidR="00622609" w:rsidRDefault="00622609">
      <w:pPr>
        <w:rPr>
          <w:rFonts w:ascii="Courier New" w:hAnsi="Courier New" w:cs="Courier New"/>
          <w:bCs/>
          <w:sz w:val="20"/>
          <w:szCs w:val="20"/>
          <w:lang w:val="en-US" w:eastAsia="en-US"/>
        </w:rPr>
      </w:pPr>
      <w:r>
        <w:rPr>
          <w:rFonts w:ascii="Courier New" w:hAnsi="Courier New" w:cs="Courier New"/>
          <w:bCs/>
          <w:sz w:val="20"/>
          <w:szCs w:val="20"/>
          <w:lang w:val="en-US" w:eastAsia="en-US"/>
        </w:rPr>
        <w:br w:type="page"/>
      </w:r>
    </w:p>
    <w:p w14:paraId="04031A79" w14:textId="77777777" w:rsidR="00BC0132" w:rsidRPr="000E4E9D" w:rsidRDefault="00BC0132" w:rsidP="003D733D">
      <w:pPr>
        <w:rPr>
          <w:rFonts w:ascii="Courier New" w:hAnsi="Courier New" w:cs="Courier New"/>
          <w:bCs/>
          <w:sz w:val="20"/>
          <w:szCs w:val="20"/>
          <w:lang w:val="en-US" w:eastAsia="en-US"/>
        </w:rPr>
      </w:pPr>
    </w:p>
    <w:p w14:paraId="199518F5" w14:textId="5C034302" w:rsidR="007008E0" w:rsidRPr="000E4E9D" w:rsidRDefault="007008E0" w:rsidP="003D733D">
      <w:pPr>
        <w:rPr>
          <w:rFonts w:ascii="Courier New" w:hAnsi="Courier New" w:cs="Courier New"/>
          <w:bCs/>
          <w:sz w:val="20"/>
          <w:szCs w:val="20"/>
          <w:lang w:val="en-US" w:eastAsia="en-US"/>
        </w:rPr>
      </w:pPr>
      <w:r w:rsidRPr="000E4E9D">
        <w:rPr>
          <w:rFonts w:ascii="Courier New" w:hAnsi="Courier New" w:cs="Courier New"/>
          <w:bCs/>
          <w:sz w:val="20"/>
          <w:szCs w:val="20"/>
          <w:lang w:val="en-US" w:eastAsia="en-US"/>
        </w:rPr>
        <w:t>[ROTATE QUESTIONS 19 AND 20]</w:t>
      </w:r>
    </w:p>
    <w:p w14:paraId="40FBA6C9" w14:textId="4BB7E8B7" w:rsidR="00BC0132" w:rsidRPr="000E4E9D" w:rsidRDefault="00AE3E05" w:rsidP="00395F3D">
      <w:pPr>
        <w:ind w:left="360" w:hanging="360"/>
        <w:rPr>
          <w:rFonts w:ascii="Courier New" w:hAnsi="Courier New" w:cs="Courier New"/>
          <w:sz w:val="20"/>
          <w:szCs w:val="20"/>
          <w:lang w:eastAsia="en-US"/>
        </w:rPr>
      </w:pPr>
      <w:r>
        <w:rPr>
          <w:rFonts w:ascii="Courier New" w:hAnsi="Courier New" w:cs="Courier New"/>
          <w:sz w:val="20"/>
          <w:szCs w:val="20"/>
        </w:rPr>
        <w:t xml:space="preserve">19. </w:t>
      </w:r>
      <w:r w:rsidR="00BC0132" w:rsidRPr="000E4E9D">
        <w:rPr>
          <w:rFonts w:ascii="Courier New" w:hAnsi="Courier New" w:cs="Courier New"/>
          <w:sz w:val="20"/>
          <w:szCs w:val="20"/>
        </w:rPr>
        <w:t>Overall, do you approve or disapprove of the way Alex Padilla is handling his job as US Senator?</w:t>
      </w:r>
    </w:p>
    <w:p w14:paraId="113A36D4" w14:textId="77777777" w:rsidR="00BC0132" w:rsidRPr="000E4E9D" w:rsidRDefault="00BC0132" w:rsidP="00BC0132">
      <w:pPr>
        <w:pStyle w:val="0-Basic"/>
        <w:rPr>
          <w:rFonts w:ascii="Courier New" w:hAnsi="Courier New" w:cs="Courier New"/>
          <w:sz w:val="20"/>
          <w:szCs w:val="20"/>
        </w:rPr>
      </w:pPr>
    </w:p>
    <w:p w14:paraId="69678C42"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447CA4FB"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7CD20553"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2340AF"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562874B" w14:textId="77777777" w:rsidR="00BC0132" w:rsidRPr="000E4E9D" w:rsidRDefault="00BC0132" w:rsidP="003D733D">
      <w:pPr>
        <w:rPr>
          <w:rFonts w:ascii="Courier New" w:hAnsi="Courier New" w:cs="Courier New"/>
          <w:bCs/>
          <w:sz w:val="20"/>
          <w:szCs w:val="20"/>
          <w:lang w:val="en-US" w:eastAsia="en-US"/>
        </w:rPr>
      </w:pPr>
    </w:p>
    <w:p w14:paraId="500F4B1F" w14:textId="38395513" w:rsidR="00BC0132" w:rsidRPr="000E4E9D" w:rsidRDefault="00AE3E05" w:rsidP="00395F3D">
      <w:pPr>
        <w:ind w:left="360" w:hanging="360"/>
        <w:rPr>
          <w:rFonts w:ascii="Courier New" w:hAnsi="Courier New" w:cs="Courier New"/>
          <w:sz w:val="20"/>
          <w:szCs w:val="20"/>
          <w:lang w:eastAsia="en-US"/>
        </w:rPr>
      </w:pPr>
      <w:r>
        <w:rPr>
          <w:rFonts w:ascii="Courier New" w:hAnsi="Courier New" w:cs="Courier New"/>
          <w:sz w:val="20"/>
          <w:szCs w:val="20"/>
        </w:rPr>
        <w:t xml:space="preserve">20. </w:t>
      </w:r>
      <w:r w:rsidR="00BC0132" w:rsidRPr="000E4E9D">
        <w:rPr>
          <w:rFonts w:ascii="Courier New" w:hAnsi="Courier New" w:cs="Courier New"/>
          <w:sz w:val="20"/>
          <w:szCs w:val="20"/>
        </w:rPr>
        <w:t>Overall, do you approve or disapprove of the way Adam Schiff is handling his job as US Senator?</w:t>
      </w:r>
    </w:p>
    <w:p w14:paraId="75C1D46D" w14:textId="77777777" w:rsidR="00BC0132" w:rsidRPr="000E4E9D" w:rsidRDefault="00BC0132" w:rsidP="00BC0132">
      <w:pPr>
        <w:pStyle w:val="0-Basic"/>
        <w:rPr>
          <w:rFonts w:ascii="Courier New" w:hAnsi="Courier New" w:cs="Courier New"/>
          <w:sz w:val="20"/>
          <w:szCs w:val="20"/>
        </w:rPr>
      </w:pPr>
    </w:p>
    <w:p w14:paraId="0A819ED6"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29B71E8F"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711C0ADE"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BD9EC52"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13F20E" w14:textId="77777777" w:rsidR="00AE3E05" w:rsidRDefault="00AE3E05" w:rsidP="00395F3D">
      <w:pPr>
        <w:tabs>
          <w:tab w:val="left" w:pos="1740"/>
        </w:tabs>
        <w:ind w:left="360" w:hanging="360"/>
        <w:rPr>
          <w:rFonts w:ascii="Courier New" w:eastAsia="Times New Roman" w:hAnsi="Courier New" w:cs="Courier New"/>
          <w:color w:val="000000"/>
          <w:sz w:val="20"/>
          <w:szCs w:val="20"/>
          <w:lang w:val="en-US" w:eastAsia="en-US"/>
        </w:rPr>
      </w:pPr>
    </w:p>
    <w:p w14:paraId="12EBA3EA" w14:textId="6FD87ECF" w:rsidR="00BC0132" w:rsidRDefault="00AE3E05" w:rsidP="00395F3D">
      <w:pPr>
        <w:tabs>
          <w:tab w:val="left" w:pos="1740"/>
        </w:tabs>
        <w:ind w:left="360" w:hanging="360"/>
        <w:rPr>
          <w:rFonts w:ascii="Courier New" w:hAnsi="Courier New" w:cs="Courier New"/>
          <w:sz w:val="20"/>
          <w:szCs w:val="20"/>
        </w:rPr>
      </w:pPr>
      <w:r>
        <w:rPr>
          <w:rFonts w:ascii="Courier New" w:eastAsia="Times New Roman" w:hAnsi="Courier New" w:cs="Courier New"/>
          <w:color w:val="000000"/>
          <w:sz w:val="20"/>
          <w:szCs w:val="20"/>
          <w:lang w:val="en-US" w:eastAsia="en-US"/>
        </w:rPr>
        <w:t xml:space="preserve">21. </w:t>
      </w:r>
      <w:r w:rsidR="00BC0132" w:rsidRPr="000E4E9D">
        <w:rPr>
          <w:rFonts w:ascii="Courier New" w:eastAsia="Times New Roman" w:hAnsi="Courier New" w:cs="Courier New"/>
          <w:color w:val="000000"/>
          <w:sz w:val="20"/>
          <w:szCs w:val="20"/>
          <w:lang w:val="en-US" w:eastAsia="en-US"/>
        </w:rPr>
        <w:t>Overall, do you approve or disapprove of the way your own representative to the US House of Representatives in Congress is handling his or her job?</w:t>
      </w:r>
      <w:r w:rsidR="00BC0132" w:rsidRPr="000E4E9D">
        <w:rPr>
          <w:rFonts w:ascii="Courier New" w:hAnsi="Courier New" w:cs="Courier New"/>
          <w:sz w:val="20"/>
          <w:szCs w:val="20"/>
        </w:rPr>
        <w:t xml:space="preserve"> </w:t>
      </w:r>
    </w:p>
    <w:p w14:paraId="27697F9B" w14:textId="77777777" w:rsidR="00AE3E05" w:rsidRPr="000E4E9D" w:rsidRDefault="00AE3E05" w:rsidP="00395F3D">
      <w:pPr>
        <w:tabs>
          <w:tab w:val="left" w:pos="1740"/>
        </w:tabs>
        <w:ind w:left="360" w:hanging="360"/>
        <w:rPr>
          <w:rFonts w:ascii="Courier New" w:hAnsi="Courier New" w:cs="Courier New"/>
          <w:sz w:val="20"/>
          <w:szCs w:val="20"/>
        </w:rPr>
      </w:pPr>
    </w:p>
    <w:p w14:paraId="5F85B2AC"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27246AD8"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3B23ABB3"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27EB396"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5A73CC" w14:textId="77777777" w:rsidR="00BC0132" w:rsidRPr="000E4E9D" w:rsidRDefault="00BC0132" w:rsidP="003D733D">
      <w:pPr>
        <w:rPr>
          <w:rFonts w:ascii="Courier New" w:hAnsi="Courier New" w:cs="Courier New"/>
          <w:bCs/>
          <w:sz w:val="20"/>
          <w:szCs w:val="20"/>
          <w:lang w:val="en-US" w:eastAsia="en-US"/>
        </w:rPr>
      </w:pPr>
    </w:p>
    <w:p w14:paraId="187FCDE9" w14:textId="7D00A31B" w:rsidR="003D733D" w:rsidRPr="000E4E9D" w:rsidRDefault="00AE3E05" w:rsidP="00395F3D">
      <w:pPr>
        <w:ind w:left="360" w:hanging="360"/>
        <w:rPr>
          <w:rFonts w:ascii="Courier New" w:hAnsi="Courier New" w:cs="Courier New"/>
          <w:sz w:val="20"/>
          <w:szCs w:val="20"/>
          <w:lang w:val="en-US"/>
        </w:rPr>
      </w:pPr>
      <w:r>
        <w:rPr>
          <w:rFonts w:ascii="Courier New" w:hAnsi="Courier New" w:cs="Courier New"/>
          <w:sz w:val="20"/>
          <w:szCs w:val="20"/>
          <w:lang w:val="en-US"/>
        </w:rPr>
        <w:t xml:space="preserve">22. </w:t>
      </w:r>
      <w:r w:rsidR="003D733D" w:rsidRPr="000E4E9D">
        <w:rPr>
          <w:rFonts w:ascii="Courier New" w:hAnsi="Courier New" w:cs="Courier New"/>
          <w:sz w:val="20"/>
          <w:szCs w:val="20"/>
          <w:lang w:val="en-US"/>
        </w:rPr>
        <w:t>Overall, do you approve or disapprove of the way the US Congress is handling its job?</w:t>
      </w:r>
    </w:p>
    <w:p w14:paraId="7A0B1AB7" w14:textId="77777777" w:rsidR="003D733D" w:rsidRPr="000E4E9D" w:rsidRDefault="003D733D" w:rsidP="003D733D">
      <w:pPr>
        <w:rPr>
          <w:rFonts w:ascii="Courier New" w:hAnsi="Courier New" w:cs="Courier New"/>
          <w:sz w:val="20"/>
          <w:szCs w:val="20"/>
          <w:lang w:val="en-US"/>
        </w:rPr>
      </w:pPr>
    </w:p>
    <w:p w14:paraId="1C7E3FF1"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3267C137"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516C2B74"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DCBDE21"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BFB7EF" w14:textId="77777777" w:rsidR="005B1284" w:rsidRPr="000E4E9D" w:rsidRDefault="005B1284" w:rsidP="004E3E19">
      <w:pPr>
        <w:rPr>
          <w:rFonts w:ascii="Courier New" w:hAnsi="Courier New" w:cs="Courier New"/>
          <w:bCs/>
          <w:sz w:val="20"/>
          <w:szCs w:val="20"/>
          <w:lang w:val="en-US" w:eastAsia="en-US"/>
        </w:rPr>
      </w:pPr>
    </w:p>
    <w:p w14:paraId="088898C3" w14:textId="5183F7CA" w:rsidR="00BC0132" w:rsidRPr="000E4E9D" w:rsidRDefault="00AE3E05" w:rsidP="00395F3D">
      <w:pPr>
        <w:pStyle w:val="0-Basic"/>
        <w:ind w:left="360" w:hanging="360"/>
        <w:rPr>
          <w:rFonts w:ascii="Courier New" w:hAnsi="Courier New" w:cs="Courier New"/>
          <w:sz w:val="20"/>
          <w:szCs w:val="20"/>
          <w:lang w:val="en-GB"/>
        </w:rPr>
      </w:pPr>
      <w:r>
        <w:rPr>
          <w:rFonts w:ascii="Courier New" w:hAnsi="Courier New" w:cs="Courier New"/>
          <w:sz w:val="20"/>
          <w:szCs w:val="20"/>
          <w:lang w:val="en-GB"/>
        </w:rPr>
        <w:t xml:space="preserve">23. </w:t>
      </w:r>
      <w:r w:rsidR="00BC0132" w:rsidRPr="000E4E9D">
        <w:rPr>
          <w:rFonts w:ascii="Courier New" w:hAnsi="Courier New" w:cs="Courier New"/>
          <w:sz w:val="20"/>
          <w:szCs w:val="20"/>
          <w:lang w:val="en-GB"/>
        </w:rPr>
        <w:t xml:space="preserve">Overall, do you approve or disapprove of the way the US Supreme Court is handling its job? </w:t>
      </w:r>
    </w:p>
    <w:p w14:paraId="7B591F98" w14:textId="77777777" w:rsidR="00BC0132" w:rsidRPr="000E4E9D" w:rsidRDefault="00BC0132" w:rsidP="00BC0132">
      <w:pPr>
        <w:pStyle w:val="0-Basic"/>
        <w:rPr>
          <w:rFonts w:ascii="Courier New" w:hAnsi="Courier New" w:cs="Courier New"/>
          <w:sz w:val="20"/>
          <w:szCs w:val="20"/>
          <w:lang w:val="en-GB"/>
        </w:rPr>
      </w:pPr>
    </w:p>
    <w:p w14:paraId="51155B6C" w14:textId="77777777" w:rsidR="00AE3E05" w:rsidRPr="000E4E9D" w:rsidRDefault="00AE3E05" w:rsidP="00AE3E05">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3B612A5B" w14:textId="77777777" w:rsidR="00AE3E05" w:rsidRDefault="00AE3E05" w:rsidP="00AE3E05">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19A2C305"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420681E" w14:textId="77777777" w:rsidR="00AE3E05" w:rsidRPr="000C7BDC"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AEA4794" w14:textId="77777777" w:rsidR="00BC0132" w:rsidRPr="000E4E9D" w:rsidRDefault="00BC0132" w:rsidP="004E3E19">
      <w:pPr>
        <w:rPr>
          <w:rFonts w:ascii="Courier New" w:hAnsi="Courier New" w:cs="Courier New"/>
          <w:bCs/>
          <w:sz w:val="20"/>
          <w:szCs w:val="20"/>
          <w:lang w:val="en-US" w:eastAsia="en-US"/>
        </w:rPr>
      </w:pPr>
    </w:p>
    <w:p w14:paraId="255B96D1" w14:textId="435CF245" w:rsidR="00AE3E05" w:rsidRPr="004A1E33" w:rsidRDefault="00AE3E05" w:rsidP="00AE3E05">
      <w:pPr>
        <w:ind w:left="360" w:hanging="360"/>
        <w:rPr>
          <w:rFonts w:ascii="Courier New" w:hAnsi="Courier New" w:cs="Courier New"/>
          <w:sz w:val="20"/>
          <w:szCs w:val="20"/>
        </w:rPr>
      </w:pPr>
      <w:r w:rsidRPr="004A1E33">
        <w:rPr>
          <w:rFonts w:ascii="Courier New" w:hAnsi="Courier New" w:cs="Courier New"/>
          <w:sz w:val="20"/>
          <w:szCs w:val="20"/>
        </w:rPr>
        <w:t>Q</w:t>
      </w:r>
      <w:r>
        <w:rPr>
          <w:rFonts w:ascii="Courier New" w:hAnsi="Courier New" w:cs="Courier New"/>
          <w:sz w:val="20"/>
          <w:szCs w:val="20"/>
        </w:rPr>
        <w:t>24</w:t>
      </w:r>
      <w:r w:rsidRPr="004A1E33">
        <w:rPr>
          <w:rFonts w:ascii="Courier New" w:hAnsi="Courier New" w:cs="Courier New"/>
          <w:sz w:val="20"/>
          <w:szCs w:val="20"/>
        </w:rPr>
        <w:t>. Do you think things in the United States are generally going in the right direction or the wrong direction?</w:t>
      </w:r>
    </w:p>
    <w:p w14:paraId="45B59216" w14:textId="77777777" w:rsidR="00AE3E05" w:rsidRPr="004A1E33" w:rsidRDefault="00AE3E05" w:rsidP="00AE3E05">
      <w:pPr>
        <w:rPr>
          <w:rFonts w:ascii="Courier New" w:hAnsi="Courier New" w:cs="Courier New"/>
          <w:sz w:val="20"/>
          <w:szCs w:val="20"/>
        </w:rPr>
      </w:pPr>
    </w:p>
    <w:p w14:paraId="61B23EBD"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1</w:t>
      </w:r>
      <w:r w:rsidRPr="004A1E33">
        <w:rPr>
          <w:rFonts w:ascii="Courier New" w:hAnsi="Courier New" w:cs="Courier New"/>
          <w:sz w:val="20"/>
          <w:szCs w:val="20"/>
        </w:rPr>
        <w:tab/>
        <w:t>right direction</w:t>
      </w:r>
    </w:p>
    <w:p w14:paraId="0E1DD651"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2</w:t>
      </w:r>
      <w:r w:rsidRPr="004A1E33">
        <w:rPr>
          <w:rFonts w:ascii="Courier New" w:hAnsi="Courier New" w:cs="Courier New"/>
          <w:sz w:val="20"/>
          <w:szCs w:val="20"/>
        </w:rPr>
        <w:tab/>
        <w:t>wrong direction</w:t>
      </w:r>
    </w:p>
    <w:p w14:paraId="29B3AC5B"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6CE7EB1C"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18337906" w14:textId="77777777" w:rsidR="00AE3E05" w:rsidRPr="0040688B" w:rsidRDefault="00AE3E05" w:rsidP="00AE3E05">
      <w:pPr>
        <w:rPr>
          <w:rFonts w:ascii="Courier New" w:hAnsi="Courier New" w:cs="Courier New"/>
          <w:sz w:val="20"/>
          <w:szCs w:val="20"/>
        </w:rPr>
      </w:pPr>
    </w:p>
    <w:p w14:paraId="09B6ABBB" w14:textId="0C8C4D82" w:rsidR="00AE3E05" w:rsidRPr="004A1E33" w:rsidRDefault="00AE3E05" w:rsidP="00AE3E05">
      <w:pPr>
        <w:ind w:left="360" w:hanging="360"/>
        <w:rPr>
          <w:rFonts w:ascii="Courier New" w:hAnsi="Courier New" w:cs="Courier New"/>
          <w:sz w:val="20"/>
          <w:szCs w:val="20"/>
        </w:rPr>
      </w:pPr>
      <w:r w:rsidRPr="004A1E33">
        <w:rPr>
          <w:rFonts w:ascii="Courier New" w:hAnsi="Courier New" w:cs="Courier New"/>
          <w:sz w:val="20"/>
          <w:szCs w:val="20"/>
        </w:rPr>
        <w:t>Q</w:t>
      </w:r>
      <w:r>
        <w:rPr>
          <w:rFonts w:ascii="Courier New" w:hAnsi="Courier New" w:cs="Courier New"/>
          <w:sz w:val="20"/>
          <w:szCs w:val="20"/>
        </w:rPr>
        <w:t>25</w:t>
      </w:r>
      <w:r w:rsidRPr="004A1E33">
        <w:rPr>
          <w:rFonts w:ascii="Courier New" w:hAnsi="Courier New" w:cs="Courier New"/>
          <w:sz w:val="20"/>
          <w:szCs w:val="20"/>
        </w:rPr>
        <w:t>. Turning to economic conditions, do you think that during the next 12 months the United States will have good time financially or bad times?</w:t>
      </w:r>
    </w:p>
    <w:p w14:paraId="3FE6E286" w14:textId="77777777" w:rsidR="00AE3E05" w:rsidRPr="004A1E33" w:rsidRDefault="00AE3E05" w:rsidP="00AE3E05">
      <w:pPr>
        <w:rPr>
          <w:rFonts w:ascii="Courier New" w:hAnsi="Courier New" w:cs="Courier New"/>
          <w:sz w:val="20"/>
          <w:szCs w:val="20"/>
        </w:rPr>
      </w:pPr>
    </w:p>
    <w:p w14:paraId="178D145C"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1</w:t>
      </w:r>
      <w:r w:rsidRPr="004A1E33">
        <w:rPr>
          <w:rFonts w:ascii="Courier New" w:hAnsi="Courier New" w:cs="Courier New"/>
          <w:sz w:val="20"/>
          <w:szCs w:val="20"/>
        </w:rPr>
        <w:tab/>
        <w:t>good times</w:t>
      </w:r>
    </w:p>
    <w:p w14:paraId="1A52D38F"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2</w:t>
      </w:r>
      <w:r w:rsidRPr="004A1E33">
        <w:rPr>
          <w:rFonts w:ascii="Courier New" w:hAnsi="Courier New" w:cs="Courier New"/>
          <w:sz w:val="20"/>
          <w:szCs w:val="20"/>
        </w:rPr>
        <w:tab/>
        <w:t>bad times</w:t>
      </w:r>
    </w:p>
    <w:p w14:paraId="768AC905"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454ECE3C"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6CB4373C" w14:textId="77777777" w:rsidR="00AE3E05" w:rsidRPr="004A1E33" w:rsidRDefault="00AE3E05" w:rsidP="00AE3E05">
      <w:pPr>
        <w:ind w:left="720" w:firstLine="720"/>
        <w:rPr>
          <w:rFonts w:ascii="Courier New" w:hAnsi="Courier New" w:cs="Courier New"/>
          <w:sz w:val="20"/>
          <w:szCs w:val="20"/>
        </w:rPr>
      </w:pPr>
    </w:p>
    <w:p w14:paraId="36366391" w14:textId="674D0A86" w:rsidR="00620CC1" w:rsidRPr="000E4E9D" w:rsidRDefault="00AE3E05" w:rsidP="00395F3D">
      <w:pPr>
        <w:pStyle w:val="0-Basic"/>
        <w:ind w:left="360" w:hanging="360"/>
        <w:rPr>
          <w:rFonts w:ascii="Courier New" w:hAnsi="Courier New" w:cs="Courier New"/>
          <w:sz w:val="20"/>
          <w:szCs w:val="20"/>
          <w:lang w:val="en-GB"/>
        </w:rPr>
      </w:pPr>
      <w:r>
        <w:rPr>
          <w:rFonts w:ascii="Courier New" w:hAnsi="Courier New" w:cs="Courier New"/>
          <w:sz w:val="20"/>
          <w:szCs w:val="20"/>
          <w:lang w:val="en-GB"/>
        </w:rPr>
        <w:lastRenderedPageBreak/>
        <w:t xml:space="preserve">26. </w:t>
      </w:r>
      <w:r w:rsidR="00620CC1" w:rsidRPr="000E4E9D">
        <w:rPr>
          <w:rFonts w:ascii="Courier New" w:hAnsi="Courier New" w:cs="Courier New"/>
          <w:sz w:val="20"/>
          <w:szCs w:val="20"/>
          <w:lang w:val="en-GB"/>
        </w:rPr>
        <w:t xml:space="preserve">How much of the time do you think you can trust the federal government in Washington today to do what is right—just about always, most of the time, or only some of the time?  </w:t>
      </w:r>
    </w:p>
    <w:p w14:paraId="5F9674F6" w14:textId="77777777" w:rsidR="00620CC1" w:rsidRPr="000E4E9D" w:rsidRDefault="00620CC1" w:rsidP="00620CC1">
      <w:pPr>
        <w:pStyle w:val="0-Basic"/>
        <w:rPr>
          <w:rFonts w:ascii="Courier New" w:hAnsi="Courier New" w:cs="Courier New"/>
          <w:sz w:val="20"/>
          <w:szCs w:val="20"/>
          <w:lang w:val="en-GB"/>
        </w:rPr>
      </w:pPr>
    </w:p>
    <w:p w14:paraId="2A11DF8E" w14:textId="6792E071" w:rsidR="00620CC1" w:rsidRPr="000E4E9D" w:rsidRDefault="00620CC1" w:rsidP="00AE3E05">
      <w:pPr>
        <w:pStyle w:val="0-Basic"/>
        <w:ind w:left="1440"/>
        <w:rPr>
          <w:rFonts w:ascii="Courier New" w:hAnsi="Courier New" w:cs="Courier New"/>
          <w:sz w:val="20"/>
          <w:szCs w:val="20"/>
        </w:rPr>
      </w:pPr>
      <w:r w:rsidRPr="000E4E9D">
        <w:rPr>
          <w:rFonts w:ascii="Courier New" w:hAnsi="Courier New" w:cs="Courier New"/>
          <w:sz w:val="20"/>
          <w:szCs w:val="20"/>
        </w:rPr>
        <w:t>1</w:t>
      </w:r>
      <w:r w:rsidR="00AE3E05">
        <w:rPr>
          <w:rFonts w:ascii="Courier New" w:hAnsi="Courier New" w:cs="Courier New"/>
          <w:sz w:val="20"/>
          <w:szCs w:val="20"/>
        </w:rPr>
        <w:tab/>
      </w:r>
      <w:r w:rsidRPr="000E4E9D">
        <w:rPr>
          <w:rFonts w:ascii="Courier New" w:hAnsi="Courier New" w:cs="Courier New"/>
          <w:sz w:val="20"/>
          <w:szCs w:val="20"/>
        </w:rPr>
        <w:t>just about always</w:t>
      </w:r>
    </w:p>
    <w:p w14:paraId="0ABA0A6E" w14:textId="46FAEB51" w:rsidR="00620CC1" w:rsidRPr="000E4E9D" w:rsidRDefault="00620CC1" w:rsidP="00AE3E05">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2</w:t>
      </w:r>
      <w:r w:rsidR="00AE3E05">
        <w:rPr>
          <w:rFonts w:ascii="Courier New" w:hAnsi="Courier New" w:cs="Courier New"/>
          <w:sz w:val="20"/>
          <w:szCs w:val="20"/>
        </w:rPr>
        <w:tab/>
      </w:r>
      <w:r w:rsidR="00AE3E05">
        <w:rPr>
          <w:rFonts w:ascii="Courier New" w:hAnsi="Courier New" w:cs="Courier New"/>
          <w:sz w:val="20"/>
          <w:szCs w:val="20"/>
        </w:rPr>
        <w:tab/>
      </w:r>
      <w:r w:rsidRPr="000E4E9D">
        <w:rPr>
          <w:rFonts w:ascii="Courier New" w:hAnsi="Courier New" w:cs="Courier New"/>
          <w:sz w:val="20"/>
          <w:szCs w:val="20"/>
        </w:rPr>
        <w:t>most of the time</w:t>
      </w:r>
    </w:p>
    <w:p w14:paraId="1E2EC826" w14:textId="05900FCF" w:rsidR="00620CC1" w:rsidRDefault="00620CC1" w:rsidP="00AE3E05">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3</w:t>
      </w:r>
      <w:r w:rsidR="00AE3E05">
        <w:rPr>
          <w:rFonts w:ascii="Courier New" w:hAnsi="Courier New" w:cs="Courier New"/>
          <w:sz w:val="20"/>
          <w:szCs w:val="20"/>
        </w:rPr>
        <w:tab/>
      </w:r>
      <w:r w:rsidR="00AE3E05">
        <w:rPr>
          <w:rFonts w:ascii="Courier New" w:hAnsi="Courier New" w:cs="Courier New"/>
          <w:sz w:val="20"/>
          <w:szCs w:val="20"/>
        </w:rPr>
        <w:tab/>
      </w:r>
      <w:r w:rsidRPr="000E4E9D">
        <w:rPr>
          <w:rFonts w:ascii="Courier New" w:hAnsi="Courier New" w:cs="Courier New"/>
          <w:sz w:val="20"/>
          <w:szCs w:val="20"/>
        </w:rPr>
        <w:t>only some of the time</w:t>
      </w:r>
    </w:p>
    <w:p w14:paraId="50EA2F32" w14:textId="2A796C73" w:rsidR="00AE3E05" w:rsidRDefault="00AE3E05" w:rsidP="00AE3E05">
      <w:pPr>
        <w:pStyle w:val="0-Basic"/>
        <w:tabs>
          <w:tab w:val="left" w:pos="1740"/>
        </w:tabs>
        <w:ind w:left="1440"/>
        <w:rPr>
          <w:rFonts w:ascii="Courier New" w:hAnsi="Courier New" w:cs="Courier New"/>
          <w:i/>
          <w:iCs/>
          <w:sz w:val="20"/>
          <w:szCs w:val="20"/>
        </w:rPr>
      </w:pPr>
      <w:r>
        <w:rPr>
          <w:rFonts w:ascii="Courier New" w:hAnsi="Courier New" w:cs="Courier New"/>
          <w:sz w:val="20"/>
          <w:szCs w:val="20"/>
        </w:rPr>
        <w:t>4</w:t>
      </w:r>
      <w:r>
        <w:rPr>
          <w:rFonts w:ascii="Courier New" w:hAnsi="Courier New" w:cs="Courier New"/>
          <w:sz w:val="20"/>
          <w:szCs w:val="20"/>
        </w:rPr>
        <w:tab/>
      </w:r>
      <w:r>
        <w:rPr>
          <w:rFonts w:ascii="Courier New" w:hAnsi="Courier New" w:cs="Courier New"/>
          <w:sz w:val="20"/>
          <w:szCs w:val="20"/>
        </w:rPr>
        <w:tab/>
        <w:t xml:space="preserve">none of the time </w:t>
      </w:r>
      <w:r w:rsidRPr="00AE3E05">
        <w:rPr>
          <w:rFonts w:ascii="Courier New" w:hAnsi="Courier New" w:cs="Courier New"/>
          <w:i/>
          <w:iCs/>
          <w:sz w:val="20"/>
          <w:szCs w:val="20"/>
        </w:rPr>
        <w:t>(vol</w:t>
      </w:r>
      <w:r>
        <w:rPr>
          <w:rFonts w:ascii="Courier New" w:hAnsi="Courier New" w:cs="Courier New"/>
          <w:i/>
          <w:iCs/>
          <w:sz w:val="20"/>
          <w:szCs w:val="20"/>
        </w:rPr>
        <w:t>unteered</w:t>
      </w:r>
      <w:r w:rsidRPr="00AE3E05">
        <w:rPr>
          <w:rFonts w:ascii="Courier New" w:hAnsi="Courier New" w:cs="Courier New"/>
          <w:i/>
          <w:iCs/>
          <w:sz w:val="20"/>
          <w:szCs w:val="20"/>
        </w:rPr>
        <w:t>)</w:t>
      </w:r>
    </w:p>
    <w:p w14:paraId="430E441B"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15579634"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7803C0F4" w14:textId="77777777" w:rsidR="00AE3E05" w:rsidRPr="000E4E9D" w:rsidRDefault="00AE3E05" w:rsidP="00AE3E05">
      <w:pPr>
        <w:pStyle w:val="0-Basic"/>
        <w:tabs>
          <w:tab w:val="left" w:pos="1740"/>
        </w:tabs>
        <w:ind w:left="1440"/>
        <w:rPr>
          <w:rFonts w:ascii="Courier New" w:hAnsi="Courier New" w:cs="Courier New"/>
          <w:sz w:val="20"/>
          <w:szCs w:val="20"/>
        </w:rPr>
      </w:pPr>
    </w:p>
    <w:p w14:paraId="03C11766" w14:textId="77777777" w:rsidR="00620CC1" w:rsidRPr="000E4E9D" w:rsidRDefault="00620CC1" w:rsidP="00620CC1">
      <w:pPr>
        <w:pStyle w:val="0-Basic"/>
        <w:tabs>
          <w:tab w:val="left" w:pos="1740"/>
        </w:tabs>
        <w:rPr>
          <w:rFonts w:ascii="Courier New" w:hAnsi="Courier New" w:cs="Courier New"/>
          <w:sz w:val="20"/>
          <w:szCs w:val="20"/>
        </w:rPr>
      </w:pPr>
    </w:p>
    <w:p w14:paraId="1C45652A" w14:textId="3283D640" w:rsidR="00620CC1" w:rsidRPr="000E4E9D" w:rsidRDefault="00AE3E05" w:rsidP="00395F3D">
      <w:pPr>
        <w:pStyle w:val="0-Basic"/>
        <w:ind w:left="360" w:hanging="360"/>
        <w:rPr>
          <w:rFonts w:ascii="Courier New" w:hAnsi="Courier New" w:cs="Courier New"/>
          <w:sz w:val="20"/>
          <w:szCs w:val="20"/>
          <w:lang w:val="en-GB"/>
        </w:rPr>
      </w:pPr>
      <w:r>
        <w:rPr>
          <w:rFonts w:ascii="Courier New" w:hAnsi="Courier New" w:cs="Courier New"/>
          <w:sz w:val="20"/>
          <w:szCs w:val="20"/>
          <w:lang w:val="en-GB"/>
        </w:rPr>
        <w:t xml:space="preserve">27. </w:t>
      </w:r>
      <w:r w:rsidR="00620CC1" w:rsidRPr="000E4E9D">
        <w:rPr>
          <w:rFonts w:ascii="Courier New" w:hAnsi="Courier New" w:cs="Courier New"/>
          <w:sz w:val="20"/>
          <w:szCs w:val="20"/>
          <w:lang w:val="en-GB"/>
        </w:rPr>
        <w:t xml:space="preserve">Would you say the </w:t>
      </w:r>
      <w:r w:rsidR="00620CC1" w:rsidRPr="000E4E9D">
        <w:rPr>
          <w:rFonts w:ascii="Courier New" w:hAnsi="Courier New" w:cs="Courier New"/>
          <w:b/>
          <w:sz w:val="20"/>
          <w:szCs w:val="20"/>
          <w:u w:val="single"/>
          <w:lang w:val="en-GB"/>
        </w:rPr>
        <w:t>federal</w:t>
      </w:r>
      <w:r w:rsidR="00620CC1" w:rsidRPr="000E4E9D">
        <w:rPr>
          <w:rFonts w:ascii="Courier New" w:hAnsi="Courier New" w:cs="Courier New"/>
          <w:b/>
          <w:sz w:val="20"/>
          <w:szCs w:val="20"/>
          <w:lang w:val="en-GB"/>
        </w:rPr>
        <w:t xml:space="preserve"> </w:t>
      </w:r>
      <w:r w:rsidR="00620CC1" w:rsidRPr="000E4E9D">
        <w:rPr>
          <w:rFonts w:ascii="Courier New" w:hAnsi="Courier New" w:cs="Courier New"/>
          <w:sz w:val="20"/>
          <w:szCs w:val="20"/>
          <w:lang w:val="en-GB"/>
        </w:rPr>
        <w:t xml:space="preserve">government is pretty much run by a few big interests looking out for themselves, or that it is run for the benefit of all of the people? </w:t>
      </w:r>
    </w:p>
    <w:p w14:paraId="2D46C4F1" w14:textId="77777777" w:rsidR="00620CC1" w:rsidRPr="000E4E9D" w:rsidRDefault="00620CC1" w:rsidP="00620CC1">
      <w:pPr>
        <w:pStyle w:val="0-Basic"/>
        <w:jc w:val="center"/>
        <w:rPr>
          <w:rFonts w:ascii="Courier New" w:hAnsi="Courier New" w:cs="Courier New"/>
          <w:sz w:val="20"/>
          <w:szCs w:val="20"/>
          <w:lang w:val="en-GB"/>
        </w:rPr>
      </w:pPr>
    </w:p>
    <w:p w14:paraId="0EFE0C5F" w14:textId="0EB8EF90" w:rsidR="00620CC1" w:rsidRPr="000E4E9D" w:rsidRDefault="00620CC1" w:rsidP="00AE3E05">
      <w:pPr>
        <w:pStyle w:val="0-Basic"/>
        <w:ind w:left="1440"/>
        <w:rPr>
          <w:rFonts w:ascii="Courier New" w:hAnsi="Courier New" w:cs="Courier New"/>
          <w:sz w:val="20"/>
          <w:szCs w:val="20"/>
        </w:rPr>
      </w:pPr>
      <w:r w:rsidRPr="000E4E9D">
        <w:rPr>
          <w:rFonts w:ascii="Courier New" w:hAnsi="Courier New" w:cs="Courier New"/>
          <w:sz w:val="20"/>
          <w:szCs w:val="20"/>
        </w:rPr>
        <w:t>1</w:t>
      </w:r>
      <w:r w:rsidR="00AE3E05">
        <w:rPr>
          <w:rFonts w:ascii="Courier New" w:hAnsi="Courier New" w:cs="Courier New"/>
          <w:sz w:val="20"/>
          <w:szCs w:val="20"/>
        </w:rPr>
        <w:tab/>
      </w:r>
      <w:r w:rsidRPr="000E4E9D">
        <w:rPr>
          <w:rFonts w:ascii="Courier New" w:hAnsi="Courier New" w:cs="Courier New"/>
          <w:sz w:val="20"/>
          <w:szCs w:val="20"/>
        </w:rPr>
        <w:t>a few big interests</w:t>
      </w:r>
    </w:p>
    <w:p w14:paraId="432D628A" w14:textId="6C257E3A" w:rsidR="00620CC1" w:rsidRDefault="00620CC1" w:rsidP="00AE3E05">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2</w:t>
      </w:r>
      <w:r w:rsidR="00AE3E05">
        <w:rPr>
          <w:rFonts w:ascii="Courier New" w:hAnsi="Courier New" w:cs="Courier New"/>
          <w:sz w:val="20"/>
          <w:szCs w:val="20"/>
        </w:rPr>
        <w:tab/>
      </w:r>
      <w:r w:rsidR="00AE3E05">
        <w:rPr>
          <w:rFonts w:ascii="Courier New" w:hAnsi="Courier New" w:cs="Courier New"/>
          <w:sz w:val="20"/>
          <w:szCs w:val="20"/>
        </w:rPr>
        <w:tab/>
      </w:r>
      <w:r w:rsidRPr="000E4E9D">
        <w:rPr>
          <w:rFonts w:ascii="Courier New" w:hAnsi="Courier New" w:cs="Courier New"/>
          <w:sz w:val="20"/>
          <w:szCs w:val="20"/>
        </w:rPr>
        <w:t>benefit of all the people</w:t>
      </w:r>
    </w:p>
    <w:p w14:paraId="0A0A5D5C"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4AAC3C88"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438CC264" w14:textId="77777777" w:rsidR="00AE3E05" w:rsidRPr="000E4E9D" w:rsidRDefault="00AE3E05" w:rsidP="00AE3E05">
      <w:pPr>
        <w:pStyle w:val="0-Basic"/>
        <w:tabs>
          <w:tab w:val="left" w:pos="1740"/>
        </w:tabs>
        <w:ind w:left="1440"/>
        <w:rPr>
          <w:rFonts w:ascii="Courier New" w:hAnsi="Courier New" w:cs="Courier New"/>
          <w:sz w:val="20"/>
          <w:szCs w:val="20"/>
        </w:rPr>
      </w:pPr>
    </w:p>
    <w:p w14:paraId="3F2A33A8" w14:textId="77777777" w:rsidR="00620CC1" w:rsidRPr="000E4E9D" w:rsidRDefault="00620CC1" w:rsidP="00620CC1">
      <w:pPr>
        <w:pStyle w:val="0-Basic"/>
        <w:rPr>
          <w:rFonts w:ascii="Courier New" w:hAnsi="Courier New" w:cs="Courier New"/>
          <w:sz w:val="20"/>
          <w:szCs w:val="20"/>
        </w:rPr>
      </w:pPr>
    </w:p>
    <w:p w14:paraId="331F5D51" w14:textId="1095C781" w:rsidR="00620CC1" w:rsidRPr="000E4E9D" w:rsidRDefault="00AE3E05" w:rsidP="00395F3D">
      <w:pPr>
        <w:pStyle w:val="0-Basic"/>
        <w:ind w:left="360" w:hanging="360"/>
        <w:rPr>
          <w:rFonts w:ascii="Courier New" w:hAnsi="Courier New" w:cs="Courier New"/>
          <w:sz w:val="20"/>
          <w:szCs w:val="20"/>
          <w:lang w:val="en-GB"/>
        </w:rPr>
      </w:pPr>
      <w:r>
        <w:rPr>
          <w:rFonts w:ascii="Courier New" w:hAnsi="Courier New" w:cs="Courier New"/>
          <w:sz w:val="20"/>
          <w:szCs w:val="20"/>
          <w:lang w:val="en-GB"/>
        </w:rPr>
        <w:t xml:space="preserve">28. </w:t>
      </w:r>
      <w:r w:rsidR="00620CC1" w:rsidRPr="000E4E9D">
        <w:rPr>
          <w:rFonts w:ascii="Courier New" w:hAnsi="Courier New" w:cs="Courier New"/>
          <w:sz w:val="20"/>
          <w:szCs w:val="20"/>
          <w:lang w:val="en-GB"/>
        </w:rPr>
        <w:t xml:space="preserve">Do you think the people in the </w:t>
      </w:r>
      <w:r w:rsidR="00620CC1" w:rsidRPr="000E4E9D">
        <w:rPr>
          <w:rFonts w:ascii="Courier New" w:hAnsi="Courier New" w:cs="Courier New"/>
          <w:b/>
          <w:sz w:val="20"/>
          <w:szCs w:val="20"/>
          <w:u w:val="single"/>
          <w:lang w:val="en-GB"/>
        </w:rPr>
        <w:t>federal</w:t>
      </w:r>
      <w:r w:rsidR="00620CC1" w:rsidRPr="000E4E9D">
        <w:rPr>
          <w:rFonts w:ascii="Courier New" w:hAnsi="Courier New" w:cs="Courier New"/>
          <w:sz w:val="20"/>
          <w:szCs w:val="20"/>
          <w:lang w:val="en-GB"/>
        </w:rPr>
        <w:t xml:space="preserve"> government waste a lot of the money we pay in taxes, waste some of it, or don’t waste very much of it? </w:t>
      </w:r>
    </w:p>
    <w:p w14:paraId="554BC511" w14:textId="77777777" w:rsidR="00620CC1" w:rsidRPr="000E4E9D" w:rsidRDefault="00620CC1" w:rsidP="00620CC1">
      <w:pPr>
        <w:pStyle w:val="0-Basic"/>
        <w:rPr>
          <w:rFonts w:ascii="Courier New" w:hAnsi="Courier New" w:cs="Courier New"/>
          <w:sz w:val="20"/>
          <w:szCs w:val="20"/>
          <w:lang w:val="en-GB"/>
        </w:rPr>
      </w:pPr>
    </w:p>
    <w:p w14:paraId="56D3F271" w14:textId="72B0E4D6" w:rsidR="00620CC1" w:rsidRPr="000E4E9D" w:rsidRDefault="00620CC1" w:rsidP="00AE3E05">
      <w:pPr>
        <w:pStyle w:val="0-Basic"/>
        <w:ind w:left="1440"/>
        <w:rPr>
          <w:rFonts w:ascii="Courier New" w:hAnsi="Courier New" w:cs="Courier New"/>
          <w:sz w:val="20"/>
          <w:szCs w:val="20"/>
        </w:rPr>
      </w:pPr>
      <w:r w:rsidRPr="000E4E9D">
        <w:rPr>
          <w:rFonts w:ascii="Courier New" w:hAnsi="Courier New" w:cs="Courier New"/>
          <w:sz w:val="20"/>
          <w:szCs w:val="20"/>
        </w:rPr>
        <w:t>1</w:t>
      </w:r>
      <w:r w:rsidR="00AE3E05">
        <w:rPr>
          <w:rFonts w:ascii="Courier New" w:hAnsi="Courier New" w:cs="Courier New"/>
          <w:sz w:val="20"/>
          <w:szCs w:val="20"/>
        </w:rPr>
        <w:tab/>
      </w:r>
      <w:r w:rsidRPr="000E4E9D">
        <w:rPr>
          <w:rFonts w:ascii="Courier New" w:hAnsi="Courier New" w:cs="Courier New"/>
          <w:sz w:val="20"/>
          <w:szCs w:val="20"/>
        </w:rPr>
        <w:t>a lot</w:t>
      </w:r>
    </w:p>
    <w:p w14:paraId="1C08CE04" w14:textId="11453D1A" w:rsidR="00620CC1" w:rsidRPr="000E4E9D" w:rsidRDefault="00620CC1" w:rsidP="00AE3E05">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2</w:t>
      </w:r>
      <w:r w:rsidR="00AE3E05">
        <w:rPr>
          <w:rFonts w:ascii="Courier New" w:hAnsi="Courier New" w:cs="Courier New"/>
          <w:sz w:val="20"/>
          <w:szCs w:val="20"/>
        </w:rPr>
        <w:tab/>
      </w:r>
      <w:r w:rsidR="00AE3E05">
        <w:rPr>
          <w:rFonts w:ascii="Courier New" w:hAnsi="Courier New" w:cs="Courier New"/>
          <w:sz w:val="20"/>
          <w:szCs w:val="20"/>
        </w:rPr>
        <w:tab/>
      </w:r>
      <w:r w:rsidRPr="000E4E9D">
        <w:rPr>
          <w:rFonts w:ascii="Courier New" w:hAnsi="Courier New" w:cs="Courier New"/>
          <w:sz w:val="20"/>
          <w:szCs w:val="20"/>
        </w:rPr>
        <w:t>some</w:t>
      </w:r>
    </w:p>
    <w:p w14:paraId="18D437B0" w14:textId="79129375" w:rsidR="00620CC1" w:rsidRDefault="00620CC1" w:rsidP="00AE3E05">
      <w:pPr>
        <w:pStyle w:val="0-Basic"/>
        <w:tabs>
          <w:tab w:val="left" w:pos="1740"/>
        </w:tabs>
        <w:ind w:left="1440"/>
        <w:rPr>
          <w:rFonts w:ascii="Courier New" w:hAnsi="Courier New" w:cs="Courier New"/>
          <w:sz w:val="20"/>
          <w:szCs w:val="20"/>
        </w:rPr>
      </w:pPr>
      <w:r w:rsidRPr="000E4E9D">
        <w:rPr>
          <w:rFonts w:ascii="Courier New" w:hAnsi="Courier New" w:cs="Courier New"/>
          <w:sz w:val="20"/>
          <w:szCs w:val="20"/>
        </w:rPr>
        <w:t>3</w:t>
      </w:r>
      <w:r w:rsidR="00AE3E05">
        <w:rPr>
          <w:rFonts w:ascii="Courier New" w:hAnsi="Courier New" w:cs="Courier New"/>
          <w:sz w:val="20"/>
          <w:szCs w:val="20"/>
        </w:rPr>
        <w:tab/>
      </w:r>
      <w:r w:rsidR="00AE3E05">
        <w:rPr>
          <w:rFonts w:ascii="Courier New" w:hAnsi="Courier New" w:cs="Courier New"/>
          <w:sz w:val="20"/>
          <w:szCs w:val="20"/>
        </w:rPr>
        <w:tab/>
      </w:r>
      <w:r w:rsidRPr="000E4E9D">
        <w:rPr>
          <w:rFonts w:ascii="Courier New" w:hAnsi="Courier New" w:cs="Courier New"/>
          <w:sz w:val="20"/>
          <w:szCs w:val="20"/>
        </w:rPr>
        <w:t>don’t waste very much</w:t>
      </w:r>
    </w:p>
    <w:p w14:paraId="07976CB8"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57327176"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4948C416" w14:textId="77777777" w:rsidR="00AE3E05" w:rsidRPr="000E4E9D" w:rsidRDefault="00AE3E05" w:rsidP="00620CC1">
      <w:pPr>
        <w:pStyle w:val="0-Basic"/>
        <w:tabs>
          <w:tab w:val="left" w:pos="1740"/>
        </w:tabs>
        <w:rPr>
          <w:rFonts w:ascii="Courier New" w:hAnsi="Courier New" w:cs="Courier New"/>
          <w:sz w:val="20"/>
          <w:szCs w:val="20"/>
        </w:rPr>
      </w:pPr>
    </w:p>
    <w:p w14:paraId="00B05AF7" w14:textId="77777777" w:rsidR="0011294C" w:rsidRPr="000E4E9D" w:rsidRDefault="0011294C" w:rsidP="00620CC1">
      <w:pPr>
        <w:rPr>
          <w:rFonts w:ascii="Courier New" w:hAnsi="Courier New" w:cs="Courier New"/>
          <w:sz w:val="20"/>
          <w:szCs w:val="20"/>
        </w:rPr>
      </w:pPr>
    </w:p>
    <w:p w14:paraId="1B401D4A" w14:textId="77777777" w:rsidR="0011294C" w:rsidRPr="000E4E9D" w:rsidRDefault="0011294C" w:rsidP="0011294C">
      <w:pPr>
        <w:pStyle w:val="0-Basic"/>
        <w:tabs>
          <w:tab w:val="left" w:pos="1740"/>
        </w:tabs>
        <w:rPr>
          <w:rFonts w:ascii="Courier New" w:hAnsi="Courier New" w:cs="Courier New"/>
          <w:b/>
          <w:sz w:val="20"/>
          <w:szCs w:val="20"/>
        </w:rPr>
      </w:pPr>
      <w:r w:rsidRPr="000E4E9D">
        <w:rPr>
          <w:rFonts w:ascii="Courier New" w:hAnsi="Courier New" w:cs="Courier New"/>
          <w:b/>
          <w:sz w:val="20"/>
          <w:szCs w:val="20"/>
        </w:rPr>
        <w:t>[Display]</w:t>
      </w:r>
    </w:p>
    <w:p w14:paraId="5252FB23" w14:textId="089E6C6F" w:rsidR="00620CC1" w:rsidRPr="000E4E9D" w:rsidRDefault="00620CC1" w:rsidP="00620CC1">
      <w:pPr>
        <w:rPr>
          <w:rFonts w:ascii="Courier New" w:hAnsi="Courier New" w:cs="Courier New"/>
          <w:sz w:val="20"/>
          <w:szCs w:val="20"/>
        </w:rPr>
      </w:pPr>
      <w:r w:rsidRPr="000E4E9D">
        <w:rPr>
          <w:rFonts w:ascii="Courier New" w:hAnsi="Courier New" w:cs="Courier New"/>
          <w:sz w:val="20"/>
          <w:szCs w:val="20"/>
        </w:rPr>
        <w:t>Changing topics,</w:t>
      </w:r>
    </w:p>
    <w:p w14:paraId="5479472E" w14:textId="77777777" w:rsidR="00620CC1" w:rsidRPr="000E4E9D" w:rsidRDefault="00620CC1" w:rsidP="00620CC1">
      <w:pPr>
        <w:rPr>
          <w:rFonts w:ascii="Courier New" w:eastAsia="Times New Roman" w:hAnsi="Courier New" w:cs="Courier New"/>
          <w:color w:val="000000"/>
          <w:sz w:val="20"/>
          <w:szCs w:val="20"/>
          <w:lang w:val="en-US" w:eastAsia="en-US"/>
        </w:rPr>
      </w:pPr>
    </w:p>
    <w:p w14:paraId="4BAC84E7" w14:textId="42E8F9A9" w:rsidR="00620CC1" w:rsidRPr="000E4E9D" w:rsidRDefault="00620CC1" w:rsidP="00620CC1">
      <w:pPr>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[ROTATE QUESTIONS Q29 AND Q30]</w:t>
      </w:r>
    </w:p>
    <w:p w14:paraId="34737FEA" w14:textId="77777777" w:rsidR="00620CC1" w:rsidRPr="000E4E9D" w:rsidRDefault="00620CC1" w:rsidP="00620CC1">
      <w:pPr>
        <w:pStyle w:val="0-Basic"/>
        <w:rPr>
          <w:rFonts w:ascii="Courier New" w:hAnsi="Courier New" w:cs="Courier New"/>
          <w:sz w:val="20"/>
          <w:szCs w:val="20"/>
        </w:rPr>
      </w:pPr>
    </w:p>
    <w:p w14:paraId="68B42CEE" w14:textId="65E00366" w:rsidR="00620CC1" w:rsidRPr="000E4E9D" w:rsidRDefault="00AE3E05" w:rsidP="00395F3D">
      <w:pPr>
        <w:pStyle w:val="Question"/>
        <w:ind w:left="360" w:hanging="360"/>
        <w:rPr>
          <w:rFonts w:ascii="Courier New" w:hAnsi="Courier New" w:cs="Courier New"/>
          <w:color w:val="FF0000"/>
          <w:sz w:val="20"/>
          <w:szCs w:val="20"/>
        </w:rPr>
      </w:pPr>
      <w:r>
        <w:rPr>
          <w:rFonts w:ascii="Courier New" w:hAnsi="Courier New" w:cs="Courier New"/>
          <w:sz w:val="20"/>
          <w:szCs w:val="20"/>
        </w:rPr>
        <w:t xml:space="preserve">29. </w:t>
      </w:r>
      <w:r w:rsidR="00620CC1" w:rsidRPr="000E4E9D">
        <w:rPr>
          <w:rFonts w:ascii="Courier New" w:hAnsi="Courier New" w:cs="Courier New"/>
          <w:sz w:val="20"/>
          <w:szCs w:val="20"/>
        </w:rPr>
        <w:t xml:space="preserve">Do you have a [ROTATE] (1) favorable or an (2) unfavorable impression of the Democratic Party? </w:t>
      </w:r>
    </w:p>
    <w:p w14:paraId="632CA457" w14:textId="77777777" w:rsidR="00620CC1" w:rsidRPr="000E4E9D" w:rsidRDefault="00620CC1" w:rsidP="00620CC1">
      <w:pPr>
        <w:rPr>
          <w:rFonts w:ascii="Courier New" w:hAnsi="Courier New" w:cs="Courier New"/>
          <w:sz w:val="20"/>
          <w:szCs w:val="20"/>
          <w:lang w:val="en-US" w:eastAsia="en-US"/>
        </w:rPr>
      </w:pPr>
    </w:p>
    <w:p w14:paraId="42A97D70" w14:textId="4D9F37AD" w:rsidR="00620CC1" w:rsidRPr="000E4E9D" w:rsidRDefault="00620CC1" w:rsidP="00AE3E05">
      <w:pPr>
        <w:pStyle w:val="Answer"/>
        <w:tabs>
          <w:tab w:val="clear" w:pos="9240"/>
          <w:tab w:val="right" w:pos="3150"/>
        </w:tabs>
        <w:ind w:left="1440" w:firstLine="0"/>
        <w:rPr>
          <w:rFonts w:ascii="Courier New" w:hAnsi="Courier New" w:cs="Courier New"/>
          <w:sz w:val="20"/>
          <w:szCs w:val="20"/>
          <w:vertAlign w:val="subscript"/>
        </w:rPr>
      </w:pPr>
      <w:r w:rsidRPr="000E4E9D">
        <w:rPr>
          <w:rFonts w:ascii="Courier New" w:hAnsi="Courier New" w:cs="Courier New"/>
          <w:sz w:val="20"/>
          <w:szCs w:val="20"/>
        </w:rPr>
        <w:t>1</w:t>
      </w:r>
      <w:r w:rsidR="00AE3E05">
        <w:rPr>
          <w:rFonts w:ascii="Courier New" w:hAnsi="Courier New" w:cs="Courier New"/>
          <w:sz w:val="20"/>
          <w:szCs w:val="20"/>
        </w:rPr>
        <w:tab/>
      </w:r>
      <w:r w:rsidRPr="000E4E9D">
        <w:rPr>
          <w:rFonts w:ascii="Courier New" w:hAnsi="Courier New" w:cs="Courier New"/>
          <w:sz w:val="20"/>
          <w:szCs w:val="20"/>
        </w:rPr>
        <w:t xml:space="preserve">favorable </w:t>
      </w:r>
    </w:p>
    <w:p w14:paraId="7B3E17BD" w14:textId="4E304170" w:rsidR="00620CC1" w:rsidRPr="000E4E9D" w:rsidRDefault="00620CC1" w:rsidP="00AE3E05">
      <w:pPr>
        <w:pStyle w:val="Answer"/>
        <w:tabs>
          <w:tab w:val="clear" w:pos="9240"/>
          <w:tab w:val="right" w:pos="3420"/>
        </w:tabs>
        <w:ind w:left="1440" w:firstLine="0"/>
        <w:rPr>
          <w:rFonts w:ascii="Courier New" w:hAnsi="Courier New" w:cs="Courier New"/>
          <w:sz w:val="20"/>
          <w:szCs w:val="20"/>
        </w:rPr>
      </w:pPr>
      <w:r w:rsidRPr="000E4E9D">
        <w:rPr>
          <w:rFonts w:ascii="Courier New" w:hAnsi="Courier New" w:cs="Courier New"/>
          <w:sz w:val="20"/>
          <w:szCs w:val="20"/>
        </w:rPr>
        <w:t>2</w:t>
      </w:r>
      <w:r w:rsidR="00AE3E05">
        <w:rPr>
          <w:rFonts w:ascii="Courier New" w:hAnsi="Courier New" w:cs="Courier New"/>
          <w:sz w:val="20"/>
          <w:szCs w:val="20"/>
        </w:rPr>
        <w:tab/>
      </w:r>
      <w:r w:rsidRPr="000E4E9D">
        <w:rPr>
          <w:rFonts w:ascii="Courier New" w:hAnsi="Courier New" w:cs="Courier New"/>
          <w:sz w:val="20"/>
          <w:szCs w:val="20"/>
        </w:rPr>
        <w:t>unfavorable</w:t>
      </w:r>
    </w:p>
    <w:p w14:paraId="735B706F"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15F53768"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182196A3" w14:textId="77777777" w:rsidR="00620CC1" w:rsidRPr="000E4E9D" w:rsidRDefault="00620CC1" w:rsidP="00620CC1">
      <w:pPr>
        <w:pStyle w:val="0-Basic"/>
        <w:rPr>
          <w:rFonts w:ascii="Courier New" w:hAnsi="Courier New" w:cs="Courier New"/>
          <w:sz w:val="20"/>
          <w:szCs w:val="20"/>
        </w:rPr>
      </w:pPr>
    </w:p>
    <w:p w14:paraId="37AE93F3" w14:textId="3208FEAE" w:rsidR="00620CC1" w:rsidRPr="000E4E9D" w:rsidRDefault="00AE3E05" w:rsidP="00395F3D">
      <w:pPr>
        <w:pStyle w:val="Question"/>
        <w:ind w:left="360" w:hanging="360"/>
        <w:rPr>
          <w:rFonts w:ascii="Courier New" w:hAnsi="Courier New" w:cs="Courier New"/>
          <w:color w:val="FF0000"/>
          <w:sz w:val="20"/>
          <w:szCs w:val="20"/>
        </w:rPr>
      </w:pPr>
      <w:r>
        <w:rPr>
          <w:rFonts w:ascii="Courier New" w:hAnsi="Courier New" w:cs="Courier New"/>
          <w:sz w:val="20"/>
          <w:szCs w:val="20"/>
        </w:rPr>
        <w:t xml:space="preserve">30. </w:t>
      </w:r>
      <w:r w:rsidR="00620CC1" w:rsidRPr="000E4E9D">
        <w:rPr>
          <w:rFonts w:ascii="Courier New" w:hAnsi="Courier New" w:cs="Courier New"/>
          <w:sz w:val="20"/>
          <w:szCs w:val="20"/>
        </w:rPr>
        <w:t xml:space="preserve">Do you have a [ROTATE] (1) favorable or an (2) unfavorable impression of the Republican Party? </w:t>
      </w:r>
    </w:p>
    <w:p w14:paraId="3F6EAEF0" w14:textId="77777777" w:rsidR="00620CC1" w:rsidRPr="000E4E9D" w:rsidRDefault="00620CC1" w:rsidP="00620CC1">
      <w:pPr>
        <w:rPr>
          <w:rFonts w:ascii="Courier New" w:hAnsi="Courier New" w:cs="Courier New"/>
          <w:sz w:val="20"/>
          <w:szCs w:val="20"/>
          <w:lang w:val="en-US" w:eastAsia="en-US"/>
        </w:rPr>
      </w:pPr>
    </w:p>
    <w:p w14:paraId="5EDF9B17" w14:textId="77777777" w:rsidR="00AE3E05" w:rsidRPr="000E4E9D" w:rsidRDefault="00AE3E05" w:rsidP="00AE3E05">
      <w:pPr>
        <w:pStyle w:val="Answer"/>
        <w:tabs>
          <w:tab w:val="clear" w:pos="9240"/>
          <w:tab w:val="right" w:pos="3150"/>
        </w:tabs>
        <w:ind w:left="1440" w:firstLine="0"/>
        <w:rPr>
          <w:rFonts w:ascii="Courier New" w:hAnsi="Courier New" w:cs="Courier New"/>
          <w:sz w:val="20"/>
          <w:szCs w:val="20"/>
          <w:vertAlign w:val="subscript"/>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 xml:space="preserve">favorable </w:t>
      </w:r>
    </w:p>
    <w:p w14:paraId="434DBC50" w14:textId="77777777" w:rsidR="00AE3E05" w:rsidRPr="000E4E9D" w:rsidRDefault="00AE3E05" w:rsidP="00AE3E05">
      <w:pPr>
        <w:pStyle w:val="Answer"/>
        <w:tabs>
          <w:tab w:val="clear" w:pos="9240"/>
          <w:tab w:val="right" w:pos="3420"/>
        </w:tabs>
        <w:ind w:left="1440" w:firstLine="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unfavorable</w:t>
      </w:r>
    </w:p>
    <w:p w14:paraId="183E25AD"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233824CF"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6D14F99D" w14:textId="77777777" w:rsidR="00AE3E05" w:rsidRDefault="00AE3E05" w:rsidP="00395F3D">
      <w:pPr>
        <w:pStyle w:val="Question"/>
        <w:ind w:left="360" w:hanging="360"/>
        <w:rPr>
          <w:rFonts w:ascii="Courier New" w:hAnsi="Courier New" w:cs="Courier New"/>
          <w:sz w:val="20"/>
          <w:szCs w:val="20"/>
        </w:rPr>
      </w:pPr>
    </w:p>
    <w:p w14:paraId="1C62660E" w14:textId="4F925182" w:rsidR="00620CC1" w:rsidRPr="000E4E9D" w:rsidRDefault="00AE3E05" w:rsidP="00395F3D">
      <w:pPr>
        <w:pStyle w:val="Question"/>
        <w:ind w:left="360" w:hanging="360"/>
        <w:rPr>
          <w:rFonts w:ascii="Courier New" w:hAnsi="Courier New" w:cs="Courier New"/>
          <w:color w:val="FF0000"/>
          <w:sz w:val="20"/>
          <w:szCs w:val="20"/>
        </w:rPr>
      </w:pPr>
      <w:r>
        <w:rPr>
          <w:rFonts w:ascii="Courier New" w:hAnsi="Courier New" w:cs="Courier New"/>
          <w:sz w:val="20"/>
          <w:szCs w:val="20"/>
        </w:rPr>
        <w:t xml:space="preserve">31. </w:t>
      </w:r>
      <w:r w:rsidR="00620CC1" w:rsidRPr="000E4E9D">
        <w:rPr>
          <w:rFonts w:ascii="Courier New" w:hAnsi="Courier New" w:cs="Courier New"/>
          <w:sz w:val="20"/>
          <w:szCs w:val="20"/>
        </w:rPr>
        <w:t xml:space="preserve">In your view, do the Republican and Democratic parties do an adequate job representing the American people, or do they do such a poor job that a third major party is needed? </w:t>
      </w:r>
    </w:p>
    <w:p w14:paraId="05F1EBF3" w14:textId="77777777" w:rsidR="00620CC1" w:rsidRPr="000E4E9D" w:rsidRDefault="00620CC1" w:rsidP="00620CC1">
      <w:pPr>
        <w:rPr>
          <w:rFonts w:ascii="Courier New" w:hAnsi="Courier New" w:cs="Courier New"/>
          <w:sz w:val="20"/>
          <w:szCs w:val="20"/>
        </w:rPr>
      </w:pPr>
    </w:p>
    <w:p w14:paraId="30531FFB" w14:textId="7A901DBA" w:rsidR="00AE3E05" w:rsidRDefault="00AE3E05" w:rsidP="00AE3E05">
      <w:pPr>
        <w:pStyle w:val="Answer"/>
        <w:tabs>
          <w:tab w:val="clear" w:pos="9240"/>
        </w:tabs>
        <w:ind w:left="1440" w:right="4977" w:firstLine="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Pr>
          <w:rFonts w:ascii="Courier New" w:hAnsi="Courier New" w:cs="Courier New"/>
          <w:sz w:val="20"/>
          <w:szCs w:val="20"/>
        </w:rPr>
        <w:t>a</w:t>
      </w:r>
      <w:r w:rsidRPr="000E4E9D">
        <w:rPr>
          <w:rFonts w:ascii="Courier New" w:hAnsi="Courier New" w:cs="Courier New"/>
          <w:sz w:val="20"/>
          <w:szCs w:val="20"/>
        </w:rPr>
        <w:t>dequate job</w:t>
      </w:r>
    </w:p>
    <w:p w14:paraId="75829479" w14:textId="3560E98E" w:rsidR="00AE3E05" w:rsidRPr="000E4E9D" w:rsidRDefault="00AE3E05" w:rsidP="00AE3E05">
      <w:pPr>
        <w:pStyle w:val="Answer"/>
        <w:tabs>
          <w:tab w:val="clear" w:pos="9240"/>
        </w:tabs>
        <w:ind w:left="1440" w:right="117" w:firstLine="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third party is needed</w:t>
      </w:r>
    </w:p>
    <w:p w14:paraId="2D86E3D7" w14:textId="77777777" w:rsidR="00AE3E05" w:rsidRPr="004A1E33"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2ADF6894" w14:textId="77777777" w:rsidR="00AE3E05" w:rsidRDefault="00AE3E05" w:rsidP="00AE3E05">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3420150F" w14:textId="77777777" w:rsidR="00AE3E05" w:rsidRPr="000E4E9D" w:rsidRDefault="00AE3E05" w:rsidP="00620CC1">
      <w:pPr>
        <w:pStyle w:val="Answer"/>
        <w:ind w:left="0" w:firstLine="0"/>
        <w:rPr>
          <w:rFonts w:ascii="Courier New" w:hAnsi="Courier New" w:cs="Courier New"/>
          <w:sz w:val="20"/>
          <w:szCs w:val="20"/>
        </w:rPr>
      </w:pPr>
    </w:p>
    <w:p w14:paraId="0196A01B" w14:textId="77777777" w:rsidR="0011294C" w:rsidRPr="000E4E9D" w:rsidRDefault="0011294C" w:rsidP="0011294C">
      <w:pPr>
        <w:pStyle w:val="0-Basic"/>
        <w:tabs>
          <w:tab w:val="left" w:pos="1740"/>
        </w:tabs>
        <w:rPr>
          <w:rFonts w:ascii="Courier New" w:hAnsi="Courier New" w:cs="Courier New"/>
          <w:b/>
          <w:sz w:val="20"/>
          <w:szCs w:val="20"/>
        </w:rPr>
      </w:pPr>
    </w:p>
    <w:p w14:paraId="5B57C11D" w14:textId="5098663A" w:rsidR="0011294C" w:rsidRPr="000E4E9D" w:rsidRDefault="0011294C" w:rsidP="0011294C">
      <w:pPr>
        <w:pStyle w:val="0-Basic"/>
        <w:tabs>
          <w:tab w:val="left" w:pos="1740"/>
        </w:tabs>
        <w:rPr>
          <w:rFonts w:ascii="Courier New" w:hAnsi="Courier New" w:cs="Courier New"/>
          <w:b/>
          <w:sz w:val="20"/>
          <w:szCs w:val="20"/>
        </w:rPr>
      </w:pPr>
      <w:r w:rsidRPr="000E4E9D">
        <w:rPr>
          <w:rFonts w:ascii="Courier New" w:hAnsi="Courier New" w:cs="Courier New"/>
          <w:b/>
          <w:sz w:val="20"/>
          <w:szCs w:val="20"/>
        </w:rPr>
        <w:t>[Display]</w:t>
      </w:r>
    </w:p>
    <w:p w14:paraId="399A0F60" w14:textId="25968152" w:rsidR="00C30304" w:rsidRPr="000E4E9D" w:rsidRDefault="00C30304" w:rsidP="00620CC1">
      <w:pPr>
        <w:pStyle w:val="Answer"/>
        <w:ind w:left="0" w:firstLine="0"/>
        <w:rPr>
          <w:rFonts w:ascii="Courier New" w:hAnsi="Courier New" w:cs="Courier New"/>
          <w:sz w:val="20"/>
          <w:szCs w:val="20"/>
        </w:rPr>
      </w:pPr>
      <w:r w:rsidRPr="000E4E9D">
        <w:rPr>
          <w:rFonts w:ascii="Courier New" w:hAnsi="Courier New" w:cs="Courier New"/>
          <w:sz w:val="20"/>
          <w:szCs w:val="20"/>
          <w:lang w:val="en-GB"/>
        </w:rPr>
        <w:t>To what extent do you support or oppose the following policies?</w:t>
      </w:r>
      <w:r w:rsidRPr="000E4E9D">
        <w:rPr>
          <w:rFonts w:ascii="Courier New" w:hAnsi="Courier New" w:cs="Courier New"/>
          <w:sz w:val="20"/>
          <w:szCs w:val="20"/>
          <w:lang w:val="en-GB"/>
        </w:rPr>
        <w:br/>
      </w:r>
    </w:p>
    <w:p w14:paraId="272E44D4" w14:textId="77777777" w:rsidR="0011294C" w:rsidRPr="000E4E9D" w:rsidRDefault="003C6119" w:rsidP="0011294C">
      <w:pPr>
        <w:pStyle w:val="Answer"/>
        <w:ind w:left="0" w:firstLine="0"/>
        <w:rPr>
          <w:rFonts w:ascii="Courier New" w:hAnsi="Courier New" w:cs="Courier New"/>
          <w:sz w:val="20"/>
          <w:szCs w:val="20"/>
        </w:rPr>
      </w:pPr>
      <w:r w:rsidRPr="000E4E9D">
        <w:rPr>
          <w:rFonts w:ascii="Courier New" w:hAnsi="Courier New" w:cs="Courier New"/>
          <w:sz w:val="20"/>
          <w:szCs w:val="20"/>
        </w:rPr>
        <w:t xml:space="preserve">[rotate questions 32 </w:t>
      </w:r>
      <w:r w:rsidR="00C30304" w:rsidRPr="000E4E9D">
        <w:rPr>
          <w:rFonts w:ascii="Courier New" w:hAnsi="Courier New" w:cs="Courier New"/>
          <w:sz w:val="20"/>
          <w:szCs w:val="20"/>
        </w:rPr>
        <w:t>to 37</w:t>
      </w:r>
      <w:r w:rsidR="0011294C" w:rsidRPr="000E4E9D">
        <w:rPr>
          <w:rFonts w:ascii="Courier New" w:hAnsi="Courier New" w:cs="Courier New"/>
          <w:sz w:val="20"/>
          <w:szCs w:val="20"/>
        </w:rPr>
        <w:t xml:space="preserve"> AND SHOW AS GRID]</w:t>
      </w:r>
    </w:p>
    <w:p w14:paraId="09025A34" w14:textId="3513449F" w:rsidR="003C6119" w:rsidRPr="000E4E9D" w:rsidRDefault="003C6119" w:rsidP="00620CC1">
      <w:pPr>
        <w:pStyle w:val="Answer"/>
        <w:ind w:left="0" w:firstLine="0"/>
        <w:rPr>
          <w:rFonts w:ascii="Courier New" w:hAnsi="Courier New" w:cs="Courier New"/>
          <w:sz w:val="20"/>
          <w:szCs w:val="20"/>
        </w:rPr>
      </w:pPr>
      <w:r w:rsidRPr="000E4E9D">
        <w:rPr>
          <w:rFonts w:ascii="Courier New" w:hAnsi="Courier New" w:cs="Courier New"/>
          <w:sz w:val="20"/>
          <w:szCs w:val="20"/>
        </w:rPr>
        <w:t>]</w:t>
      </w:r>
    </w:p>
    <w:p w14:paraId="203F7444" w14:textId="2866007E" w:rsidR="00BC0132" w:rsidRPr="000E4E9D" w:rsidRDefault="00AE3E05" w:rsidP="00395F3D">
      <w:pPr>
        <w:pStyle w:val="0-Basic"/>
        <w:tabs>
          <w:tab w:val="left" w:pos="1740"/>
        </w:tabs>
        <w:ind w:left="360" w:hanging="360"/>
        <w:rPr>
          <w:rFonts w:ascii="Courier New" w:hAnsi="Courier New" w:cs="Courier New"/>
          <w:sz w:val="20"/>
          <w:szCs w:val="20"/>
          <w:lang w:val="en-GB"/>
        </w:rPr>
      </w:pPr>
      <w:r>
        <w:rPr>
          <w:rFonts w:ascii="Courier New" w:hAnsi="Courier New" w:cs="Courier New"/>
          <w:sz w:val="20"/>
          <w:szCs w:val="20"/>
          <w:lang w:val="en-GB"/>
        </w:rPr>
        <w:t xml:space="preserve">32. </w:t>
      </w:r>
      <w:r w:rsidR="002E1525" w:rsidRPr="000E4E9D">
        <w:rPr>
          <w:rFonts w:ascii="Courier New" w:hAnsi="Courier New" w:cs="Courier New"/>
          <w:sz w:val="20"/>
          <w:szCs w:val="20"/>
          <w:lang w:val="en-GB"/>
        </w:rPr>
        <w:t>Downsizing the federal government</w:t>
      </w:r>
      <w:r w:rsidR="00663493" w:rsidRPr="000E4E9D">
        <w:rPr>
          <w:rFonts w:ascii="Courier New" w:hAnsi="Courier New" w:cs="Courier New"/>
          <w:sz w:val="20"/>
          <w:szCs w:val="20"/>
          <w:lang w:val="en-GB"/>
        </w:rPr>
        <w:t>.</w:t>
      </w:r>
    </w:p>
    <w:p w14:paraId="28EE0E54" w14:textId="77777777" w:rsidR="00AE3E05" w:rsidRDefault="00AE3E05" w:rsidP="00AE3E05">
      <w:pPr>
        <w:rPr>
          <w:rFonts w:ascii="Courier New" w:hAnsi="Courier New" w:cs="Courier New"/>
          <w:sz w:val="20"/>
          <w:szCs w:val="20"/>
        </w:rPr>
      </w:pPr>
    </w:p>
    <w:p w14:paraId="4FA864F0" w14:textId="77777777" w:rsidR="00AE3E05" w:rsidRPr="005D05C7" w:rsidRDefault="00AE3E05" w:rsidP="00AE3E05">
      <w:pPr>
        <w:pStyle w:val="ListParagraph"/>
        <w:numPr>
          <w:ilvl w:val="0"/>
          <w:numId w:val="25"/>
        </w:numPr>
        <w:rPr>
          <w:rFonts w:ascii="Courier New" w:hAnsi="Courier New" w:cs="Courier New"/>
          <w:sz w:val="20"/>
          <w:szCs w:val="20"/>
        </w:rPr>
      </w:pPr>
      <w:r w:rsidRPr="005D05C7">
        <w:rPr>
          <w:rFonts w:ascii="Courier New" w:hAnsi="Courier New" w:cs="Courier New"/>
          <w:sz w:val="20"/>
          <w:szCs w:val="20"/>
        </w:rPr>
        <w:t xml:space="preserve">strongly support </w:t>
      </w:r>
    </w:p>
    <w:p w14:paraId="0A351C6A" w14:textId="77777777" w:rsidR="00AE3E05" w:rsidRPr="005D05C7" w:rsidRDefault="00AE3E05" w:rsidP="00AE3E05">
      <w:pPr>
        <w:pStyle w:val="ListParagraph"/>
        <w:numPr>
          <w:ilvl w:val="0"/>
          <w:numId w:val="25"/>
        </w:numPr>
        <w:rPr>
          <w:rFonts w:ascii="Courier New" w:hAnsi="Courier New" w:cs="Courier New"/>
          <w:sz w:val="20"/>
          <w:szCs w:val="20"/>
        </w:rPr>
      </w:pPr>
      <w:r w:rsidRPr="005D05C7">
        <w:rPr>
          <w:rFonts w:ascii="Courier New" w:hAnsi="Courier New" w:cs="Courier New"/>
          <w:sz w:val="20"/>
          <w:szCs w:val="20"/>
        </w:rPr>
        <w:t xml:space="preserve">somewhat support </w:t>
      </w:r>
    </w:p>
    <w:p w14:paraId="328FBE17" w14:textId="77777777" w:rsidR="00AE3E05" w:rsidRPr="005D05C7" w:rsidRDefault="00AE3E05" w:rsidP="00AE3E05">
      <w:pPr>
        <w:pStyle w:val="ListParagraph"/>
        <w:numPr>
          <w:ilvl w:val="0"/>
          <w:numId w:val="25"/>
        </w:numPr>
        <w:rPr>
          <w:rFonts w:ascii="Courier New" w:hAnsi="Courier New" w:cs="Courier New"/>
          <w:sz w:val="20"/>
          <w:szCs w:val="20"/>
        </w:rPr>
      </w:pPr>
      <w:r w:rsidRPr="005D05C7">
        <w:rPr>
          <w:rFonts w:ascii="Courier New" w:hAnsi="Courier New" w:cs="Courier New"/>
          <w:sz w:val="20"/>
          <w:szCs w:val="20"/>
        </w:rPr>
        <w:t xml:space="preserve">somewhat oppose </w:t>
      </w:r>
    </w:p>
    <w:p w14:paraId="4F7C38F1" w14:textId="77777777" w:rsidR="00AE3E05" w:rsidRPr="005D05C7" w:rsidRDefault="00AE3E05" w:rsidP="00AE3E05">
      <w:pPr>
        <w:pStyle w:val="ListParagraph"/>
        <w:numPr>
          <w:ilvl w:val="0"/>
          <w:numId w:val="25"/>
        </w:numPr>
        <w:rPr>
          <w:rFonts w:ascii="Courier New" w:hAnsi="Courier New" w:cs="Courier New"/>
          <w:sz w:val="20"/>
          <w:szCs w:val="20"/>
        </w:rPr>
      </w:pPr>
      <w:r w:rsidRPr="005D05C7">
        <w:rPr>
          <w:rFonts w:ascii="Courier New" w:hAnsi="Courier New" w:cs="Courier New"/>
          <w:sz w:val="20"/>
          <w:szCs w:val="20"/>
        </w:rPr>
        <w:t xml:space="preserve">strongly oppose </w:t>
      </w:r>
    </w:p>
    <w:p w14:paraId="6BA1656B"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9BC9AFB" w14:textId="77777777" w:rsidR="00AE3E05"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EC16D06" w14:textId="77777777" w:rsidR="00620CC1" w:rsidRPr="000E4E9D" w:rsidRDefault="00620CC1" w:rsidP="00576D2C">
      <w:pPr>
        <w:pStyle w:val="0-Basic"/>
        <w:tabs>
          <w:tab w:val="left" w:pos="1740"/>
        </w:tabs>
        <w:rPr>
          <w:rFonts w:ascii="Courier New" w:hAnsi="Courier New" w:cs="Courier New"/>
          <w:sz w:val="20"/>
          <w:szCs w:val="20"/>
        </w:rPr>
      </w:pPr>
    </w:p>
    <w:p w14:paraId="44E0375C" w14:textId="6335C27E" w:rsidR="008C46DF" w:rsidRPr="000E4E9D" w:rsidRDefault="00AE3E05" w:rsidP="00395F3D">
      <w:pPr>
        <w:pStyle w:val="0-Basic"/>
        <w:tabs>
          <w:tab w:val="left" w:pos="1740"/>
        </w:tabs>
        <w:ind w:left="360" w:hanging="360"/>
        <w:rPr>
          <w:rFonts w:ascii="Courier New" w:hAnsi="Courier New" w:cs="Courier New"/>
          <w:sz w:val="20"/>
          <w:szCs w:val="20"/>
          <w:lang w:val="en-GB"/>
        </w:rPr>
      </w:pPr>
      <w:r w:rsidRPr="00AE3E05">
        <w:rPr>
          <w:rFonts w:ascii="Courier New" w:hAnsi="Courier New" w:cs="Courier New"/>
          <w:sz w:val="20"/>
          <w:szCs w:val="20"/>
          <w:lang w:val="en-GB"/>
        </w:rPr>
        <w:t xml:space="preserve">33. </w:t>
      </w:r>
      <w:r w:rsidR="008C46DF" w:rsidRPr="00AE3E05">
        <w:rPr>
          <w:rFonts w:ascii="Courier New" w:hAnsi="Courier New" w:cs="Courier New"/>
          <w:sz w:val="20"/>
          <w:szCs w:val="20"/>
          <w:lang w:val="en-GB"/>
        </w:rPr>
        <w:t>Cutting back environmental regulations on oil and gas drilling.</w:t>
      </w:r>
    </w:p>
    <w:p w14:paraId="20735216" w14:textId="77777777" w:rsidR="00AE3E05" w:rsidRDefault="00AE3E05" w:rsidP="00AE3E05">
      <w:pPr>
        <w:rPr>
          <w:rFonts w:ascii="Courier New" w:hAnsi="Courier New" w:cs="Courier New"/>
          <w:sz w:val="20"/>
          <w:szCs w:val="20"/>
        </w:rPr>
      </w:pPr>
    </w:p>
    <w:p w14:paraId="0320E891" w14:textId="77777777" w:rsidR="00AE3E05" w:rsidRPr="005D05C7" w:rsidRDefault="00AE3E05" w:rsidP="00AE3E05">
      <w:pPr>
        <w:pStyle w:val="ListParagraph"/>
        <w:numPr>
          <w:ilvl w:val="0"/>
          <w:numId w:val="26"/>
        </w:numPr>
        <w:rPr>
          <w:rFonts w:ascii="Courier New" w:hAnsi="Courier New" w:cs="Courier New"/>
          <w:sz w:val="20"/>
          <w:szCs w:val="20"/>
        </w:rPr>
      </w:pPr>
      <w:r w:rsidRPr="005D05C7">
        <w:rPr>
          <w:rFonts w:ascii="Courier New" w:hAnsi="Courier New" w:cs="Courier New"/>
          <w:sz w:val="20"/>
          <w:szCs w:val="20"/>
        </w:rPr>
        <w:t xml:space="preserve">strongly support </w:t>
      </w:r>
    </w:p>
    <w:p w14:paraId="2086BC99" w14:textId="77777777" w:rsidR="00AE3E05" w:rsidRPr="005D05C7" w:rsidRDefault="00AE3E05" w:rsidP="00AE3E05">
      <w:pPr>
        <w:pStyle w:val="ListParagraph"/>
        <w:numPr>
          <w:ilvl w:val="0"/>
          <w:numId w:val="26"/>
        </w:numPr>
        <w:rPr>
          <w:rFonts w:ascii="Courier New" w:hAnsi="Courier New" w:cs="Courier New"/>
          <w:sz w:val="20"/>
          <w:szCs w:val="20"/>
        </w:rPr>
      </w:pPr>
      <w:r w:rsidRPr="005D05C7">
        <w:rPr>
          <w:rFonts w:ascii="Courier New" w:hAnsi="Courier New" w:cs="Courier New"/>
          <w:sz w:val="20"/>
          <w:szCs w:val="20"/>
        </w:rPr>
        <w:t xml:space="preserve">somewhat support </w:t>
      </w:r>
    </w:p>
    <w:p w14:paraId="6BFDFCB8" w14:textId="77777777" w:rsidR="00AE3E05" w:rsidRPr="005D05C7" w:rsidRDefault="00AE3E05" w:rsidP="00AE3E05">
      <w:pPr>
        <w:pStyle w:val="ListParagraph"/>
        <w:numPr>
          <w:ilvl w:val="0"/>
          <w:numId w:val="26"/>
        </w:numPr>
        <w:rPr>
          <w:rFonts w:ascii="Courier New" w:hAnsi="Courier New" w:cs="Courier New"/>
          <w:sz w:val="20"/>
          <w:szCs w:val="20"/>
        </w:rPr>
      </w:pPr>
      <w:r w:rsidRPr="005D05C7">
        <w:rPr>
          <w:rFonts w:ascii="Courier New" w:hAnsi="Courier New" w:cs="Courier New"/>
          <w:sz w:val="20"/>
          <w:szCs w:val="20"/>
        </w:rPr>
        <w:t xml:space="preserve">somewhat oppose </w:t>
      </w:r>
    </w:p>
    <w:p w14:paraId="09D50619" w14:textId="77777777" w:rsidR="00AE3E05" w:rsidRPr="005D05C7" w:rsidRDefault="00AE3E05" w:rsidP="00AE3E05">
      <w:pPr>
        <w:pStyle w:val="ListParagraph"/>
        <w:numPr>
          <w:ilvl w:val="0"/>
          <w:numId w:val="26"/>
        </w:numPr>
        <w:rPr>
          <w:rFonts w:ascii="Courier New" w:hAnsi="Courier New" w:cs="Courier New"/>
          <w:sz w:val="20"/>
          <w:szCs w:val="20"/>
        </w:rPr>
      </w:pPr>
      <w:r w:rsidRPr="005D05C7">
        <w:rPr>
          <w:rFonts w:ascii="Courier New" w:hAnsi="Courier New" w:cs="Courier New"/>
          <w:sz w:val="20"/>
          <w:szCs w:val="20"/>
        </w:rPr>
        <w:t xml:space="preserve">strongly oppose </w:t>
      </w:r>
    </w:p>
    <w:p w14:paraId="4C57AC3F" w14:textId="77777777" w:rsidR="00AE3E05" w:rsidRPr="005D05C7" w:rsidRDefault="00AE3E05" w:rsidP="00AE3E0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A77CB72" w14:textId="77777777" w:rsidR="00AE3E05" w:rsidRDefault="00AE3E05" w:rsidP="00AE3E0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C79FCE" w14:textId="77777777" w:rsidR="00BC0132" w:rsidRPr="000E4E9D" w:rsidRDefault="00BC0132" w:rsidP="00576D2C">
      <w:pPr>
        <w:pStyle w:val="0-Basic"/>
        <w:tabs>
          <w:tab w:val="left" w:pos="1740"/>
        </w:tabs>
        <w:rPr>
          <w:rFonts w:ascii="Courier New" w:hAnsi="Courier New" w:cs="Courier New"/>
          <w:sz w:val="20"/>
          <w:szCs w:val="20"/>
        </w:rPr>
      </w:pPr>
    </w:p>
    <w:p w14:paraId="1A67A0EE" w14:textId="77777777" w:rsidR="0051142E" w:rsidRDefault="0051142E" w:rsidP="0051142E">
      <w:pPr>
        <w:rPr>
          <w:rFonts w:ascii="Courier New" w:hAnsi="Courier New" w:cs="Courier New"/>
          <w:sz w:val="20"/>
          <w:szCs w:val="20"/>
        </w:rPr>
      </w:pPr>
      <w:r w:rsidRPr="0051142E">
        <w:rPr>
          <w:rFonts w:ascii="Courier New" w:hAnsi="Courier New" w:cs="Courier New"/>
          <w:sz w:val="20"/>
          <w:szCs w:val="20"/>
        </w:rPr>
        <w:t xml:space="preserve">34. </w:t>
      </w:r>
      <w:r w:rsidR="007008E0" w:rsidRPr="0051142E">
        <w:rPr>
          <w:rFonts w:ascii="Courier New" w:hAnsi="Courier New" w:cs="Courier New"/>
          <w:sz w:val="20"/>
          <w:szCs w:val="20"/>
        </w:rPr>
        <w:t>Cutting U.S. aid to foreign countries.</w:t>
      </w:r>
      <w:r w:rsidR="00C30304" w:rsidRPr="0051142E">
        <w:rPr>
          <w:rFonts w:ascii="Courier New" w:hAnsi="Courier New" w:cs="Courier New"/>
          <w:sz w:val="20"/>
          <w:szCs w:val="20"/>
        </w:rPr>
        <w:br/>
      </w:r>
    </w:p>
    <w:p w14:paraId="14959C83" w14:textId="77777777" w:rsidR="0051142E" w:rsidRPr="005D05C7" w:rsidRDefault="0051142E" w:rsidP="0051142E">
      <w:pPr>
        <w:pStyle w:val="ListParagraph"/>
        <w:numPr>
          <w:ilvl w:val="0"/>
          <w:numId w:val="27"/>
        </w:numPr>
        <w:rPr>
          <w:rFonts w:ascii="Courier New" w:hAnsi="Courier New" w:cs="Courier New"/>
          <w:sz w:val="20"/>
          <w:szCs w:val="20"/>
        </w:rPr>
      </w:pPr>
      <w:r w:rsidRPr="005D05C7">
        <w:rPr>
          <w:rFonts w:ascii="Courier New" w:hAnsi="Courier New" w:cs="Courier New"/>
          <w:sz w:val="20"/>
          <w:szCs w:val="20"/>
        </w:rPr>
        <w:t xml:space="preserve">strongly support </w:t>
      </w:r>
    </w:p>
    <w:p w14:paraId="4AA1FD18" w14:textId="77777777" w:rsidR="0051142E" w:rsidRPr="005D05C7" w:rsidRDefault="0051142E" w:rsidP="0051142E">
      <w:pPr>
        <w:pStyle w:val="ListParagraph"/>
        <w:numPr>
          <w:ilvl w:val="0"/>
          <w:numId w:val="27"/>
        </w:numPr>
        <w:rPr>
          <w:rFonts w:ascii="Courier New" w:hAnsi="Courier New" w:cs="Courier New"/>
          <w:sz w:val="20"/>
          <w:szCs w:val="20"/>
        </w:rPr>
      </w:pPr>
      <w:r w:rsidRPr="005D05C7">
        <w:rPr>
          <w:rFonts w:ascii="Courier New" w:hAnsi="Courier New" w:cs="Courier New"/>
          <w:sz w:val="20"/>
          <w:szCs w:val="20"/>
        </w:rPr>
        <w:t xml:space="preserve">somewhat support </w:t>
      </w:r>
    </w:p>
    <w:p w14:paraId="437761B4" w14:textId="77777777" w:rsidR="0051142E" w:rsidRPr="005D05C7" w:rsidRDefault="0051142E" w:rsidP="0051142E">
      <w:pPr>
        <w:pStyle w:val="ListParagraph"/>
        <w:numPr>
          <w:ilvl w:val="0"/>
          <w:numId w:val="27"/>
        </w:numPr>
        <w:rPr>
          <w:rFonts w:ascii="Courier New" w:hAnsi="Courier New" w:cs="Courier New"/>
          <w:sz w:val="20"/>
          <w:szCs w:val="20"/>
        </w:rPr>
      </w:pPr>
      <w:r w:rsidRPr="005D05C7">
        <w:rPr>
          <w:rFonts w:ascii="Courier New" w:hAnsi="Courier New" w:cs="Courier New"/>
          <w:sz w:val="20"/>
          <w:szCs w:val="20"/>
        </w:rPr>
        <w:t xml:space="preserve">somewhat oppose </w:t>
      </w:r>
    </w:p>
    <w:p w14:paraId="55EC0404" w14:textId="77777777" w:rsidR="0051142E" w:rsidRPr="005D05C7" w:rsidRDefault="0051142E" w:rsidP="0051142E">
      <w:pPr>
        <w:pStyle w:val="ListParagraph"/>
        <w:numPr>
          <w:ilvl w:val="0"/>
          <w:numId w:val="27"/>
        </w:numPr>
        <w:rPr>
          <w:rFonts w:ascii="Courier New" w:hAnsi="Courier New" w:cs="Courier New"/>
          <w:sz w:val="20"/>
          <w:szCs w:val="20"/>
        </w:rPr>
      </w:pPr>
      <w:r w:rsidRPr="005D05C7">
        <w:rPr>
          <w:rFonts w:ascii="Courier New" w:hAnsi="Courier New" w:cs="Courier New"/>
          <w:sz w:val="20"/>
          <w:szCs w:val="20"/>
        </w:rPr>
        <w:t xml:space="preserve">strongly oppose </w:t>
      </w:r>
    </w:p>
    <w:p w14:paraId="5A62EE2F" w14:textId="77777777" w:rsidR="0051142E" w:rsidRPr="005D05C7" w:rsidRDefault="0051142E" w:rsidP="0051142E">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586E06" w14:textId="77777777" w:rsidR="0051142E" w:rsidRDefault="0051142E" w:rsidP="005114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CE08109" w14:textId="3F4A77A0" w:rsidR="00C30304" w:rsidRPr="000E4E9D" w:rsidRDefault="0051142E" w:rsidP="00395F3D">
      <w:pPr>
        <w:autoSpaceDE w:val="0"/>
        <w:autoSpaceDN w:val="0"/>
        <w:adjustRightInd w:val="0"/>
        <w:ind w:left="360" w:hanging="360"/>
        <w:rPr>
          <w:rFonts w:ascii="Courier New" w:hAnsi="Courier New" w:cs="Courier New"/>
          <w:color w:val="000000"/>
          <w:sz w:val="20"/>
          <w:szCs w:val="20"/>
          <w:lang w:val="en-US"/>
        </w:rPr>
      </w:pPr>
      <w:r>
        <w:rPr>
          <w:rFonts w:ascii="Courier New" w:hAnsi="Courier New" w:cs="Courier New"/>
          <w:color w:val="000000"/>
          <w:sz w:val="20"/>
          <w:szCs w:val="20"/>
          <w:lang w:val="en-US"/>
        </w:rPr>
        <w:t xml:space="preserve">35. </w:t>
      </w:r>
      <w:r w:rsidR="00C30304" w:rsidRPr="000E4E9D">
        <w:rPr>
          <w:rFonts w:ascii="Courier New" w:hAnsi="Courier New" w:cs="Courier New"/>
          <w:color w:val="000000"/>
          <w:sz w:val="20"/>
          <w:szCs w:val="20"/>
          <w:lang w:val="en-US"/>
        </w:rPr>
        <w:t>New tariffs, or taxes, on imported goods from Mexico</w:t>
      </w:r>
      <w:r w:rsidR="00663493" w:rsidRPr="000E4E9D">
        <w:rPr>
          <w:rFonts w:ascii="Courier New" w:hAnsi="Courier New" w:cs="Courier New"/>
          <w:color w:val="000000"/>
          <w:sz w:val="20"/>
          <w:szCs w:val="20"/>
          <w:lang w:val="en-US"/>
        </w:rPr>
        <w:t>.</w:t>
      </w:r>
      <w:r w:rsidR="00C30304" w:rsidRPr="000E4E9D">
        <w:rPr>
          <w:rFonts w:ascii="Courier New" w:hAnsi="Courier New" w:cs="Courier New"/>
          <w:color w:val="000000"/>
          <w:sz w:val="20"/>
          <w:szCs w:val="20"/>
          <w:lang w:val="en-US"/>
        </w:rPr>
        <w:t xml:space="preserve"> </w:t>
      </w:r>
    </w:p>
    <w:p w14:paraId="26DC1915" w14:textId="77777777" w:rsidR="0051142E" w:rsidRDefault="0051142E" w:rsidP="0051142E">
      <w:pPr>
        <w:rPr>
          <w:rFonts w:ascii="Courier New" w:hAnsi="Courier New" w:cs="Courier New"/>
          <w:sz w:val="20"/>
          <w:szCs w:val="20"/>
        </w:rPr>
      </w:pPr>
    </w:p>
    <w:p w14:paraId="64BAF9F1" w14:textId="77777777" w:rsidR="0051142E" w:rsidRPr="005D05C7" w:rsidRDefault="0051142E" w:rsidP="0051142E">
      <w:pPr>
        <w:pStyle w:val="ListParagraph"/>
        <w:numPr>
          <w:ilvl w:val="0"/>
          <w:numId w:val="28"/>
        </w:numPr>
        <w:rPr>
          <w:rFonts w:ascii="Courier New" w:hAnsi="Courier New" w:cs="Courier New"/>
          <w:sz w:val="20"/>
          <w:szCs w:val="20"/>
        </w:rPr>
      </w:pPr>
      <w:r w:rsidRPr="005D05C7">
        <w:rPr>
          <w:rFonts w:ascii="Courier New" w:hAnsi="Courier New" w:cs="Courier New"/>
          <w:sz w:val="20"/>
          <w:szCs w:val="20"/>
        </w:rPr>
        <w:t xml:space="preserve">strongly support </w:t>
      </w:r>
    </w:p>
    <w:p w14:paraId="74137F0B" w14:textId="77777777" w:rsidR="0051142E" w:rsidRPr="005D05C7" w:rsidRDefault="0051142E" w:rsidP="0051142E">
      <w:pPr>
        <w:pStyle w:val="ListParagraph"/>
        <w:numPr>
          <w:ilvl w:val="0"/>
          <w:numId w:val="28"/>
        </w:numPr>
        <w:rPr>
          <w:rFonts w:ascii="Courier New" w:hAnsi="Courier New" w:cs="Courier New"/>
          <w:sz w:val="20"/>
          <w:szCs w:val="20"/>
        </w:rPr>
      </w:pPr>
      <w:r w:rsidRPr="005D05C7">
        <w:rPr>
          <w:rFonts w:ascii="Courier New" w:hAnsi="Courier New" w:cs="Courier New"/>
          <w:sz w:val="20"/>
          <w:szCs w:val="20"/>
        </w:rPr>
        <w:t xml:space="preserve">somewhat support </w:t>
      </w:r>
    </w:p>
    <w:p w14:paraId="2AFDC9CD" w14:textId="77777777" w:rsidR="0051142E" w:rsidRPr="005D05C7" w:rsidRDefault="0051142E" w:rsidP="0051142E">
      <w:pPr>
        <w:pStyle w:val="ListParagraph"/>
        <w:numPr>
          <w:ilvl w:val="0"/>
          <w:numId w:val="28"/>
        </w:numPr>
        <w:rPr>
          <w:rFonts w:ascii="Courier New" w:hAnsi="Courier New" w:cs="Courier New"/>
          <w:sz w:val="20"/>
          <w:szCs w:val="20"/>
        </w:rPr>
      </w:pPr>
      <w:r w:rsidRPr="005D05C7">
        <w:rPr>
          <w:rFonts w:ascii="Courier New" w:hAnsi="Courier New" w:cs="Courier New"/>
          <w:sz w:val="20"/>
          <w:szCs w:val="20"/>
        </w:rPr>
        <w:t xml:space="preserve">somewhat oppose </w:t>
      </w:r>
    </w:p>
    <w:p w14:paraId="65337A3D" w14:textId="77777777" w:rsidR="0051142E" w:rsidRPr="005D05C7" w:rsidRDefault="0051142E" w:rsidP="0051142E">
      <w:pPr>
        <w:pStyle w:val="ListParagraph"/>
        <w:numPr>
          <w:ilvl w:val="0"/>
          <w:numId w:val="28"/>
        </w:numPr>
        <w:rPr>
          <w:rFonts w:ascii="Courier New" w:hAnsi="Courier New" w:cs="Courier New"/>
          <w:sz w:val="20"/>
          <w:szCs w:val="20"/>
        </w:rPr>
      </w:pPr>
      <w:r w:rsidRPr="005D05C7">
        <w:rPr>
          <w:rFonts w:ascii="Courier New" w:hAnsi="Courier New" w:cs="Courier New"/>
          <w:sz w:val="20"/>
          <w:szCs w:val="20"/>
        </w:rPr>
        <w:t xml:space="preserve">strongly oppose </w:t>
      </w:r>
    </w:p>
    <w:p w14:paraId="02E55BEB" w14:textId="77777777" w:rsidR="0051142E" w:rsidRPr="005D05C7" w:rsidRDefault="0051142E" w:rsidP="0051142E">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403ED1C" w14:textId="77777777" w:rsidR="0051142E" w:rsidRDefault="0051142E" w:rsidP="005114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212FA5" w14:textId="7A595FDA" w:rsidR="00C30304" w:rsidRPr="000E4E9D" w:rsidRDefault="000C7BDC" w:rsidP="00395F3D">
      <w:pPr>
        <w:autoSpaceDE w:val="0"/>
        <w:autoSpaceDN w:val="0"/>
        <w:adjustRightInd w:val="0"/>
        <w:ind w:left="360" w:hanging="360"/>
        <w:rPr>
          <w:rFonts w:ascii="Courier New" w:hAnsi="Courier New" w:cs="Courier New"/>
          <w:color w:val="000000"/>
          <w:sz w:val="20"/>
          <w:szCs w:val="20"/>
          <w:lang w:val="en-US"/>
        </w:rPr>
      </w:pPr>
      <w:r>
        <w:rPr>
          <w:rFonts w:ascii="Courier New" w:hAnsi="Courier New" w:cs="Courier New"/>
          <w:color w:val="000000"/>
          <w:sz w:val="20"/>
          <w:szCs w:val="20"/>
          <w:lang w:val="en-US"/>
        </w:rPr>
        <w:t xml:space="preserve">36. </w:t>
      </w:r>
      <w:r w:rsidR="00C30304" w:rsidRPr="000E4E9D">
        <w:rPr>
          <w:rFonts w:ascii="Courier New" w:hAnsi="Courier New" w:cs="Courier New"/>
          <w:color w:val="000000"/>
          <w:sz w:val="20"/>
          <w:szCs w:val="20"/>
          <w:lang w:val="en-US"/>
        </w:rPr>
        <w:t>New tariffs, or taxes, on imported goods from Canada</w:t>
      </w:r>
      <w:r w:rsidR="00663493" w:rsidRPr="000E4E9D">
        <w:rPr>
          <w:rFonts w:ascii="Courier New" w:hAnsi="Courier New" w:cs="Courier New"/>
          <w:color w:val="000000"/>
          <w:sz w:val="20"/>
          <w:szCs w:val="20"/>
          <w:lang w:val="en-US"/>
        </w:rPr>
        <w:t>.</w:t>
      </w:r>
      <w:r w:rsidR="00C30304" w:rsidRPr="000E4E9D">
        <w:rPr>
          <w:rFonts w:ascii="Courier New" w:hAnsi="Courier New" w:cs="Courier New"/>
          <w:color w:val="000000"/>
          <w:sz w:val="20"/>
          <w:szCs w:val="20"/>
          <w:lang w:val="en-US"/>
        </w:rPr>
        <w:t xml:space="preserve"> </w:t>
      </w:r>
    </w:p>
    <w:p w14:paraId="21E7B924" w14:textId="77777777" w:rsidR="00B64D46" w:rsidRPr="000E4E9D" w:rsidRDefault="00B64D46" w:rsidP="00620CC1">
      <w:pPr>
        <w:pStyle w:val="0-Basic"/>
        <w:tabs>
          <w:tab w:val="left" w:pos="1740"/>
        </w:tabs>
        <w:rPr>
          <w:rFonts w:ascii="Courier New" w:hAnsi="Courier New" w:cs="Courier New"/>
          <w:sz w:val="20"/>
          <w:szCs w:val="20"/>
          <w:lang w:val="en-GB"/>
        </w:rPr>
      </w:pPr>
    </w:p>
    <w:p w14:paraId="54A364CC" w14:textId="77777777" w:rsidR="0051142E" w:rsidRDefault="0051142E" w:rsidP="0051142E">
      <w:pPr>
        <w:rPr>
          <w:rFonts w:ascii="Courier New" w:hAnsi="Courier New" w:cs="Courier New"/>
          <w:sz w:val="20"/>
          <w:szCs w:val="20"/>
        </w:rPr>
      </w:pPr>
    </w:p>
    <w:p w14:paraId="1B5ED71B" w14:textId="77777777" w:rsidR="0051142E" w:rsidRPr="005D05C7" w:rsidRDefault="0051142E" w:rsidP="0051142E">
      <w:pPr>
        <w:pStyle w:val="ListParagraph"/>
        <w:numPr>
          <w:ilvl w:val="0"/>
          <w:numId w:val="29"/>
        </w:numPr>
        <w:rPr>
          <w:rFonts w:ascii="Courier New" w:hAnsi="Courier New" w:cs="Courier New"/>
          <w:sz w:val="20"/>
          <w:szCs w:val="20"/>
        </w:rPr>
      </w:pPr>
      <w:r w:rsidRPr="005D05C7">
        <w:rPr>
          <w:rFonts w:ascii="Courier New" w:hAnsi="Courier New" w:cs="Courier New"/>
          <w:sz w:val="20"/>
          <w:szCs w:val="20"/>
        </w:rPr>
        <w:t xml:space="preserve">strongly support </w:t>
      </w:r>
    </w:p>
    <w:p w14:paraId="206ED6FD" w14:textId="77777777" w:rsidR="0051142E" w:rsidRPr="005D05C7" w:rsidRDefault="0051142E" w:rsidP="0051142E">
      <w:pPr>
        <w:pStyle w:val="ListParagraph"/>
        <w:numPr>
          <w:ilvl w:val="0"/>
          <w:numId w:val="29"/>
        </w:numPr>
        <w:rPr>
          <w:rFonts w:ascii="Courier New" w:hAnsi="Courier New" w:cs="Courier New"/>
          <w:sz w:val="20"/>
          <w:szCs w:val="20"/>
        </w:rPr>
      </w:pPr>
      <w:r w:rsidRPr="005D05C7">
        <w:rPr>
          <w:rFonts w:ascii="Courier New" w:hAnsi="Courier New" w:cs="Courier New"/>
          <w:sz w:val="20"/>
          <w:szCs w:val="20"/>
        </w:rPr>
        <w:t xml:space="preserve">somewhat support </w:t>
      </w:r>
    </w:p>
    <w:p w14:paraId="573A79E1" w14:textId="77777777" w:rsidR="0051142E" w:rsidRPr="005D05C7" w:rsidRDefault="0051142E" w:rsidP="0051142E">
      <w:pPr>
        <w:pStyle w:val="ListParagraph"/>
        <w:numPr>
          <w:ilvl w:val="0"/>
          <w:numId w:val="29"/>
        </w:numPr>
        <w:rPr>
          <w:rFonts w:ascii="Courier New" w:hAnsi="Courier New" w:cs="Courier New"/>
          <w:sz w:val="20"/>
          <w:szCs w:val="20"/>
        </w:rPr>
      </w:pPr>
      <w:r w:rsidRPr="005D05C7">
        <w:rPr>
          <w:rFonts w:ascii="Courier New" w:hAnsi="Courier New" w:cs="Courier New"/>
          <w:sz w:val="20"/>
          <w:szCs w:val="20"/>
        </w:rPr>
        <w:t xml:space="preserve">somewhat oppose </w:t>
      </w:r>
    </w:p>
    <w:p w14:paraId="7962A1FF" w14:textId="77777777" w:rsidR="0051142E" w:rsidRPr="005D05C7" w:rsidRDefault="0051142E" w:rsidP="0051142E">
      <w:pPr>
        <w:pStyle w:val="ListParagraph"/>
        <w:numPr>
          <w:ilvl w:val="0"/>
          <w:numId w:val="29"/>
        </w:numPr>
        <w:rPr>
          <w:rFonts w:ascii="Courier New" w:hAnsi="Courier New" w:cs="Courier New"/>
          <w:sz w:val="20"/>
          <w:szCs w:val="20"/>
        </w:rPr>
      </w:pPr>
      <w:r w:rsidRPr="005D05C7">
        <w:rPr>
          <w:rFonts w:ascii="Courier New" w:hAnsi="Courier New" w:cs="Courier New"/>
          <w:sz w:val="20"/>
          <w:szCs w:val="20"/>
        </w:rPr>
        <w:t xml:space="preserve">strongly oppose </w:t>
      </w:r>
    </w:p>
    <w:p w14:paraId="57EDBE1A" w14:textId="77777777" w:rsidR="0051142E" w:rsidRPr="005D05C7" w:rsidRDefault="0051142E" w:rsidP="0051142E">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6A2DF0F" w14:textId="77777777" w:rsidR="0051142E" w:rsidRDefault="0051142E" w:rsidP="005114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3BE24A3" w14:textId="77777777" w:rsidR="009120BB" w:rsidRPr="000E4E9D" w:rsidRDefault="009120BB" w:rsidP="00620CC1">
      <w:pPr>
        <w:pStyle w:val="0-Basic"/>
        <w:tabs>
          <w:tab w:val="left" w:pos="1740"/>
        </w:tabs>
        <w:rPr>
          <w:rFonts w:ascii="Courier New" w:hAnsi="Courier New" w:cs="Courier New"/>
          <w:sz w:val="20"/>
          <w:szCs w:val="20"/>
          <w:lang w:val="en-GB"/>
        </w:rPr>
      </w:pPr>
    </w:p>
    <w:p w14:paraId="589B118C" w14:textId="10BD8682" w:rsidR="00C30304" w:rsidRPr="000E4E9D" w:rsidRDefault="000C7BDC" w:rsidP="00395F3D">
      <w:pPr>
        <w:autoSpaceDE w:val="0"/>
        <w:autoSpaceDN w:val="0"/>
        <w:adjustRightInd w:val="0"/>
        <w:ind w:left="360" w:hanging="360"/>
        <w:rPr>
          <w:rFonts w:ascii="Courier New" w:hAnsi="Courier New" w:cs="Courier New"/>
          <w:color w:val="000000"/>
          <w:sz w:val="20"/>
          <w:szCs w:val="20"/>
          <w:lang w:val="en-US"/>
        </w:rPr>
      </w:pPr>
      <w:r>
        <w:rPr>
          <w:rFonts w:ascii="Courier New" w:hAnsi="Courier New" w:cs="Courier New"/>
          <w:color w:val="000000"/>
          <w:sz w:val="20"/>
          <w:szCs w:val="20"/>
          <w:lang w:val="en-US"/>
        </w:rPr>
        <w:t xml:space="preserve">37. </w:t>
      </w:r>
      <w:r w:rsidR="007008E0" w:rsidRPr="000C7BDC">
        <w:rPr>
          <w:rFonts w:ascii="Courier New" w:hAnsi="Courier New" w:cs="Courier New"/>
          <w:color w:val="000000"/>
          <w:sz w:val="20"/>
          <w:szCs w:val="20"/>
          <w:lang w:val="en-US"/>
        </w:rPr>
        <w:t>New tariffs, or taxes, on imported goods from China.</w:t>
      </w:r>
      <w:r w:rsidR="00C30304" w:rsidRPr="000E4E9D">
        <w:rPr>
          <w:rFonts w:ascii="Courier New" w:hAnsi="Courier New" w:cs="Courier New"/>
          <w:color w:val="000000"/>
          <w:sz w:val="20"/>
          <w:szCs w:val="20"/>
          <w:lang w:val="en-US"/>
        </w:rPr>
        <w:t xml:space="preserve"> </w:t>
      </w:r>
    </w:p>
    <w:p w14:paraId="4138DA97" w14:textId="56A423CD" w:rsidR="009120BB" w:rsidRPr="000E4E9D" w:rsidRDefault="009120BB">
      <w:pPr>
        <w:rPr>
          <w:rFonts w:ascii="Courier New" w:eastAsia="Times New Roman" w:hAnsi="Courier New" w:cs="Courier New"/>
          <w:color w:val="000000"/>
          <w:sz w:val="20"/>
          <w:szCs w:val="20"/>
          <w:lang w:eastAsia="en-US"/>
        </w:rPr>
      </w:pPr>
    </w:p>
    <w:p w14:paraId="1F912E6D" w14:textId="77777777" w:rsidR="0051142E" w:rsidRDefault="0051142E" w:rsidP="0051142E">
      <w:pPr>
        <w:rPr>
          <w:rFonts w:ascii="Courier New" w:hAnsi="Courier New" w:cs="Courier New"/>
          <w:sz w:val="20"/>
          <w:szCs w:val="20"/>
        </w:rPr>
      </w:pPr>
    </w:p>
    <w:p w14:paraId="1FAED1F5" w14:textId="77777777" w:rsidR="0051142E" w:rsidRPr="005D05C7" w:rsidRDefault="0051142E" w:rsidP="0051142E">
      <w:pPr>
        <w:pStyle w:val="ListParagraph"/>
        <w:numPr>
          <w:ilvl w:val="0"/>
          <w:numId w:val="30"/>
        </w:numPr>
        <w:rPr>
          <w:rFonts w:ascii="Courier New" w:hAnsi="Courier New" w:cs="Courier New"/>
          <w:sz w:val="20"/>
          <w:szCs w:val="20"/>
        </w:rPr>
      </w:pPr>
      <w:r w:rsidRPr="005D05C7">
        <w:rPr>
          <w:rFonts w:ascii="Courier New" w:hAnsi="Courier New" w:cs="Courier New"/>
          <w:sz w:val="20"/>
          <w:szCs w:val="20"/>
        </w:rPr>
        <w:t xml:space="preserve">strongly support </w:t>
      </w:r>
    </w:p>
    <w:p w14:paraId="10B96CFD" w14:textId="77777777" w:rsidR="0051142E" w:rsidRPr="005D05C7" w:rsidRDefault="0051142E" w:rsidP="0051142E">
      <w:pPr>
        <w:pStyle w:val="ListParagraph"/>
        <w:numPr>
          <w:ilvl w:val="0"/>
          <w:numId w:val="30"/>
        </w:numPr>
        <w:rPr>
          <w:rFonts w:ascii="Courier New" w:hAnsi="Courier New" w:cs="Courier New"/>
          <w:sz w:val="20"/>
          <w:szCs w:val="20"/>
        </w:rPr>
      </w:pPr>
      <w:r w:rsidRPr="005D05C7">
        <w:rPr>
          <w:rFonts w:ascii="Courier New" w:hAnsi="Courier New" w:cs="Courier New"/>
          <w:sz w:val="20"/>
          <w:szCs w:val="20"/>
        </w:rPr>
        <w:t xml:space="preserve">somewhat support </w:t>
      </w:r>
    </w:p>
    <w:p w14:paraId="3496D63D" w14:textId="77777777" w:rsidR="0051142E" w:rsidRPr="005D05C7" w:rsidRDefault="0051142E" w:rsidP="0051142E">
      <w:pPr>
        <w:pStyle w:val="ListParagraph"/>
        <w:numPr>
          <w:ilvl w:val="0"/>
          <w:numId w:val="30"/>
        </w:numPr>
        <w:rPr>
          <w:rFonts w:ascii="Courier New" w:hAnsi="Courier New" w:cs="Courier New"/>
          <w:sz w:val="20"/>
          <w:szCs w:val="20"/>
        </w:rPr>
      </w:pPr>
      <w:r w:rsidRPr="005D05C7">
        <w:rPr>
          <w:rFonts w:ascii="Courier New" w:hAnsi="Courier New" w:cs="Courier New"/>
          <w:sz w:val="20"/>
          <w:szCs w:val="20"/>
        </w:rPr>
        <w:t xml:space="preserve">somewhat oppose </w:t>
      </w:r>
    </w:p>
    <w:p w14:paraId="19A5C212" w14:textId="77777777" w:rsidR="0051142E" w:rsidRPr="005D05C7" w:rsidRDefault="0051142E" w:rsidP="0051142E">
      <w:pPr>
        <w:pStyle w:val="ListParagraph"/>
        <w:numPr>
          <w:ilvl w:val="0"/>
          <w:numId w:val="30"/>
        </w:numPr>
        <w:rPr>
          <w:rFonts w:ascii="Courier New" w:hAnsi="Courier New" w:cs="Courier New"/>
          <w:sz w:val="20"/>
          <w:szCs w:val="20"/>
        </w:rPr>
      </w:pPr>
      <w:r w:rsidRPr="005D05C7">
        <w:rPr>
          <w:rFonts w:ascii="Courier New" w:hAnsi="Courier New" w:cs="Courier New"/>
          <w:sz w:val="20"/>
          <w:szCs w:val="20"/>
        </w:rPr>
        <w:t xml:space="preserve">strongly oppose </w:t>
      </w:r>
    </w:p>
    <w:p w14:paraId="0712F333" w14:textId="77777777" w:rsidR="0051142E" w:rsidRPr="005D05C7" w:rsidRDefault="0051142E" w:rsidP="0051142E">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D08AA04" w14:textId="77777777" w:rsidR="0051142E" w:rsidRDefault="0051142E" w:rsidP="005114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63D5F1E" w14:textId="77777777" w:rsidR="0011294C" w:rsidRPr="000E4E9D" w:rsidRDefault="0011294C" w:rsidP="0011294C">
      <w:pPr>
        <w:pStyle w:val="0-Basic"/>
        <w:tabs>
          <w:tab w:val="left" w:pos="1740"/>
        </w:tabs>
        <w:rPr>
          <w:rFonts w:ascii="Courier New" w:hAnsi="Courier New" w:cs="Courier New"/>
          <w:b/>
          <w:sz w:val="20"/>
          <w:szCs w:val="20"/>
        </w:rPr>
      </w:pPr>
    </w:p>
    <w:p w14:paraId="0A88E7E8" w14:textId="41355652" w:rsidR="0011294C" w:rsidRPr="000E4E9D" w:rsidRDefault="0011294C" w:rsidP="0011294C">
      <w:pPr>
        <w:pStyle w:val="0-Basic"/>
        <w:tabs>
          <w:tab w:val="left" w:pos="1740"/>
        </w:tabs>
        <w:rPr>
          <w:rFonts w:ascii="Courier New" w:hAnsi="Courier New" w:cs="Courier New"/>
          <w:b/>
          <w:sz w:val="20"/>
          <w:szCs w:val="20"/>
        </w:rPr>
      </w:pPr>
      <w:r w:rsidRPr="000E4E9D">
        <w:rPr>
          <w:rFonts w:ascii="Courier New" w:hAnsi="Courier New" w:cs="Courier New"/>
          <w:b/>
          <w:sz w:val="20"/>
          <w:szCs w:val="20"/>
        </w:rPr>
        <w:lastRenderedPageBreak/>
        <w:t>[Display]</w:t>
      </w:r>
    </w:p>
    <w:p w14:paraId="37A45DC6" w14:textId="77777777" w:rsidR="00C30304" w:rsidRPr="000E4E9D" w:rsidRDefault="00C30304" w:rsidP="00C30304">
      <w:pPr>
        <w:rPr>
          <w:rFonts w:ascii="Courier New" w:hAnsi="Courier New" w:cs="Courier New"/>
          <w:iCs/>
          <w:sz w:val="20"/>
          <w:szCs w:val="20"/>
        </w:rPr>
      </w:pPr>
      <w:r w:rsidRPr="000E4E9D">
        <w:rPr>
          <w:rFonts w:ascii="Courier New" w:hAnsi="Courier New" w:cs="Courier New"/>
          <w:iCs/>
          <w:sz w:val="20"/>
          <w:szCs w:val="20"/>
        </w:rPr>
        <w:t xml:space="preserve">Changing topics, </w:t>
      </w:r>
    </w:p>
    <w:p w14:paraId="37AE3D9C" w14:textId="77777777" w:rsidR="00C30304" w:rsidRPr="000E4E9D" w:rsidRDefault="00C30304" w:rsidP="00C30304">
      <w:pPr>
        <w:rPr>
          <w:rFonts w:ascii="Courier New" w:hAnsi="Courier New" w:cs="Courier New"/>
          <w:iCs/>
          <w:sz w:val="20"/>
          <w:szCs w:val="20"/>
        </w:rPr>
      </w:pPr>
    </w:p>
    <w:p w14:paraId="327E6ADB" w14:textId="67FCDAAA" w:rsidR="00C30304" w:rsidRPr="000E4E9D" w:rsidRDefault="00C30304" w:rsidP="00C30304">
      <w:pPr>
        <w:rPr>
          <w:rFonts w:ascii="Courier New" w:hAnsi="Courier New" w:cs="Courier New"/>
          <w:iCs/>
          <w:sz w:val="20"/>
          <w:szCs w:val="20"/>
        </w:rPr>
      </w:pPr>
      <w:r w:rsidRPr="000E4E9D">
        <w:rPr>
          <w:rFonts w:ascii="Courier New" w:hAnsi="Courier New" w:cs="Courier New"/>
          <w:iCs/>
          <w:sz w:val="20"/>
          <w:szCs w:val="20"/>
        </w:rPr>
        <w:t>[ROTATE QUESTIONS 38 TO 40]</w:t>
      </w:r>
    </w:p>
    <w:p w14:paraId="356FCEBC" w14:textId="77777777" w:rsidR="00622609" w:rsidRDefault="00622609" w:rsidP="00395F3D">
      <w:pPr>
        <w:tabs>
          <w:tab w:val="left" w:pos="1740"/>
        </w:tabs>
        <w:ind w:left="360" w:hanging="360"/>
        <w:rPr>
          <w:rFonts w:ascii="Courier New" w:eastAsia="Times New Roman" w:hAnsi="Courier New" w:cs="Courier New"/>
          <w:color w:val="000000"/>
          <w:sz w:val="20"/>
          <w:szCs w:val="20"/>
          <w:lang w:val="en-US" w:eastAsia="en-US"/>
        </w:rPr>
      </w:pPr>
    </w:p>
    <w:p w14:paraId="36FFB3CF" w14:textId="05F57AAC" w:rsidR="00C30304" w:rsidRPr="000E4E9D" w:rsidRDefault="000C7BDC" w:rsidP="00395F3D">
      <w:pPr>
        <w:tabs>
          <w:tab w:val="left" w:pos="1740"/>
        </w:tabs>
        <w:ind w:left="360" w:hanging="36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38. </w:t>
      </w:r>
      <w:r w:rsidR="00C30304" w:rsidRPr="000E4E9D">
        <w:rPr>
          <w:rFonts w:ascii="Courier New" w:eastAsia="Times New Roman" w:hAnsi="Courier New" w:cs="Courier New"/>
          <w:color w:val="000000"/>
          <w:sz w:val="20"/>
          <w:szCs w:val="20"/>
          <w:lang w:val="en-US" w:eastAsia="en-US"/>
        </w:rPr>
        <w:t>In general, do you think abortion should be [ROTATE ORDER TOP TO BOTTOM] legal in all cases, legal in most cases, illegal in most cases, or illegal in all cases?</w:t>
      </w:r>
    </w:p>
    <w:p w14:paraId="0AA1E631" w14:textId="77777777" w:rsidR="00C30304" w:rsidRPr="000E4E9D" w:rsidRDefault="00C30304" w:rsidP="00C30304">
      <w:pPr>
        <w:tabs>
          <w:tab w:val="left" w:pos="1740"/>
        </w:tabs>
        <w:rPr>
          <w:rFonts w:ascii="Courier New" w:eastAsia="Times New Roman" w:hAnsi="Courier New" w:cs="Courier New"/>
          <w:color w:val="000000"/>
          <w:sz w:val="20"/>
          <w:szCs w:val="20"/>
          <w:lang w:val="en-US" w:eastAsia="en-US"/>
        </w:rPr>
      </w:pPr>
    </w:p>
    <w:p w14:paraId="00089F0D" w14:textId="47F82E27" w:rsidR="00C30304" w:rsidRPr="000E4E9D" w:rsidRDefault="00C30304" w:rsidP="000C7BDC">
      <w:pPr>
        <w:tabs>
          <w:tab w:val="left" w:pos="225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1</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legal in all cases</w:t>
      </w:r>
    </w:p>
    <w:p w14:paraId="65CA6081" w14:textId="5F12A91A" w:rsidR="00C30304" w:rsidRPr="000E4E9D" w:rsidRDefault="00C30304" w:rsidP="000C7BDC">
      <w:pPr>
        <w:tabs>
          <w:tab w:val="left" w:pos="225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2</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legal in most cases</w:t>
      </w:r>
    </w:p>
    <w:p w14:paraId="1FE52A34" w14:textId="6FA8198D" w:rsidR="00C30304" w:rsidRPr="000E4E9D" w:rsidRDefault="00C30304" w:rsidP="000C7BDC">
      <w:pPr>
        <w:tabs>
          <w:tab w:val="left" w:pos="225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3</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illegal in most cases</w:t>
      </w:r>
    </w:p>
    <w:p w14:paraId="3590DF3D" w14:textId="7297D3D3" w:rsidR="00C30304" w:rsidRDefault="00C30304" w:rsidP="000C7BDC">
      <w:pPr>
        <w:tabs>
          <w:tab w:val="left" w:pos="225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4</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illegal in all cases</w:t>
      </w:r>
    </w:p>
    <w:p w14:paraId="03B6C2D2" w14:textId="77777777" w:rsidR="000C7BDC" w:rsidRPr="005D05C7" w:rsidRDefault="000C7BDC" w:rsidP="000C7BD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55CA52B" w14:textId="77777777" w:rsidR="000C7BDC" w:rsidRPr="000C7BDC" w:rsidRDefault="000C7BDC" w:rsidP="000C7BD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D0F28B" w14:textId="77777777" w:rsidR="00C30304" w:rsidRPr="000E4E9D" w:rsidRDefault="00C30304" w:rsidP="00C30304">
      <w:pPr>
        <w:tabs>
          <w:tab w:val="left" w:pos="1740"/>
        </w:tabs>
        <w:rPr>
          <w:rFonts w:ascii="Courier New" w:eastAsia="Times New Roman" w:hAnsi="Courier New" w:cs="Courier New"/>
          <w:color w:val="000000"/>
          <w:sz w:val="20"/>
          <w:szCs w:val="20"/>
          <w:lang w:eastAsia="en-US"/>
        </w:rPr>
      </w:pPr>
    </w:p>
    <w:p w14:paraId="641AC17B" w14:textId="7EBC7726" w:rsidR="00C30304" w:rsidRPr="000E4E9D" w:rsidRDefault="000C7BDC" w:rsidP="00395F3D">
      <w:pPr>
        <w:ind w:left="360" w:hanging="36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39. </w:t>
      </w:r>
      <w:r w:rsidR="00C30304" w:rsidRPr="000E4E9D">
        <w:rPr>
          <w:rFonts w:ascii="Courier New" w:eastAsia="Times New Roman" w:hAnsi="Courier New" w:cs="Courier New"/>
          <w:color w:val="000000"/>
          <w:sz w:val="20"/>
          <w:szCs w:val="20"/>
          <w:lang w:val="en-US" w:eastAsia="en-US"/>
        </w:rPr>
        <w:t>Do you favor or oppose allowing gay and lesbian couples to enter into same-sex marriages?</w:t>
      </w:r>
    </w:p>
    <w:p w14:paraId="717D710F" w14:textId="77777777" w:rsidR="00C30304" w:rsidRPr="000E4E9D" w:rsidRDefault="00C30304" w:rsidP="00C30304">
      <w:pPr>
        <w:tabs>
          <w:tab w:val="left" w:pos="1740"/>
        </w:tabs>
        <w:rPr>
          <w:rFonts w:ascii="Courier New" w:eastAsia="Times New Roman" w:hAnsi="Courier New" w:cs="Courier New"/>
          <w:color w:val="000000"/>
          <w:sz w:val="20"/>
          <w:szCs w:val="20"/>
          <w:lang w:val="en-US" w:eastAsia="en-US"/>
        </w:rPr>
      </w:pPr>
    </w:p>
    <w:p w14:paraId="7467436F" w14:textId="542E6940" w:rsidR="00C30304" w:rsidRPr="000E4E9D" w:rsidRDefault="00C30304" w:rsidP="000C7BDC">
      <w:pPr>
        <w:tabs>
          <w:tab w:val="left" w:pos="216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1</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favor</w:t>
      </w:r>
    </w:p>
    <w:p w14:paraId="3892E43F" w14:textId="4A94612A" w:rsidR="00C30304" w:rsidRDefault="00C30304" w:rsidP="000C7BDC">
      <w:pPr>
        <w:tabs>
          <w:tab w:val="left" w:pos="2160"/>
        </w:tabs>
        <w:ind w:left="144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2</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oppose</w:t>
      </w:r>
    </w:p>
    <w:p w14:paraId="1B784C1E" w14:textId="77777777" w:rsidR="000C7BDC" w:rsidRPr="005D05C7" w:rsidRDefault="000C7BDC" w:rsidP="000C7BD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3F224BE" w14:textId="12FFCE6E" w:rsidR="000C7BDC" w:rsidRPr="000C7BDC" w:rsidRDefault="000C7BDC" w:rsidP="000C7BD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140D8C" w14:textId="77777777" w:rsidR="00395F3D" w:rsidRDefault="00395F3D" w:rsidP="00395F3D">
      <w:pPr>
        <w:tabs>
          <w:tab w:val="left" w:pos="1740"/>
        </w:tabs>
        <w:ind w:left="360" w:hanging="360"/>
        <w:rPr>
          <w:rFonts w:ascii="Courier New" w:eastAsia="Times New Roman" w:hAnsi="Courier New" w:cs="Courier New"/>
          <w:color w:val="000000"/>
          <w:sz w:val="20"/>
          <w:szCs w:val="20"/>
          <w:lang w:val="en-US" w:eastAsia="en-US"/>
        </w:rPr>
      </w:pPr>
    </w:p>
    <w:p w14:paraId="37FA7A10" w14:textId="570636F2" w:rsidR="00C30304" w:rsidRPr="000E4E9D" w:rsidRDefault="000C7BDC" w:rsidP="00395F3D">
      <w:pPr>
        <w:tabs>
          <w:tab w:val="left" w:pos="1740"/>
        </w:tabs>
        <w:ind w:left="360" w:hanging="36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40. </w:t>
      </w:r>
      <w:r w:rsidR="00C30304" w:rsidRPr="000E4E9D">
        <w:rPr>
          <w:rFonts w:ascii="Courier New" w:eastAsia="Times New Roman" w:hAnsi="Courier New" w:cs="Courier New"/>
          <w:color w:val="000000"/>
          <w:sz w:val="20"/>
          <w:szCs w:val="20"/>
          <w:lang w:val="en-US" w:eastAsia="en-US"/>
        </w:rPr>
        <w:t>Do you favor or oppose laws and policies that protect transgender individuals from discrimination in jobs, housing, and public spaces such as restaurants and stores?</w:t>
      </w:r>
    </w:p>
    <w:p w14:paraId="1F298CB5" w14:textId="77777777" w:rsidR="00C30304" w:rsidRPr="000E4E9D" w:rsidRDefault="00C30304" w:rsidP="00C30304">
      <w:pPr>
        <w:tabs>
          <w:tab w:val="left" w:pos="1740"/>
        </w:tabs>
        <w:rPr>
          <w:rFonts w:ascii="Courier New" w:eastAsia="Times New Roman" w:hAnsi="Courier New" w:cs="Courier New"/>
          <w:color w:val="000000"/>
          <w:sz w:val="20"/>
          <w:szCs w:val="20"/>
          <w:lang w:val="en-US" w:eastAsia="en-US"/>
        </w:rPr>
      </w:pPr>
    </w:p>
    <w:p w14:paraId="1807CDE1" w14:textId="71BF7B7D" w:rsidR="00C30304" w:rsidRPr="000E4E9D" w:rsidRDefault="00C30304" w:rsidP="000C7BDC">
      <w:pPr>
        <w:tabs>
          <w:tab w:val="left" w:pos="1440"/>
        </w:tabs>
        <w:ind w:left="1440"/>
        <w:outlineLvl w:val="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1</w:t>
      </w:r>
      <w:r w:rsidR="000C7BDC">
        <w:rPr>
          <w:rFonts w:ascii="Courier New" w:eastAsia="Times New Roman" w:hAnsi="Courier New" w:cs="Courier New"/>
          <w:color w:val="000000"/>
          <w:sz w:val="20"/>
          <w:szCs w:val="20"/>
          <w:lang w:val="en-US" w:eastAsia="en-US"/>
        </w:rPr>
        <w:t xml:space="preserve"> </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favor</w:t>
      </w:r>
    </w:p>
    <w:p w14:paraId="7E71E735" w14:textId="12F23A9E" w:rsidR="00C30304" w:rsidRDefault="00C30304" w:rsidP="000C7BDC">
      <w:pPr>
        <w:tabs>
          <w:tab w:val="left" w:pos="1440"/>
          <w:tab w:val="left" w:pos="2160"/>
        </w:tabs>
        <w:ind w:left="1440"/>
        <w:outlineLvl w:val="0"/>
        <w:rPr>
          <w:rFonts w:ascii="Courier New" w:eastAsia="Times New Roman" w:hAnsi="Courier New" w:cs="Courier New"/>
          <w:color w:val="000000"/>
          <w:sz w:val="20"/>
          <w:szCs w:val="20"/>
          <w:lang w:val="en-US" w:eastAsia="en-US"/>
        </w:rPr>
      </w:pPr>
      <w:r w:rsidRPr="000E4E9D">
        <w:rPr>
          <w:rFonts w:ascii="Courier New" w:eastAsia="Times New Roman" w:hAnsi="Courier New" w:cs="Courier New"/>
          <w:color w:val="000000"/>
          <w:sz w:val="20"/>
          <w:szCs w:val="20"/>
          <w:lang w:val="en-US" w:eastAsia="en-US"/>
        </w:rPr>
        <w:t>2</w:t>
      </w:r>
      <w:r w:rsidR="000C7BDC">
        <w:rPr>
          <w:rFonts w:ascii="Courier New" w:eastAsia="Times New Roman" w:hAnsi="Courier New" w:cs="Courier New"/>
          <w:color w:val="000000"/>
          <w:sz w:val="20"/>
          <w:szCs w:val="20"/>
          <w:lang w:val="en-US" w:eastAsia="en-US"/>
        </w:rPr>
        <w:t xml:space="preserve"> </w:t>
      </w:r>
      <w:r w:rsidR="000C7BDC">
        <w:rPr>
          <w:rFonts w:ascii="Courier New" w:eastAsia="Times New Roman" w:hAnsi="Courier New" w:cs="Courier New"/>
          <w:color w:val="000000"/>
          <w:sz w:val="20"/>
          <w:szCs w:val="20"/>
          <w:lang w:val="en-US" w:eastAsia="en-US"/>
        </w:rPr>
        <w:tab/>
      </w:r>
      <w:r w:rsidRPr="000E4E9D">
        <w:rPr>
          <w:rFonts w:ascii="Courier New" w:eastAsia="Times New Roman" w:hAnsi="Courier New" w:cs="Courier New"/>
          <w:color w:val="000000"/>
          <w:sz w:val="20"/>
          <w:szCs w:val="20"/>
          <w:lang w:val="en-US" w:eastAsia="en-US"/>
        </w:rPr>
        <w:t>oppose</w:t>
      </w:r>
    </w:p>
    <w:p w14:paraId="6337738D" w14:textId="77777777" w:rsidR="00395F3D" w:rsidRPr="005D05C7" w:rsidRDefault="00395F3D" w:rsidP="00395F3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158D23F" w14:textId="77777777" w:rsidR="00395F3D" w:rsidRDefault="00395F3D" w:rsidP="00395F3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6AC1893" w14:textId="77777777" w:rsidR="00395F3D" w:rsidRDefault="00395F3D" w:rsidP="00C30304">
      <w:pPr>
        <w:tabs>
          <w:tab w:val="left" w:pos="1740"/>
        </w:tabs>
        <w:rPr>
          <w:rFonts w:ascii="Courier New" w:eastAsia="Times New Roman" w:hAnsi="Courier New" w:cs="Courier New"/>
          <w:color w:val="000000"/>
          <w:sz w:val="20"/>
          <w:szCs w:val="20"/>
          <w:lang w:val="en-US" w:eastAsia="en-US"/>
        </w:rPr>
      </w:pPr>
    </w:p>
    <w:p w14:paraId="0A47F71E" w14:textId="77777777" w:rsidR="00395F3D" w:rsidRDefault="00395F3D" w:rsidP="00C30304">
      <w:pPr>
        <w:tabs>
          <w:tab w:val="left" w:pos="1740"/>
        </w:tabs>
        <w:rPr>
          <w:rFonts w:ascii="Courier New" w:eastAsia="Times New Roman" w:hAnsi="Courier New" w:cs="Courier New"/>
          <w:color w:val="000000"/>
          <w:sz w:val="20"/>
          <w:szCs w:val="20"/>
          <w:lang w:val="en-US" w:eastAsia="en-US"/>
        </w:rPr>
      </w:pPr>
    </w:p>
    <w:p w14:paraId="4EFB27F9"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41. S</w:t>
      </w:r>
      <w:r w:rsidRPr="00CC77F7">
        <w:rPr>
          <w:rFonts w:ascii="Courier New" w:hAnsi="Courier New" w:cs="Courier New"/>
          <w:sz w:val="20"/>
          <w:szCs w:val="20"/>
        </w:rPr>
        <w:t>ome people are registered to vote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14395E97" w14:textId="77777777" w:rsidR="00395F3D" w:rsidRPr="00CC77F7" w:rsidRDefault="00395F3D" w:rsidP="00395F3D">
      <w:pPr>
        <w:rPr>
          <w:rFonts w:ascii="Courier New" w:hAnsi="Courier New" w:cs="Courier New"/>
          <w:sz w:val="20"/>
          <w:szCs w:val="20"/>
        </w:rPr>
      </w:pPr>
    </w:p>
    <w:p w14:paraId="77EE863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41</w:t>
      </w:r>
      <w:r w:rsidRPr="00CC77F7">
        <w:rPr>
          <w:rFonts w:ascii="Courier New" w:hAnsi="Courier New" w:cs="Courier New"/>
          <w:sz w:val="20"/>
          <w:szCs w:val="20"/>
        </w:rPr>
        <w:t>a]</w:t>
      </w:r>
    </w:p>
    <w:p w14:paraId="14A0EBF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7C8A1F4D"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59DFB75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 xml:space="preserve">) </w:t>
      </w:r>
      <w:r w:rsidRPr="00CC77F7">
        <w:rPr>
          <w:rFonts w:ascii="Courier New" w:hAnsi="Courier New" w:cs="Courier New"/>
          <w:sz w:val="20"/>
          <w:szCs w:val="20"/>
        </w:rPr>
        <w:tab/>
        <w:t>[SKIP TO party]</w:t>
      </w:r>
    </w:p>
    <w:p w14:paraId="768A8EA6" w14:textId="77777777" w:rsidR="00395F3D" w:rsidRPr="00CC77F7" w:rsidRDefault="00395F3D" w:rsidP="00395F3D">
      <w:pPr>
        <w:rPr>
          <w:rFonts w:ascii="Courier New" w:hAnsi="Courier New" w:cs="Courier New"/>
          <w:sz w:val="20"/>
          <w:szCs w:val="20"/>
        </w:rPr>
      </w:pPr>
    </w:p>
    <w:p w14:paraId="3C8F8006"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41a.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682F3A9F" w14:textId="77777777" w:rsidR="00395F3D" w:rsidRPr="00CC77F7" w:rsidRDefault="00395F3D" w:rsidP="00395F3D">
      <w:pPr>
        <w:ind w:left="1440"/>
        <w:rPr>
          <w:rFonts w:ascii="Courier New" w:hAnsi="Courier New" w:cs="Courier New"/>
          <w:sz w:val="20"/>
          <w:szCs w:val="20"/>
        </w:rPr>
      </w:pPr>
    </w:p>
    <w:p w14:paraId="76E8DACC"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E1EB9AC" w14:textId="77777777" w:rsidR="00395F3D" w:rsidRPr="00CC77F7" w:rsidRDefault="00395F3D" w:rsidP="00395F3D">
      <w:pPr>
        <w:ind w:left="1440"/>
        <w:rPr>
          <w:rFonts w:ascii="Courier New" w:hAnsi="Courier New" w:cs="Courier New"/>
          <w:sz w:val="20"/>
          <w:szCs w:val="20"/>
        </w:rPr>
      </w:pPr>
    </w:p>
    <w:p w14:paraId="5BC5D52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4F8FE315"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5E077E4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60839DD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344A2DB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1CC8E10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616DCD0A" w14:textId="77777777" w:rsidR="00395F3D" w:rsidRPr="00CC77F7" w:rsidRDefault="00395F3D" w:rsidP="00395F3D">
      <w:pPr>
        <w:pStyle w:val="Answer"/>
        <w:rPr>
          <w:rFonts w:ascii="Courier New" w:hAnsi="Courier New" w:cs="Courier New"/>
          <w:sz w:val="20"/>
          <w:szCs w:val="20"/>
        </w:rPr>
      </w:pPr>
    </w:p>
    <w:p w14:paraId="4C5FF05E"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41</w:t>
      </w:r>
      <w:r w:rsidRPr="00CC77F7">
        <w:rPr>
          <w:rFonts w:ascii="Courier New" w:hAnsi="Courier New" w:cs="Courier New"/>
          <w:sz w:val="20"/>
          <w:szCs w:val="20"/>
        </w:rPr>
        <w:t xml:space="preserve"> AND Q</w:t>
      </w:r>
      <w:r>
        <w:rPr>
          <w:rFonts w:ascii="Courier New" w:hAnsi="Courier New" w:cs="Courier New"/>
          <w:sz w:val="20"/>
          <w:szCs w:val="20"/>
        </w:rPr>
        <w:t>41a</w:t>
      </w:r>
      <w:r w:rsidRPr="00CC77F7">
        <w:rPr>
          <w:rFonts w:ascii="Courier New" w:hAnsi="Courier New" w:cs="Courier New"/>
          <w:sz w:val="20"/>
          <w:szCs w:val="20"/>
        </w:rPr>
        <w:t>]</w:t>
      </w:r>
    </w:p>
    <w:p w14:paraId="17952A08" w14:textId="77777777" w:rsidR="00395F3D" w:rsidRPr="00CC77F7" w:rsidRDefault="00395F3D" w:rsidP="00395F3D">
      <w:pPr>
        <w:rPr>
          <w:rFonts w:ascii="Courier New" w:hAnsi="Courier New" w:cs="Courier New"/>
          <w:sz w:val="20"/>
          <w:szCs w:val="20"/>
        </w:rPr>
      </w:pPr>
    </w:p>
    <w:p w14:paraId="507A2D40" w14:textId="77777777"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42</w:t>
      </w:r>
      <w:r w:rsidRPr="00CC77F7">
        <w:rPr>
          <w:rFonts w:ascii="Courier New" w:hAnsi="Courier New" w:cs="Courier New"/>
          <w:sz w:val="20"/>
          <w:szCs w:val="20"/>
        </w:rPr>
        <w:t>]</w:t>
      </w:r>
    </w:p>
    <w:p w14:paraId="7A26E0DD" w14:textId="77777777"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lastRenderedPageBreak/>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42a</w:t>
      </w:r>
      <w:r w:rsidRPr="00CC77F7">
        <w:rPr>
          <w:rFonts w:ascii="Courier New" w:hAnsi="Courier New" w:cs="Courier New"/>
          <w:sz w:val="20"/>
          <w:szCs w:val="20"/>
        </w:rPr>
        <w:t>]</w:t>
      </w:r>
    </w:p>
    <w:p w14:paraId="408D7EB6" w14:textId="77777777"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43</w:t>
      </w:r>
      <w:r w:rsidRPr="00CC77F7">
        <w:rPr>
          <w:rFonts w:ascii="Courier New" w:hAnsi="Courier New" w:cs="Courier New"/>
          <w:sz w:val="20"/>
          <w:szCs w:val="20"/>
        </w:rPr>
        <w:t>]</w:t>
      </w:r>
    </w:p>
    <w:p w14:paraId="0F42F2D9" w14:textId="77777777" w:rsidR="00395F3D" w:rsidRPr="00CC77F7" w:rsidRDefault="00395F3D" w:rsidP="00395F3D">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Pr>
          <w:rFonts w:ascii="Courier New" w:hAnsi="Courier New" w:cs="Courier New"/>
          <w:sz w:val="20"/>
          <w:szCs w:val="20"/>
        </w:rPr>
        <w:t>42b</w:t>
      </w:r>
      <w:r w:rsidRPr="00CC77F7">
        <w:rPr>
          <w:rFonts w:ascii="Courier New" w:hAnsi="Courier New" w:cs="Courier New"/>
          <w:sz w:val="20"/>
          <w:szCs w:val="20"/>
        </w:rPr>
        <w:t>]</w:t>
      </w:r>
    </w:p>
    <w:p w14:paraId="166B236F" w14:textId="77777777" w:rsidR="00395F3D" w:rsidRPr="00CC77F7" w:rsidRDefault="00395F3D" w:rsidP="00395F3D">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Pr>
          <w:rFonts w:ascii="Courier New" w:hAnsi="Courier New" w:cs="Courier New"/>
          <w:sz w:val="20"/>
          <w:szCs w:val="20"/>
        </w:rPr>
        <w:t>42</w:t>
      </w:r>
      <w:r w:rsidRPr="00CC77F7">
        <w:rPr>
          <w:rFonts w:ascii="Courier New" w:hAnsi="Courier New" w:cs="Courier New"/>
          <w:sz w:val="20"/>
          <w:szCs w:val="20"/>
        </w:rPr>
        <w:t>b]</w:t>
      </w:r>
    </w:p>
    <w:p w14:paraId="273B206F" w14:textId="77777777" w:rsidR="00395F3D" w:rsidRPr="00CC77F7" w:rsidRDefault="00395F3D" w:rsidP="00395F3D">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42</w:t>
      </w:r>
      <w:r w:rsidRPr="00CC77F7">
        <w:rPr>
          <w:rFonts w:ascii="Courier New" w:hAnsi="Courier New" w:cs="Courier New"/>
          <w:sz w:val="20"/>
          <w:szCs w:val="20"/>
        </w:rPr>
        <w:t>b]</w:t>
      </w:r>
    </w:p>
    <w:p w14:paraId="22580443" w14:textId="77777777" w:rsidR="00395F3D" w:rsidRPr="00CC77F7" w:rsidRDefault="00395F3D" w:rsidP="00395F3D">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42</w:t>
      </w:r>
      <w:r w:rsidRPr="00CC77F7">
        <w:rPr>
          <w:rFonts w:ascii="Courier New" w:hAnsi="Courier New" w:cs="Courier New"/>
          <w:sz w:val="20"/>
          <w:szCs w:val="20"/>
        </w:rPr>
        <w:t>b]</w:t>
      </w:r>
    </w:p>
    <w:p w14:paraId="25A85230" w14:textId="77777777" w:rsidR="00395F3D" w:rsidRPr="00CC77F7" w:rsidRDefault="00395F3D" w:rsidP="00395F3D">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42</w:t>
      </w:r>
      <w:r w:rsidRPr="00CC77F7">
        <w:rPr>
          <w:rFonts w:ascii="Courier New" w:hAnsi="Courier New" w:cs="Courier New"/>
          <w:sz w:val="20"/>
          <w:szCs w:val="20"/>
        </w:rPr>
        <w:t>b]</w:t>
      </w:r>
    </w:p>
    <w:p w14:paraId="4565B8BB" w14:textId="77777777" w:rsidR="00395F3D" w:rsidRPr="00183CC1" w:rsidRDefault="00395F3D" w:rsidP="00395F3D">
      <w:pPr>
        <w:pStyle w:val="Question"/>
        <w:ind w:left="0" w:firstLine="0"/>
        <w:rPr>
          <w:rFonts w:ascii="Courier New" w:hAnsi="Courier New" w:cs="Courier New"/>
          <w:sz w:val="20"/>
          <w:szCs w:val="20"/>
        </w:rPr>
      </w:pPr>
    </w:p>
    <w:p w14:paraId="6A6CA7BC"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 xml:space="preserve">42. </w:t>
      </w:r>
      <w:r w:rsidRPr="00CC77F7">
        <w:rPr>
          <w:rFonts w:ascii="Courier New" w:hAnsi="Courier New" w:cs="Courier New"/>
          <w:sz w:val="20"/>
          <w:szCs w:val="20"/>
        </w:rPr>
        <w:t>Would you call yourself a strong Democrat or not a very strong Democrat?</w:t>
      </w:r>
    </w:p>
    <w:p w14:paraId="656BD446" w14:textId="77777777" w:rsidR="00395F3D" w:rsidRPr="00CC77F7" w:rsidRDefault="00395F3D" w:rsidP="00395F3D">
      <w:pPr>
        <w:rPr>
          <w:rFonts w:ascii="Courier New" w:hAnsi="Courier New" w:cs="Courier New"/>
          <w:sz w:val="20"/>
          <w:szCs w:val="20"/>
        </w:rPr>
      </w:pPr>
    </w:p>
    <w:p w14:paraId="74BB80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5846771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2252F888"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6415511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2513406" w14:textId="77777777" w:rsidR="00622609" w:rsidRDefault="00622609" w:rsidP="00395F3D">
      <w:pPr>
        <w:rPr>
          <w:rFonts w:ascii="Courier New" w:hAnsi="Courier New" w:cs="Courier New"/>
          <w:sz w:val="20"/>
          <w:szCs w:val="20"/>
        </w:rPr>
      </w:pPr>
    </w:p>
    <w:p w14:paraId="020F6D83" w14:textId="67C1D690" w:rsidR="00395F3D" w:rsidRPr="00CC77F7" w:rsidRDefault="00395F3D" w:rsidP="00395F3D">
      <w:pPr>
        <w:rPr>
          <w:rFonts w:ascii="Courier New" w:hAnsi="Courier New" w:cs="Courier New"/>
          <w:sz w:val="20"/>
          <w:szCs w:val="20"/>
        </w:rPr>
      </w:pPr>
      <w:r>
        <w:rPr>
          <w:rFonts w:ascii="Courier New" w:hAnsi="Courier New" w:cs="Courier New"/>
          <w:sz w:val="20"/>
          <w:szCs w:val="20"/>
        </w:rPr>
        <w:t>[SKIP TO Q43</w:t>
      </w:r>
      <w:r w:rsidRPr="00CC77F7">
        <w:rPr>
          <w:rFonts w:ascii="Courier New" w:hAnsi="Courier New" w:cs="Courier New"/>
          <w:sz w:val="20"/>
          <w:szCs w:val="20"/>
        </w:rPr>
        <w:t>]</w:t>
      </w:r>
    </w:p>
    <w:p w14:paraId="24E8FDF4" w14:textId="77777777" w:rsidR="00395F3D" w:rsidRDefault="00395F3D" w:rsidP="00395F3D">
      <w:pPr>
        <w:rPr>
          <w:rFonts w:ascii="Courier New" w:hAnsi="Courier New" w:cs="Courier New"/>
          <w:sz w:val="20"/>
          <w:szCs w:val="20"/>
        </w:rPr>
      </w:pPr>
    </w:p>
    <w:p w14:paraId="19633870"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42a.</w:t>
      </w:r>
      <w:r w:rsidRPr="00CC77F7">
        <w:rPr>
          <w:rFonts w:ascii="Courier New" w:hAnsi="Courier New" w:cs="Courier New"/>
          <w:sz w:val="20"/>
          <w:szCs w:val="20"/>
        </w:rPr>
        <w:t>Would you call yourself a strong Republican or not a very strong Republican?</w:t>
      </w:r>
    </w:p>
    <w:p w14:paraId="0E78CD0C" w14:textId="77777777" w:rsidR="00395F3D" w:rsidRPr="00CC77F7" w:rsidRDefault="00395F3D" w:rsidP="00395F3D">
      <w:pPr>
        <w:rPr>
          <w:rFonts w:ascii="Courier New" w:hAnsi="Courier New" w:cs="Courier New"/>
          <w:sz w:val="20"/>
          <w:szCs w:val="20"/>
        </w:rPr>
      </w:pPr>
    </w:p>
    <w:p w14:paraId="4B5F0D37"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188AD83D"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1966D29" w14:textId="77777777" w:rsidR="00395F3D"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22E67EEF"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FA063C6" w14:textId="77777777" w:rsidR="00395F3D" w:rsidRDefault="00395F3D" w:rsidP="00395F3D">
      <w:pPr>
        <w:rPr>
          <w:rFonts w:ascii="Courier New" w:hAnsi="Courier New" w:cs="Courier New"/>
          <w:sz w:val="20"/>
          <w:szCs w:val="20"/>
        </w:rPr>
      </w:pPr>
    </w:p>
    <w:p w14:paraId="472091AC" w14:textId="77777777" w:rsidR="00395F3D" w:rsidRDefault="00395F3D" w:rsidP="00395F3D">
      <w:pPr>
        <w:rPr>
          <w:rFonts w:ascii="Courier New" w:hAnsi="Courier New" w:cs="Courier New"/>
          <w:sz w:val="20"/>
          <w:szCs w:val="20"/>
        </w:rPr>
      </w:pPr>
      <w:r>
        <w:rPr>
          <w:rFonts w:ascii="Courier New" w:hAnsi="Courier New" w:cs="Courier New"/>
          <w:sz w:val="20"/>
          <w:szCs w:val="20"/>
        </w:rPr>
        <w:t>[SKIP TO Q43</w:t>
      </w:r>
      <w:r w:rsidRPr="00CC77F7">
        <w:rPr>
          <w:rFonts w:ascii="Courier New" w:hAnsi="Courier New" w:cs="Courier New"/>
          <w:sz w:val="20"/>
          <w:szCs w:val="20"/>
        </w:rPr>
        <w:t>]</w:t>
      </w:r>
    </w:p>
    <w:p w14:paraId="47815F4E" w14:textId="77777777" w:rsidR="00395F3D" w:rsidRDefault="00395F3D" w:rsidP="00395F3D">
      <w:pPr>
        <w:rPr>
          <w:rFonts w:ascii="Courier New" w:hAnsi="Courier New" w:cs="Courier New"/>
          <w:sz w:val="20"/>
          <w:szCs w:val="20"/>
        </w:rPr>
      </w:pPr>
    </w:p>
    <w:p w14:paraId="49321BC9" w14:textId="77777777" w:rsidR="00395F3D" w:rsidRDefault="00395F3D" w:rsidP="00395F3D">
      <w:pPr>
        <w:ind w:left="630" w:hanging="630"/>
        <w:rPr>
          <w:rFonts w:ascii="Courier New" w:hAnsi="Courier New" w:cs="Courier New"/>
          <w:sz w:val="20"/>
          <w:szCs w:val="20"/>
        </w:rPr>
      </w:pPr>
      <w:r>
        <w:rPr>
          <w:rFonts w:ascii="Courier New" w:hAnsi="Courier New" w:cs="Courier New"/>
          <w:sz w:val="20"/>
          <w:szCs w:val="20"/>
        </w:rPr>
        <w:t xml:space="preserve">Q42b. Do you think of yourself as closer to the Republican Party or Democratic Party? </w:t>
      </w:r>
    </w:p>
    <w:p w14:paraId="2260CFCE" w14:textId="77777777" w:rsidR="00395F3D" w:rsidRDefault="00395F3D" w:rsidP="00395F3D">
      <w:pPr>
        <w:ind w:left="630" w:hanging="630"/>
        <w:rPr>
          <w:rFonts w:ascii="Courier New" w:hAnsi="Courier New" w:cs="Courier New"/>
          <w:sz w:val="20"/>
          <w:szCs w:val="20"/>
        </w:rPr>
      </w:pPr>
    </w:p>
    <w:p w14:paraId="7710C6E2"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59AABD04" w14:textId="77777777" w:rsidR="00395F3D" w:rsidRDefault="00395F3D" w:rsidP="00395F3D">
      <w:pPr>
        <w:ind w:left="630" w:hanging="630"/>
        <w:rPr>
          <w:rFonts w:ascii="Courier New" w:hAnsi="Courier New" w:cs="Courier New"/>
          <w:sz w:val="20"/>
          <w:szCs w:val="20"/>
        </w:rPr>
      </w:pPr>
    </w:p>
    <w:p w14:paraId="06223878" w14:textId="77777777" w:rsidR="00395F3D"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Republican Party</w:t>
      </w:r>
    </w:p>
    <w:p w14:paraId="69DD0A4A" w14:textId="77777777" w:rsidR="00395F3D"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Democratic Party</w:t>
      </w:r>
    </w:p>
    <w:p w14:paraId="5FE0A9A6" w14:textId="77777777" w:rsidR="00395F3D" w:rsidRPr="0075700A"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neither</w:t>
      </w:r>
    </w:p>
    <w:p w14:paraId="48D92D4E" w14:textId="77777777" w:rsidR="00395F3D"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4EABE7AC" w14:textId="77777777" w:rsidR="00395F3D" w:rsidRDefault="00395F3D" w:rsidP="00395F3D">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3E37F43" w14:textId="77777777" w:rsidR="00395F3D" w:rsidRDefault="00395F3D" w:rsidP="00395F3D">
      <w:pPr>
        <w:rPr>
          <w:rFonts w:ascii="Courier New" w:hAnsi="Courier New" w:cs="Courier New"/>
          <w:sz w:val="20"/>
          <w:szCs w:val="20"/>
        </w:rPr>
      </w:pPr>
    </w:p>
    <w:p w14:paraId="3995F5A5" w14:textId="77777777" w:rsidR="00395F3D" w:rsidRDefault="00395F3D" w:rsidP="00395F3D">
      <w:pPr>
        <w:rPr>
          <w:rFonts w:ascii="Courier New" w:hAnsi="Courier New" w:cs="Courier New"/>
          <w:sz w:val="20"/>
          <w:szCs w:val="20"/>
        </w:rPr>
      </w:pPr>
      <w:r>
        <w:rPr>
          <w:rFonts w:ascii="Courier New" w:hAnsi="Courier New" w:cs="Courier New"/>
          <w:sz w:val="20"/>
          <w:szCs w:val="20"/>
        </w:rPr>
        <w:t xml:space="preserve">Q43. </w:t>
      </w:r>
      <w:r w:rsidRPr="00B200E9">
        <w:t xml:space="preserve"> </w:t>
      </w:r>
      <w:r w:rsidRPr="00B200E9">
        <w:rPr>
          <w:rFonts w:ascii="Courier New" w:hAnsi="Courier New" w:cs="Courier New"/>
          <w:sz w:val="20"/>
          <w:szCs w:val="20"/>
        </w:rPr>
        <w:t>Would you consider yourself to be politically:</w:t>
      </w:r>
    </w:p>
    <w:p w14:paraId="48FD9FA5" w14:textId="77777777" w:rsidR="00395F3D" w:rsidRDefault="00395F3D" w:rsidP="00395F3D">
      <w:pPr>
        <w:rPr>
          <w:rFonts w:ascii="Courier New" w:hAnsi="Courier New" w:cs="Courier New"/>
          <w:sz w:val="20"/>
          <w:szCs w:val="20"/>
        </w:rPr>
      </w:pPr>
    </w:p>
    <w:p w14:paraId="44E25B93" w14:textId="77777777" w:rsidR="00395F3D" w:rsidRDefault="00395F3D" w:rsidP="00395F3D">
      <w:pPr>
        <w:rPr>
          <w:rFonts w:ascii="Courier New" w:hAnsi="Courier New" w:cs="Courier New"/>
          <w:sz w:val="20"/>
          <w:szCs w:val="20"/>
        </w:rPr>
      </w:pPr>
      <w:r>
        <w:rPr>
          <w:rFonts w:ascii="Courier New" w:hAnsi="Courier New" w:cs="Courier New"/>
          <w:sz w:val="20"/>
          <w:szCs w:val="20"/>
        </w:rPr>
        <w:tab/>
        <w:t>ROTATE ORDER TOP TO BOTTOM]</w:t>
      </w:r>
    </w:p>
    <w:p w14:paraId="3AE0000D" w14:textId="77777777" w:rsidR="00395F3D" w:rsidRPr="00C83842" w:rsidRDefault="00395F3D" w:rsidP="00395F3D">
      <w:pPr>
        <w:rPr>
          <w:rFonts w:ascii="Courier New" w:hAnsi="Courier New" w:cs="Courier New"/>
          <w:sz w:val="20"/>
          <w:szCs w:val="20"/>
        </w:rPr>
      </w:pPr>
    </w:p>
    <w:p w14:paraId="3E6ED0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3C513A7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133D779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3821E62D"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07880BAA" w14:textId="77777777" w:rsidR="00395F3D" w:rsidRPr="00C83842" w:rsidRDefault="00395F3D" w:rsidP="00395F3D">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09343EE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45D8B4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3B492C3" w14:textId="77777777" w:rsidR="00395F3D" w:rsidRPr="00C83842" w:rsidRDefault="00395F3D" w:rsidP="00395F3D">
      <w:pPr>
        <w:rPr>
          <w:rFonts w:ascii="Courier New" w:hAnsi="Courier New" w:cs="Courier New"/>
          <w:sz w:val="20"/>
          <w:szCs w:val="20"/>
        </w:rPr>
      </w:pPr>
    </w:p>
    <w:p w14:paraId="416EFB43" w14:textId="77777777" w:rsidR="00395F3D" w:rsidRPr="00C83842" w:rsidRDefault="00395F3D" w:rsidP="00395F3D">
      <w:pPr>
        <w:ind w:left="540" w:hanging="540"/>
        <w:rPr>
          <w:rFonts w:ascii="Courier New" w:hAnsi="Courier New" w:cs="Courier New"/>
          <w:sz w:val="20"/>
          <w:szCs w:val="20"/>
        </w:rPr>
      </w:pPr>
      <w:r>
        <w:rPr>
          <w:rFonts w:ascii="Courier New" w:hAnsi="Courier New" w:cs="Courier New"/>
          <w:sz w:val="20"/>
          <w:szCs w:val="20"/>
        </w:rPr>
        <w:t>Q44</w:t>
      </w:r>
      <w:r w:rsidRPr="00C83842">
        <w:rPr>
          <w:rFonts w:ascii="Courier New" w:hAnsi="Courier New" w:cs="Courier New"/>
          <w:sz w:val="20"/>
          <w:szCs w:val="20"/>
        </w:rPr>
        <w:t>.</w:t>
      </w:r>
      <w:r>
        <w:rPr>
          <w:rFonts w:ascii="Courier New" w:hAnsi="Courier New" w:cs="Courier New"/>
          <w:sz w:val="20"/>
          <w:szCs w:val="20"/>
        </w:rPr>
        <w:t xml:space="preserve"> </w:t>
      </w:r>
      <w:r w:rsidRPr="00C83842">
        <w:rPr>
          <w:rFonts w:ascii="Courier New" w:hAnsi="Courier New" w:cs="Courier New"/>
          <w:sz w:val="20"/>
          <w:szCs w:val="20"/>
        </w:rPr>
        <w:t>Generally speaking, how much interest would you say you have in</w:t>
      </w:r>
      <w:r>
        <w:rPr>
          <w:rFonts w:ascii="Courier New" w:hAnsi="Courier New" w:cs="Courier New"/>
          <w:sz w:val="20"/>
          <w:szCs w:val="20"/>
        </w:rPr>
        <w:t xml:space="preserve"> </w:t>
      </w:r>
      <w:r w:rsidRPr="00C83842">
        <w:rPr>
          <w:rFonts w:ascii="Courier New" w:hAnsi="Courier New" w:cs="Courier New"/>
          <w:sz w:val="20"/>
          <w:szCs w:val="20"/>
        </w:rPr>
        <w:t>politics—a great deal, a fair amount, only a little, or none?</w:t>
      </w:r>
    </w:p>
    <w:p w14:paraId="59AA0A90" w14:textId="77777777" w:rsidR="00395F3D" w:rsidRPr="00C83842" w:rsidRDefault="00395F3D" w:rsidP="00395F3D">
      <w:pPr>
        <w:rPr>
          <w:rFonts w:ascii="Courier New" w:hAnsi="Courier New" w:cs="Courier New"/>
          <w:sz w:val="20"/>
          <w:szCs w:val="20"/>
        </w:rPr>
      </w:pPr>
    </w:p>
    <w:p w14:paraId="6B640C41"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78370090"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711D845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146A79A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53C9241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679E02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lastRenderedPageBreak/>
        <w:t>9</w:t>
      </w:r>
      <w:r w:rsidRPr="00C83842">
        <w:rPr>
          <w:rFonts w:ascii="Courier New" w:hAnsi="Courier New" w:cs="Courier New"/>
          <w:sz w:val="20"/>
          <w:szCs w:val="20"/>
        </w:rPr>
        <w:tab/>
        <w:t>(vol) refuse</w:t>
      </w:r>
    </w:p>
    <w:p w14:paraId="6C98ACDA" w14:textId="77777777" w:rsidR="00395F3D" w:rsidRDefault="00395F3D" w:rsidP="00395F3D">
      <w:pPr>
        <w:rPr>
          <w:rFonts w:ascii="Courier New" w:hAnsi="Courier New" w:cs="Courier New"/>
          <w:sz w:val="20"/>
          <w:szCs w:val="20"/>
        </w:rPr>
      </w:pPr>
    </w:p>
    <w:p w14:paraId="382C16FD" w14:textId="77777777" w:rsidR="00395F3D" w:rsidRDefault="00395F3D" w:rsidP="00395F3D">
      <w:pPr>
        <w:ind w:left="630" w:hanging="630"/>
        <w:rPr>
          <w:rFonts w:ascii="Courier New" w:hAnsi="Courier New" w:cs="Courier New"/>
          <w:sz w:val="20"/>
          <w:szCs w:val="20"/>
        </w:rPr>
      </w:pPr>
      <w:r>
        <w:rPr>
          <w:rFonts w:ascii="Courier New" w:hAnsi="Courier New" w:cs="Courier New"/>
          <w:sz w:val="20"/>
          <w:szCs w:val="20"/>
        </w:rPr>
        <w:t xml:space="preserve">Q45. </w:t>
      </w:r>
      <w:r w:rsidRPr="00596B2B">
        <w:rPr>
          <w:rFonts w:ascii="Courier New" w:hAnsi="Courier New" w:cs="Courier New"/>
          <w:sz w:val="20"/>
          <w:szCs w:val="20"/>
        </w:rPr>
        <w:t>How often would you say you vote—always, nearly always, part of the time, seldom, or never?</w:t>
      </w:r>
    </w:p>
    <w:p w14:paraId="0E7AC20D" w14:textId="77777777" w:rsidR="00395F3D" w:rsidRDefault="00395F3D" w:rsidP="00395F3D">
      <w:pPr>
        <w:rPr>
          <w:rFonts w:ascii="Courier New" w:hAnsi="Courier New" w:cs="Courier New"/>
          <w:sz w:val="20"/>
          <w:szCs w:val="20"/>
        </w:rPr>
      </w:pPr>
    </w:p>
    <w:p w14:paraId="167333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5C9B142F"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4462452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090419ED" w14:textId="77777777" w:rsidR="00395F3D" w:rsidRDefault="00395F3D" w:rsidP="00395F3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7D635F61"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684EF49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80B05ED" w14:textId="50457843" w:rsidR="00395F3D"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2EB375A7" w14:textId="77777777" w:rsidR="00622609" w:rsidRDefault="00622609" w:rsidP="00395F3D">
      <w:pPr>
        <w:ind w:left="720" w:firstLine="720"/>
        <w:rPr>
          <w:rFonts w:ascii="Courier New" w:hAnsi="Courier New" w:cs="Courier New"/>
          <w:sz w:val="20"/>
          <w:szCs w:val="20"/>
        </w:rPr>
      </w:pPr>
    </w:p>
    <w:p w14:paraId="19EF153D" w14:textId="77777777" w:rsidR="00395F3D" w:rsidRPr="00CC77F7" w:rsidRDefault="00395F3D" w:rsidP="00395F3D">
      <w:pPr>
        <w:rPr>
          <w:rFonts w:ascii="Courier New" w:hAnsi="Courier New" w:cs="Courier New"/>
          <w:sz w:val="20"/>
          <w:szCs w:val="20"/>
        </w:rPr>
      </w:pPr>
      <w:r w:rsidRPr="00CC77F7">
        <w:rPr>
          <w:rFonts w:ascii="Courier New" w:hAnsi="Courier New" w:cs="Courier New"/>
          <w:sz w:val="20"/>
          <w:szCs w:val="20"/>
        </w:rPr>
        <w:t>[IF RESPONDENT REFUSES ANY D1 TO D</w:t>
      </w:r>
      <w:r>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040E8B39" w14:textId="77777777" w:rsidR="00395F3D" w:rsidRPr="00CC77F7" w:rsidRDefault="00395F3D" w:rsidP="00395F3D">
      <w:pPr>
        <w:rPr>
          <w:rFonts w:ascii="Courier New" w:hAnsi="Courier New" w:cs="Courier New"/>
          <w:sz w:val="20"/>
          <w:szCs w:val="20"/>
        </w:rPr>
      </w:pPr>
    </w:p>
    <w:p w14:paraId="3CFFB6D0"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 xml:space="preserve">D1. </w:t>
      </w:r>
      <w:r w:rsidRPr="00CC77F7">
        <w:rPr>
          <w:rFonts w:ascii="Courier New" w:hAnsi="Courier New" w:cs="Courier New"/>
          <w:sz w:val="20"/>
          <w:szCs w:val="20"/>
        </w:rPr>
        <w:t xml:space="preserve">Finally, we have a few demographic questions. What is your age? </w:t>
      </w:r>
      <w:r w:rsidRPr="00CC77F7">
        <w:rPr>
          <w:rFonts w:ascii="Courier New" w:hAnsi="Courier New" w:cs="Courier New"/>
          <w:sz w:val="20"/>
          <w:szCs w:val="20"/>
        </w:rPr>
        <w:cr/>
        <w:t>[IF NECESSARY: READ LIST]</w:t>
      </w:r>
      <w:r w:rsidRPr="00CC77F7">
        <w:rPr>
          <w:rFonts w:ascii="Courier New" w:hAnsi="Courier New" w:cs="Courier New"/>
          <w:sz w:val="20"/>
          <w:szCs w:val="20"/>
        </w:rPr>
        <w:cr/>
      </w:r>
    </w:p>
    <w:p w14:paraId="391530BD"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AGE (code 18-98)</w:t>
      </w:r>
      <w:r w:rsidRPr="00CC77F7">
        <w:rPr>
          <w:rFonts w:ascii="Courier New" w:hAnsi="Courier New" w:cs="Courier New"/>
          <w:sz w:val="20"/>
          <w:szCs w:val="20"/>
        </w:rPr>
        <w:tab/>
        <w:t>[SKIP TO D2]</w:t>
      </w:r>
    </w:p>
    <w:p w14:paraId="7CFBA11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D1a]</w:t>
      </w:r>
    </w:p>
    <w:p w14:paraId="5C5F0448" w14:textId="77777777" w:rsidR="00395F3D" w:rsidRPr="00CC77F7" w:rsidRDefault="00395F3D" w:rsidP="00395F3D">
      <w:pPr>
        <w:pStyle w:val="Question"/>
        <w:rPr>
          <w:rFonts w:ascii="Courier New" w:hAnsi="Courier New" w:cs="Courier New"/>
          <w:sz w:val="20"/>
          <w:szCs w:val="20"/>
        </w:rPr>
      </w:pPr>
    </w:p>
    <w:p w14:paraId="443428C7"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 [READ LIST]</w:t>
      </w:r>
    </w:p>
    <w:p w14:paraId="200D4658" w14:textId="77777777" w:rsidR="00395F3D" w:rsidRPr="00CC77F7" w:rsidRDefault="00395F3D" w:rsidP="00395F3D">
      <w:pPr>
        <w:rPr>
          <w:rFonts w:ascii="Courier New" w:hAnsi="Courier New" w:cs="Courier New"/>
          <w:sz w:val="20"/>
          <w:szCs w:val="20"/>
        </w:rPr>
      </w:pPr>
    </w:p>
    <w:p w14:paraId="38504E9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7BE418F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789FF18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B01FB3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060E92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781E6ED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28FD09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22428654" w14:textId="77777777" w:rsidR="00395F3D" w:rsidRPr="00CC77F7" w:rsidRDefault="00395F3D" w:rsidP="00395F3D">
      <w:pPr>
        <w:pStyle w:val="Question"/>
        <w:rPr>
          <w:rFonts w:ascii="Courier New" w:hAnsi="Courier New" w:cs="Courier New"/>
          <w:sz w:val="20"/>
          <w:szCs w:val="20"/>
        </w:rPr>
      </w:pPr>
    </w:p>
    <w:p w14:paraId="6D280AF2"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3438DC3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04656FB8"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427BA6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neither (</w:t>
      </w:r>
      <w:r>
        <w:rPr>
          <w:rFonts w:ascii="Courier New" w:hAnsi="Courier New" w:cs="Courier New"/>
          <w:sz w:val="20"/>
          <w:szCs w:val="20"/>
        </w:rPr>
        <w:t>vol</w:t>
      </w:r>
      <w:r w:rsidRPr="00CC77F7">
        <w:rPr>
          <w:rFonts w:ascii="Courier New" w:hAnsi="Courier New" w:cs="Courier New"/>
          <w:sz w:val="20"/>
          <w:szCs w:val="20"/>
        </w:rPr>
        <w:t>)</w:t>
      </w:r>
    </w:p>
    <w:p w14:paraId="1CB83950"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Pr>
          <w:rFonts w:ascii="Courier New" w:hAnsi="Courier New" w:cs="Courier New"/>
          <w:sz w:val="20"/>
          <w:szCs w:val="20"/>
        </w:rPr>
        <w:t xml:space="preserve">/refuse </w:t>
      </w:r>
    </w:p>
    <w:p w14:paraId="627B82AF" w14:textId="77777777" w:rsidR="00395F3D" w:rsidRPr="00CC77F7" w:rsidRDefault="00395F3D" w:rsidP="00395F3D">
      <w:pPr>
        <w:pStyle w:val="Answer"/>
        <w:ind w:left="0" w:firstLine="0"/>
        <w:rPr>
          <w:rFonts w:ascii="Courier New" w:hAnsi="Courier New" w:cs="Courier New"/>
          <w:sz w:val="20"/>
          <w:szCs w:val="20"/>
        </w:rPr>
      </w:pPr>
    </w:p>
    <w:p w14:paraId="37515E7F"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7A30FB1"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 </w:t>
      </w:r>
    </w:p>
    <w:p w14:paraId="559DE62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Pr="00CC77F7">
        <w:rPr>
          <w:rFonts w:ascii="Courier New" w:hAnsi="Courier New" w:cs="Courier New"/>
          <w:sz w:val="20"/>
          <w:szCs w:val="20"/>
        </w:rPr>
        <w:tab/>
        <w:t>[SKIP TO D4]</w:t>
      </w:r>
    </w:p>
    <w:p w14:paraId="2593FCE7"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3959F85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4B9A0ECE" w14:textId="77777777" w:rsidR="00395F3D" w:rsidRPr="00CC77F7" w:rsidRDefault="00395F3D" w:rsidP="00395F3D">
      <w:pPr>
        <w:rPr>
          <w:rFonts w:ascii="Courier New" w:hAnsi="Courier New" w:cs="Courier New"/>
          <w:sz w:val="20"/>
          <w:szCs w:val="20"/>
        </w:rPr>
      </w:pPr>
    </w:p>
    <w:p w14:paraId="7036DAD0"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03753F93" w14:textId="77777777" w:rsidR="00395F3D" w:rsidRPr="00CC77F7" w:rsidRDefault="00395F3D" w:rsidP="00395F3D">
      <w:pPr>
        <w:rPr>
          <w:rFonts w:ascii="Courier New" w:hAnsi="Courier New" w:cs="Courier New"/>
          <w:sz w:val="20"/>
          <w:szCs w:val="20"/>
        </w:rPr>
      </w:pPr>
    </w:p>
    <w:p w14:paraId="44148DF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63982DD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6022EEB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372CAE0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481C602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 (</w:t>
      </w:r>
      <w:r>
        <w:rPr>
          <w:rFonts w:ascii="Courier New" w:hAnsi="Courier New" w:cs="Courier New"/>
          <w:sz w:val="20"/>
          <w:szCs w:val="20"/>
        </w:rPr>
        <w:t>vol</w:t>
      </w:r>
      <w:r w:rsidRPr="00CC77F7">
        <w:rPr>
          <w:rFonts w:ascii="Courier New" w:hAnsi="Courier New" w:cs="Courier New"/>
          <w:sz w:val="20"/>
          <w:szCs w:val="20"/>
        </w:rPr>
        <w:t>)</w:t>
      </w:r>
    </w:p>
    <w:p w14:paraId="03A1F225"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76D32278" w14:textId="77777777" w:rsidR="00395F3D" w:rsidRPr="00CC77F7" w:rsidRDefault="00395F3D" w:rsidP="00395F3D">
      <w:pPr>
        <w:pStyle w:val="Question"/>
        <w:rPr>
          <w:rFonts w:ascii="Courier New" w:hAnsi="Courier New" w:cs="Courier New"/>
          <w:sz w:val="20"/>
          <w:szCs w:val="20"/>
        </w:rPr>
      </w:pPr>
    </w:p>
    <w:p w14:paraId="1CDE5C2B"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lastRenderedPageBreak/>
        <w:t>D5.</w:t>
      </w:r>
      <w:r w:rsidRPr="00CC77F7">
        <w:rPr>
          <w:rFonts w:ascii="Courier New" w:hAnsi="Courier New" w:cs="Courier New"/>
          <w:sz w:val="20"/>
          <w:szCs w:val="20"/>
        </w:rPr>
        <w:tab/>
        <w:t>What is your current work status—full-tim</w:t>
      </w:r>
      <w:r>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198299CB"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252AEC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7906E9D1"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1944F09D"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04CF69EA"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8</w:t>
      </w:r>
      <w:r w:rsidRPr="00CC77F7">
        <w:rPr>
          <w:rFonts w:ascii="Courier New" w:hAnsi="Courier New" w:cs="Courier New"/>
          <w:sz w:val="20"/>
          <w:szCs w:val="20"/>
        </w:rPr>
        <w:tab/>
        <w:t>disabled/on disability (</w:t>
      </w:r>
      <w:r>
        <w:rPr>
          <w:rFonts w:ascii="Courier New" w:hAnsi="Courier New" w:cs="Courier New"/>
          <w:sz w:val="20"/>
          <w:szCs w:val="20"/>
        </w:rPr>
        <w:t>vol</w:t>
      </w:r>
      <w:r w:rsidRPr="00CC77F7">
        <w:rPr>
          <w:rFonts w:ascii="Courier New" w:hAnsi="Courier New" w:cs="Courier New"/>
          <w:sz w:val="20"/>
          <w:szCs w:val="20"/>
        </w:rPr>
        <w:t>)</w:t>
      </w:r>
    </w:p>
    <w:p w14:paraId="241EF64C"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52DB959A" w14:textId="35B56148" w:rsidR="00395F3D" w:rsidRDefault="00395F3D" w:rsidP="00395F3D">
      <w:pPr>
        <w:rPr>
          <w:rFonts w:ascii="Courier New" w:hAnsi="Courier New" w:cs="Courier New"/>
          <w:sz w:val="20"/>
          <w:szCs w:val="20"/>
        </w:rPr>
      </w:pPr>
    </w:p>
    <w:p w14:paraId="4D072689"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265E3D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0871AD0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0C07DDC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24D4EFC5"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7FF1A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30A5BAD7" w14:textId="77777777" w:rsidR="00395F3D" w:rsidRPr="00CC77F7" w:rsidRDefault="00395F3D" w:rsidP="00395F3D">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Pr>
          <w:rFonts w:ascii="Courier New" w:hAnsi="Courier New" w:cs="Courier New"/>
          <w:sz w:val="20"/>
          <w:szCs w:val="20"/>
        </w:rPr>
        <w:t>vol</w:t>
      </w:r>
      <w:r w:rsidRPr="00CC77F7">
        <w:rPr>
          <w:rFonts w:ascii="Courier New" w:hAnsi="Courier New" w:cs="Courier New"/>
          <w:sz w:val="20"/>
          <w:szCs w:val="20"/>
        </w:rPr>
        <w:t>)</w:t>
      </w:r>
    </w:p>
    <w:p w14:paraId="60FD8B84"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79DE36BE" w14:textId="77777777" w:rsidR="00395F3D" w:rsidRPr="003220FF" w:rsidRDefault="00395F3D" w:rsidP="00395F3D">
      <w:pPr>
        <w:pStyle w:val="Answer"/>
        <w:rPr>
          <w:rFonts w:ascii="Courier New" w:hAnsi="Courier New" w:cs="Courier New"/>
          <w:sz w:val="20"/>
          <w:szCs w:val="20"/>
        </w:rPr>
      </w:pPr>
    </w:p>
    <w:p w14:paraId="5CE71786"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D8/d8a</w:t>
      </w:r>
      <w:r w:rsidRPr="00CC77F7">
        <w:rPr>
          <w:rFonts w:ascii="Courier New" w:hAnsi="Courier New" w:cs="Courier New"/>
          <w:sz w:val="20"/>
          <w:szCs w:val="20"/>
        </w:rPr>
        <w:t>.</w:t>
      </w:r>
      <w:r w:rsidRPr="00CC77F7">
        <w:rPr>
          <w:rFonts w:ascii="Courier New" w:hAnsi="Courier New" w:cs="Courier New"/>
          <w:sz w:val="20"/>
          <w:szCs w:val="20"/>
        </w:rPr>
        <w:tab/>
        <w:t>Are you of Hispanic, Latino, or Spanish origin?</w:t>
      </w:r>
    </w:p>
    <w:p w14:paraId="287E5D4D" w14:textId="77777777" w:rsidR="00395F3D" w:rsidRPr="00CC77F7" w:rsidRDefault="00395F3D" w:rsidP="00395F3D">
      <w:pPr>
        <w:pStyle w:val="Question"/>
        <w:ind w:firstLine="0"/>
        <w:rPr>
          <w:rFonts w:ascii="Courier New" w:hAnsi="Courier New" w:cs="Courier New"/>
          <w:sz w:val="20"/>
          <w:szCs w:val="20"/>
        </w:rPr>
      </w:pPr>
    </w:p>
    <w:p w14:paraId="12CE22D9"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091BAA70" w14:textId="77777777" w:rsidR="00395F3D" w:rsidRPr="00CC77F7" w:rsidRDefault="00395F3D" w:rsidP="00395F3D">
      <w:pPr>
        <w:pStyle w:val="Answer"/>
        <w:rPr>
          <w:rFonts w:ascii="Courier New" w:hAnsi="Courier New" w:cs="Courier New"/>
          <w:sz w:val="20"/>
          <w:szCs w:val="20"/>
        </w:rPr>
      </w:pPr>
    </w:p>
    <w:p w14:paraId="056648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0F0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7F1EB0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57636F02" w14:textId="77777777" w:rsidR="00395F3D" w:rsidRPr="00CC77F7" w:rsidRDefault="00395F3D" w:rsidP="00395F3D">
      <w:pPr>
        <w:pStyle w:val="Question"/>
        <w:rPr>
          <w:rFonts w:ascii="Courier New" w:hAnsi="Courier New" w:cs="Courier New"/>
          <w:sz w:val="20"/>
          <w:szCs w:val="20"/>
        </w:rPr>
      </w:pPr>
    </w:p>
    <w:p w14:paraId="1CA69418" w14:textId="77777777" w:rsidR="00395F3D" w:rsidRPr="00A55DDF" w:rsidRDefault="00395F3D" w:rsidP="00395F3D">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3D8C1391" w14:textId="77777777" w:rsidR="00395F3D" w:rsidRPr="00A55DDF" w:rsidRDefault="00395F3D" w:rsidP="00395F3D">
      <w:pPr>
        <w:pStyle w:val="Question"/>
        <w:rPr>
          <w:rFonts w:ascii="Courier New" w:hAnsi="Courier New" w:cs="Courier New"/>
          <w:sz w:val="20"/>
          <w:szCs w:val="20"/>
        </w:rPr>
      </w:pPr>
    </w:p>
    <w:p w14:paraId="41D77A0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0270CB3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3C30B5B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33B7812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21E1851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63BB7C6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2A9F517B" w14:textId="77777777" w:rsidR="00395F3D" w:rsidRPr="00A55DDF" w:rsidRDefault="00395F3D" w:rsidP="00395F3D">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3D05B706" w14:textId="77777777" w:rsidR="00395F3D" w:rsidRPr="00CC77F7" w:rsidRDefault="00395F3D" w:rsidP="00395F3D">
      <w:pPr>
        <w:rPr>
          <w:rFonts w:ascii="Courier New" w:hAnsi="Courier New" w:cs="Courier New"/>
          <w:sz w:val="20"/>
          <w:szCs w:val="20"/>
        </w:rPr>
      </w:pPr>
    </w:p>
    <w:p w14:paraId="1F4B24C4"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20CE46E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Pr>
          <w:rFonts w:ascii="Courier New" w:hAnsi="Courier New" w:cs="Courier New"/>
          <w:sz w:val="20"/>
          <w:szCs w:val="20"/>
        </w:rPr>
        <w:t>10</w:t>
      </w:r>
      <w:r w:rsidRPr="00CC77F7">
        <w:rPr>
          <w:rFonts w:ascii="Courier New" w:hAnsi="Courier New" w:cs="Courier New"/>
          <w:sz w:val="20"/>
          <w:szCs w:val="20"/>
        </w:rPr>
        <w:t>]</w:t>
      </w:r>
    </w:p>
    <w:p w14:paraId="2482BB46" w14:textId="77777777" w:rsidR="00395F3D" w:rsidRPr="00CC77F7" w:rsidRDefault="00395F3D" w:rsidP="00395F3D">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[ASK D9</w:t>
      </w:r>
      <w:r w:rsidRPr="00CC77F7">
        <w:rPr>
          <w:rFonts w:ascii="Courier New" w:hAnsi="Courier New" w:cs="Courier New"/>
          <w:sz w:val="20"/>
          <w:szCs w:val="20"/>
        </w:rPr>
        <w:t>a]</w:t>
      </w:r>
      <w:r w:rsidRPr="00CC77F7">
        <w:rPr>
          <w:rFonts w:ascii="Courier New" w:hAnsi="Courier New" w:cs="Courier New"/>
          <w:sz w:val="20"/>
          <w:szCs w:val="20"/>
        </w:rPr>
        <w:tab/>
      </w:r>
    </w:p>
    <w:p w14:paraId="46573E7A" w14:textId="77777777" w:rsidR="00395F3D" w:rsidRPr="00CC77F7" w:rsidRDefault="00395F3D" w:rsidP="00395F3D">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r w:rsidRPr="005028D7">
        <w:rPr>
          <w:rFonts w:ascii="Courier New" w:hAnsi="Courier New" w:cs="Courier New"/>
          <w:sz w:val="20"/>
          <w:szCs w:val="20"/>
        </w:rPr>
        <w:t xml:space="preserve"> </w:t>
      </w:r>
      <w:r>
        <w:rPr>
          <w:rFonts w:ascii="Courier New" w:hAnsi="Courier New" w:cs="Courier New"/>
          <w:sz w:val="20"/>
          <w:szCs w:val="20"/>
        </w:rPr>
        <w:tab/>
        <w:t>[ASK D9</w:t>
      </w:r>
      <w:r w:rsidRPr="00CC77F7">
        <w:rPr>
          <w:rFonts w:ascii="Courier New" w:hAnsi="Courier New" w:cs="Courier New"/>
          <w:sz w:val="20"/>
          <w:szCs w:val="20"/>
        </w:rPr>
        <w:t>a]</w:t>
      </w:r>
      <w:r w:rsidRPr="00CC77F7">
        <w:rPr>
          <w:rFonts w:ascii="Courier New" w:hAnsi="Courier New" w:cs="Courier New"/>
          <w:sz w:val="20"/>
          <w:szCs w:val="20"/>
        </w:rPr>
        <w:tab/>
      </w:r>
    </w:p>
    <w:p w14:paraId="1C04A431" w14:textId="77777777" w:rsidR="00395F3D" w:rsidRPr="00CC77F7" w:rsidRDefault="00395F3D" w:rsidP="00395F3D">
      <w:pPr>
        <w:rPr>
          <w:rFonts w:ascii="Courier New" w:hAnsi="Courier New" w:cs="Courier New"/>
          <w:sz w:val="20"/>
          <w:szCs w:val="20"/>
        </w:rPr>
      </w:pPr>
    </w:p>
    <w:p w14:paraId="791BA56B" w14:textId="77777777" w:rsidR="00395F3D" w:rsidRPr="00CC77F7" w:rsidRDefault="00395F3D" w:rsidP="00395F3D">
      <w:pPr>
        <w:rPr>
          <w:rFonts w:ascii="Courier New" w:hAnsi="Courier New" w:cs="Courier New"/>
          <w:sz w:val="20"/>
          <w:szCs w:val="20"/>
        </w:rPr>
      </w:pPr>
      <w:r>
        <w:rPr>
          <w:rFonts w:ascii="Courier New" w:hAnsi="Courier New" w:cs="Courier New"/>
          <w:sz w:val="20"/>
          <w:szCs w:val="20"/>
        </w:rPr>
        <w:t>D9</w:t>
      </w:r>
      <w:r w:rsidRPr="00CC77F7">
        <w:rPr>
          <w:rFonts w:ascii="Courier New" w:hAnsi="Courier New" w:cs="Courier New"/>
          <w:sz w:val="20"/>
          <w:szCs w:val="20"/>
        </w:rPr>
        <w:t>a.</w:t>
      </w:r>
      <w:r w:rsidRPr="00CC77F7">
        <w:rPr>
          <w:rFonts w:ascii="Courier New" w:hAnsi="Courier New" w:cs="Courier New"/>
          <w:sz w:val="20"/>
          <w:szCs w:val="20"/>
        </w:rPr>
        <w:tab/>
      </w:r>
      <w:r w:rsidRPr="00CC77F7">
        <w:rPr>
          <w:rFonts w:ascii="Courier New" w:hAnsi="Courier New" w:cs="Courier New"/>
          <w:sz w:val="20"/>
          <w:szCs w:val="20"/>
        </w:rPr>
        <w:tab/>
        <w:t>Are you a U.S. citizen or not?</w:t>
      </w:r>
      <w:r w:rsidRPr="00CC77F7">
        <w:rPr>
          <w:rFonts w:ascii="Courier New" w:hAnsi="Courier New" w:cs="Courier New"/>
          <w:sz w:val="20"/>
          <w:szCs w:val="20"/>
        </w:rPr>
        <w:cr/>
      </w:r>
    </w:p>
    <w:p w14:paraId="34A5EDD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5CA2F1A7"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721D809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6965D845" w14:textId="77777777" w:rsidR="00622609" w:rsidRDefault="00622609" w:rsidP="00395F3D">
      <w:pPr>
        <w:pStyle w:val="Question"/>
        <w:rPr>
          <w:rFonts w:ascii="Courier New" w:hAnsi="Courier New" w:cs="Courier New"/>
          <w:sz w:val="20"/>
          <w:szCs w:val="20"/>
        </w:rPr>
      </w:pPr>
    </w:p>
    <w:p w14:paraId="3EE9FC23" w14:textId="0A61EA4A"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 xml:space="preserve">D11. </w:t>
      </w:r>
      <w:r w:rsidRPr="00CC77F7">
        <w:rPr>
          <w:rFonts w:ascii="Courier New" w:hAnsi="Courier New" w:cs="Courier New"/>
          <w:sz w:val="20"/>
          <w:szCs w:val="20"/>
        </w:rPr>
        <w:t xml:space="preserve">Which of the following </w:t>
      </w:r>
      <w:r w:rsidRPr="00CC77F7">
        <w:rPr>
          <w:rFonts w:ascii="Courier New" w:hAnsi="Courier New" w:cs="Courier New"/>
          <w:b/>
          <w:bCs/>
          <w:sz w:val="20"/>
          <w:szCs w:val="20"/>
          <w:u w:val="single"/>
        </w:rPr>
        <w:t>categories</w:t>
      </w:r>
      <w:r w:rsidRPr="00CC77F7">
        <w:rPr>
          <w:rFonts w:ascii="Courier New" w:hAnsi="Courier New" w:cs="Courier New"/>
          <w:sz w:val="20"/>
          <w:szCs w:val="20"/>
        </w:rPr>
        <w:t xml:space="preserve"> best describes your total annual household income before taxes, from all sources? </w:t>
      </w:r>
    </w:p>
    <w:p w14:paraId="317AB2CB" w14:textId="77777777" w:rsidR="00395F3D" w:rsidRPr="00CC77F7" w:rsidRDefault="00395F3D" w:rsidP="00395F3D">
      <w:pPr>
        <w:pStyle w:val="Question"/>
        <w:rPr>
          <w:rFonts w:ascii="Courier New" w:hAnsi="Courier New" w:cs="Courier New"/>
          <w:sz w:val="20"/>
          <w:szCs w:val="20"/>
        </w:rPr>
      </w:pPr>
    </w:p>
    <w:p w14:paraId="4B29D4AF"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1ED12D98"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9CEE8E6" w14:textId="77777777" w:rsidR="00395F3D" w:rsidRPr="00CC77F7" w:rsidRDefault="00395F3D" w:rsidP="00395F3D">
      <w:pPr>
        <w:rPr>
          <w:rFonts w:ascii="Courier New" w:hAnsi="Courier New" w:cs="Courier New"/>
          <w:sz w:val="20"/>
          <w:szCs w:val="20"/>
        </w:rPr>
      </w:pPr>
    </w:p>
    <w:p w14:paraId="71C9A0B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5F283CB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25AD177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7C69D67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03549F5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6070C06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6092821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6F96A10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00AD35A3" w14:textId="77777777" w:rsidR="00395F3D" w:rsidRDefault="00395F3D" w:rsidP="00395F3D">
      <w:pPr>
        <w:rPr>
          <w:rFonts w:ascii="Courier New" w:hAnsi="Courier New" w:cs="Courier New"/>
          <w:sz w:val="20"/>
          <w:szCs w:val="20"/>
        </w:rPr>
      </w:pPr>
    </w:p>
    <w:p w14:paraId="0FEF4D77" w14:textId="77777777" w:rsidR="00395F3D" w:rsidRPr="001D1173" w:rsidRDefault="00395F3D" w:rsidP="00395F3D">
      <w:pPr>
        <w:rPr>
          <w:rFonts w:ascii="Courier New" w:hAnsi="Courier New" w:cs="Courier New"/>
          <w:sz w:val="20"/>
          <w:szCs w:val="20"/>
        </w:rPr>
      </w:pPr>
      <w:r>
        <w:rPr>
          <w:rFonts w:ascii="Courier New" w:hAnsi="Courier New" w:cs="Courier New"/>
          <w:sz w:val="20"/>
          <w:szCs w:val="20"/>
        </w:rPr>
        <w:t xml:space="preserve">D15. </w:t>
      </w:r>
      <w:r w:rsidRPr="001D1173">
        <w:rPr>
          <w:rFonts w:ascii="Courier New" w:hAnsi="Courier New" w:cs="Courier New"/>
          <w:sz w:val="20"/>
          <w:szCs w:val="20"/>
        </w:rPr>
        <w:t>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6A7B77E4" w14:textId="77777777" w:rsidR="00395F3D" w:rsidRDefault="00395F3D" w:rsidP="00395F3D">
      <w:pPr>
        <w:rPr>
          <w:rFonts w:ascii="Courier New" w:hAnsi="Courier New" w:cs="Courier New"/>
          <w:sz w:val="20"/>
          <w:szCs w:val="20"/>
        </w:rPr>
      </w:pPr>
    </w:p>
    <w:p w14:paraId="1DB34AD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p>
    <w:p w14:paraId="024C118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p>
    <w:p w14:paraId="3B480FB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56901D33" w14:textId="77777777" w:rsidR="00395F3D" w:rsidRPr="00CC77F7" w:rsidRDefault="00395F3D" w:rsidP="00395F3D">
      <w:pPr>
        <w:rPr>
          <w:rFonts w:ascii="Courier New" w:hAnsi="Courier New" w:cs="Courier New"/>
          <w:sz w:val="20"/>
          <w:szCs w:val="20"/>
        </w:rPr>
      </w:pPr>
    </w:p>
    <w:p w14:paraId="71BD1B12" w14:textId="77777777" w:rsidR="00395F3D" w:rsidRPr="00A55DDF" w:rsidRDefault="00395F3D" w:rsidP="00395F3D">
      <w:pPr>
        <w:rPr>
          <w:rFonts w:ascii="Courier New" w:hAnsi="Courier New" w:cs="Courier New"/>
          <w:sz w:val="20"/>
          <w:szCs w:val="20"/>
        </w:rPr>
      </w:pPr>
    </w:p>
    <w:p w14:paraId="7EC470CE" w14:textId="77777777" w:rsidR="00395F3D" w:rsidRPr="00A55DDF" w:rsidRDefault="00395F3D" w:rsidP="00395F3D">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512884FF" w14:textId="77777777" w:rsidR="00395F3D" w:rsidRPr="00A55DDF" w:rsidRDefault="00395F3D" w:rsidP="00395F3D">
      <w:pPr>
        <w:rPr>
          <w:rFonts w:ascii="Courier New" w:hAnsi="Courier New" w:cs="Courier New"/>
          <w:sz w:val="20"/>
          <w:szCs w:val="20"/>
        </w:rPr>
      </w:pPr>
    </w:p>
    <w:p w14:paraId="1A8315B6"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r>
      <w:r>
        <w:rPr>
          <w:rFonts w:ascii="Courier New" w:hAnsi="Courier New" w:cs="Courier New"/>
          <w:sz w:val="20"/>
          <w:szCs w:val="20"/>
        </w:rPr>
        <w:t>e</w:t>
      </w:r>
      <w:r w:rsidRPr="00A55DDF">
        <w:rPr>
          <w:rFonts w:ascii="Courier New" w:hAnsi="Courier New" w:cs="Courier New"/>
          <w:sz w:val="20"/>
          <w:szCs w:val="20"/>
        </w:rPr>
        <w:t>nglish</w:t>
      </w:r>
    </w:p>
    <w:p w14:paraId="31E4B04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s</w:t>
      </w:r>
      <w:r w:rsidRPr="00A55DDF">
        <w:rPr>
          <w:rFonts w:ascii="Courier New" w:hAnsi="Courier New" w:cs="Courier New"/>
          <w:sz w:val="20"/>
          <w:szCs w:val="20"/>
        </w:rPr>
        <w:t>panish</w:t>
      </w:r>
    </w:p>
    <w:p w14:paraId="2D4A4584" w14:textId="77777777" w:rsidR="00395F3D" w:rsidRPr="00A55DDF" w:rsidRDefault="00395F3D" w:rsidP="00395F3D">
      <w:pPr>
        <w:pStyle w:val="Question"/>
        <w:rPr>
          <w:rFonts w:ascii="Courier New" w:hAnsi="Courier New" w:cs="Courier New"/>
          <w:sz w:val="20"/>
          <w:szCs w:val="20"/>
        </w:rPr>
      </w:pPr>
    </w:p>
    <w:p w14:paraId="1559B09F" w14:textId="77777777" w:rsidR="00395F3D" w:rsidRPr="00A55DDF" w:rsidRDefault="00395F3D" w:rsidP="00395F3D">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2CD98B2B" w14:textId="77777777" w:rsidR="00395F3D" w:rsidRPr="00A55DDF" w:rsidRDefault="00395F3D" w:rsidP="00395F3D">
      <w:pPr>
        <w:pStyle w:val="Question"/>
        <w:ind w:left="1440" w:firstLine="0"/>
        <w:rPr>
          <w:rFonts w:ascii="Courier New" w:hAnsi="Courier New" w:cs="Courier New"/>
          <w:sz w:val="20"/>
          <w:szCs w:val="20"/>
        </w:rPr>
      </w:pPr>
    </w:p>
    <w:p w14:paraId="30BCCE6F" w14:textId="77777777" w:rsidR="00395F3D" w:rsidRPr="00A55DDF" w:rsidRDefault="00395F3D" w:rsidP="00395F3D">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m</w:t>
      </w:r>
      <w:r w:rsidRPr="00A55DDF">
        <w:rPr>
          <w:rFonts w:ascii="Courier New" w:hAnsi="Courier New" w:cs="Courier New"/>
          <w:sz w:val="20"/>
          <w:szCs w:val="20"/>
        </w:rPr>
        <w:t>ale</w:t>
      </w:r>
      <w:r w:rsidRPr="00A55DDF">
        <w:rPr>
          <w:rFonts w:ascii="Courier New" w:hAnsi="Courier New" w:cs="Courier New"/>
          <w:sz w:val="20"/>
          <w:szCs w:val="20"/>
        </w:rPr>
        <w:cr/>
        <w:t>2</w:t>
      </w:r>
      <w:r w:rsidRPr="00A55DDF">
        <w:rPr>
          <w:rFonts w:ascii="Courier New" w:hAnsi="Courier New" w:cs="Courier New"/>
          <w:sz w:val="20"/>
          <w:szCs w:val="20"/>
        </w:rPr>
        <w:tab/>
      </w:r>
      <w:r>
        <w:rPr>
          <w:rFonts w:ascii="Courier New" w:hAnsi="Courier New" w:cs="Courier New"/>
          <w:sz w:val="20"/>
          <w:szCs w:val="20"/>
        </w:rPr>
        <w:t>f</w:t>
      </w:r>
      <w:r w:rsidRPr="00A55DDF">
        <w:rPr>
          <w:rFonts w:ascii="Courier New" w:hAnsi="Courier New" w:cs="Courier New"/>
          <w:sz w:val="20"/>
          <w:szCs w:val="20"/>
        </w:rPr>
        <w:t>emale</w:t>
      </w:r>
    </w:p>
    <w:p w14:paraId="56483BAF" w14:textId="77777777" w:rsidR="00395F3D" w:rsidRPr="00A55DDF" w:rsidRDefault="00395F3D" w:rsidP="00395F3D">
      <w:pPr>
        <w:rPr>
          <w:rFonts w:ascii="Courier New" w:hAnsi="Courier New" w:cs="Courier New"/>
          <w:sz w:val="20"/>
          <w:szCs w:val="20"/>
        </w:rPr>
      </w:pPr>
    </w:p>
    <w:p w14:paraId="2C268DBB"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likevote</w:t>
      </w:r>
      <w:r w:rsidRPr="00A55DDF">
        <w:rPr>
          <w:rFonts w:ascii="Courier New" w:hAnsi="Courier New" w:cs="Courier New"/>
          <w:sz w:val="20"/>
          <w:szCs w:val="20"/>
        </w:rPr>
        <w:tab/>
        <w:t>Likely Voters</w:t>
      </w:r>
    </w:p>
    <w:p w14:paraId="5E17FAA6" w14:textId="77777777" w:rsidR="00395F3D" w:rsidRPr="00A55DDF" w:rsidRDefault="00395F3D" w:rsidP="00395F3D">
      <w:pPr>
        <w:rPr>
          <w:rFonts w:ascii="Courier New" w:hAnsi="Courier New" w:cs="Courier New"/>
          <w:sz w:val="20"/>
          <w:szCs w:val="20"/>
        </w:rPr>
      </w:pPr>
    </w:p>
    <w:p w14:paraId="58F7A997"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not likely to vote</w:t>
      </w:r>
    </w:p>
    <w:p w14:paraId="3031E64A"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likely to vote</w:t>
      </w:r>
    </w:p>
    <w:p w14:paraId="055C75F6" w14:textId="77777777" w:rsidR="00395F3D" w:rsidRDefault="00395F3D" w:rsidP="00395F3D">
      <w:pPr>
        <w:rPr>
          <w:rFonts w:ascii="Courier New" w:hAnsi="Courier New" w:cs="Courier New"/>
          <w:sz w:val="20"/>
          <w:szCs w:val="20"/>
        </w:rPr>
      </w:pPr>
    </w:p>
    <w:p w14:paraId="47260003" w14:textId="77777777" w:rsidR="00395F3D" w:rsidRDefault="00395F3D" w:rsidP="00395F3D">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7C68791C" w14:textId="77777777" w:rsidR="00395F3D" w:rsidRPr="000E4E9D" w:rsidRDefault="00395F3D" w:rsidP="00C30304">
      <w:pPr>
        <w:tabs>
          <w:tab w:val="left" w:pos="1740"/>
        </w:tabs>
        <w:rPr>
          <w:rFonts w:ascii="Courier New" w:eastAsia="Times New Roman" w:hAnsi="Courier New" w:cs="Courier New"/>
          <w:color w:val="000000"/>
          <w:sz w:val="20"/>
          <w:szCs w:val="20"/>
          <w:lang w:val="en-US" w:eastAsia="en-US"/>
        </w:rPr>
      </w:pPr>
    </w:p>
    <w:sectPr w:rsidR="00395F3D" w:rsidRPr="000E4E9D" w:rsidSect="008B74E0">
      <w:headerReference w:type="even" r:id="rId17"/>
      <w:headerReference w:type="default" r:id="rId18"/>
      <w:footerReference w:type="default" r:id="rId19"/>
      <w:headerReference w:type="first" r:id="rId20"/>
      <w:footerReference w:type="first" r:id="rId21"/>
      <w:pgSz w:w="11907" w:h="16840"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36E9" w14:textId="77777777" w:rsidR="00CE5006" w:rsidRDefault="00CE5006" w:rsidP="00523337">
      <w:r>
        <w:separator/>
      </w:r>
    </w:p>
    <w:p w14:paraId="01177F56" w14:textId="77777777" w:rsidR="00CE5006" w:rsidRDefault="00CE5006" w:rsidP="00523337"/>
  </w:endnote>
  <w:endnote w:type="continuationSeparator" w:id="0">
    <w:p w14:paraId="334FAC24" w14:textId="77777777" w:rsidR="00CE5006" w:rsidRDefault="00CE5006" w:rsidP="00523337">
      <w:r>
        <w:continuationSeparator/>
      </w:r>
    </w:p>
    <w:p w14:paraId="128BB1A1" w14:textId="77777777" w:rsidR="00CE5006" w:rsidRDefault="00CE5006" w:rsidP="00523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ITC Franklin Gothic Std Book">
    <w:panose1 w:val="020B0504030503020204"/>
    <w:charset w:val="00"/>
    <w:family w:val="swiss"/>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C405" w14:textId="77777777" w:rsidR="000E4E9D" w:rsidRDefault="000E4E9D">
    <w:pPr>
      <w:pStyle w:val="Footer"/>
      <w:ind w:right="360"/>
      <w:jc w:val="center"/>
    </w:pPr>
    <w:r>
      <mc:AlternateContent>
        <mc:Choice Requires="wps">
          <w:drawing>
            <wp:anchor distT="0" distB="0" distL="0" distR="0" simplePos="0" relativeHeight="251659264" behindDoc="0" locked="0" layoutInCell="1" allowOverlap="1" wp14:anchorId="2DA3A49D" wp14:editId="79EEF206">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A4827"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6AC5"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1EA8C" w14:textId="77777777" w:rsidR="000E4E9D" w:rsidRDefault="000E4E9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C630"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761B5E" w14:textId="77777777" w:rsidR="000E4E9D" w:rsidRDefault="000E4E9D">
    <w:pPr>
      <w:pStyle w:val="Footer"/>
      <w:ind w:right="360"/>
      <w:jc w:val="center"/>
    </w:pPr>
    <w:r>
      <w:t xml:space="preserve">DRAFT </w:t>
    </w:r>
    <w:r>
      <w:rPr>
        <w:noProof w:val="0"/>
      </w:rPr>
      <w:fldChar w:fldCharType="begin"/>
    </w:r>
    <w:r>
      <w:instrText xml:space="preserve"> DATE \@ "M/d/yyyy" </w:instrText>
    </w:r>
    <w:r>
      <w:rPr>
        <w:noProof w:val="0"/>
      </w:rPr>
      <w:fldChar w:fldCharType="separate"/>
    </w:r>
    <w:r>
      <w:t>6/18/2025</w:t>
    </w:r>
    <w:r>
      <w:fldChar w:fldCharType="end"/>
    </w:r>
    <w:r>
      <w:t xml:space="preserve"> </w:t>
    </w:r>
    <w:r>
      <w:rPr>
        <w:noProof w:val="0"/>
      </w:rPr>
      <w:fldChar w:fldCharType="begin"/>
    </w:r>
    <w:r>
      <w:instrText xml:space="preserve"> TIME \@ "h:mm AM/PM" </w:instrText>
    </w:r>
    <w:r>
      <w:rPr>
        <w:noProof w:val="0"/>
      </w:rPr>
      <w:fldChar w:fldCharType="separate"/>
    </w:r>
    <w:r>
      <w:t>2:13 PM</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5A5F" w14:textId="50179298" w:rsidR="00923FB9" w:rsidRDefault="00923FB9" w:rsidP="00893DFC">
    <w:pPr>
      <w:pStyle w:val="Footer"/>
    </w:pPr>
    <w:r>
      <w:tab/>
    </w:r>
    <w:r>
      <w:tab/>
    </w:r>
    <w:r>
      <w:fldChar w:fldCharType="begin"/>
    </w:r>
    <w:r>
      <w:instrText xml:space="preserve"> PAGE   \* MERGEFORMAT </w:instrText>
    </w:r>
    <w:r>
      <w:fldChar w:fldCharType="separate"/>
    </w:r>
    <w:r w:rsidR="009F480C">
      <w:t>26</w:t>
    </w:r>
    <w:r>
      <w:fldChar w:fldCharType="end"/>
    </w:r>
  </w:p>
  <w:p w14:paraId="53448D98" w14:textId="77777777" w:rsidR="00622609" w:rsidRDefault="00622609"/>
  <w:p w14:paraId="5DDD01B0" w14:textId="77777777" w:rsidR="00622609" w:rsidRDefault="0062260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C677" w14:textId="73C6BBF5" w:rsidR="00923FB9" w:rsidRPr="003456ED" w:rsidRDefault="00923FB9"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EFE0E" w14:textId="77777777" w:rsidR="00CE5006" w:rsidRDefault="00CE5006" w:rsidP="00523337">
      <w:r>
        <w:separator/>
      </w:r>
    </w:p>
    <w:p w14:paraId="2A55448A" w14:textId="77777777" w:rsidR="00CE5006" w:rsidRDefault="00CE5006" w:rsidP="00523337"/>
  </w:footnote>
  <w:footnote w:type="continuationSeparator" w:id="0">
    <w:p w14:paraId="5C3A5502" w14:textId="77777777" w:rsidR="00CE5006" w:rsidRDefault="00CE5006" w:rsidP="00523337">
      <w:r>
        <w:continuationSeparator/>
      </w:r>
    </w:p>
    <w:p w14:paraId="44DC0FA8" w14:textId="77777777" w:rsidR="00CE5006" w:rsidRDefault="00CE5006" w:rsidP="00523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CD98" w14:textId="29D70E23" w:rsidR="000E4E9D" w:rsidRPr="002A0955" w:rsidRDefault="000E4E9D"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0C7BDC">
      <w:rPr>
        <w:rFonts w:ascii="Courier New" w:hAnsi="Courier New" w:cs="Courier New"/>
        <w:sz w:val="20"/>
        <w:szCs w:val="20"/>
      </w:rPr>
      <w:t>June</w:t>
    </w:r>
    <w:r>
      <w:rPr>
        <w:rFonts w:ascii="Courier New" w:hAnsi="Courier New" w:cs="Courier New"/>
        <w:sz w:val="20"/>
        <w:szCs w:val="20"/>
      </w:rPr>
      <w:t xml:space="preserve"> 2025</w:t>
    </w:r>
  </w:p>
  <w:p w14:paraId="72693242" w14:textId="77777777" w:rsidR="000E4E9D" w:rsidRPr="002A0955" w:rsidRDefault="000E4E9D" w:rsidP="00CC77F7">
    <w:pPr>
      <w:jc w:val="center"/>
      <w:rPr>
        <w:rFonts w:ascii="Courier New" w:hAnsi="Courier New" w:cs="Courier New"/>
        <w:sz w:val="20"/>
        <w:szCs w:val="20"/>
      </w:rPr>
    </w:pPr>
    <w:r>
      <w:rPr>
        <w:rFonts w:ascii="Courier New" w:hAnsi="Courier New" w:cs="Courier New"/>
        <w:sz w:val="20"/>
        <w:szCs w:val="20"/>
      </w:rPr>
      <w:t>Californians and their Government</w:t>
    </w:r>
  </w:p>
  <w:p w14:paraId="48B9F959" w14:textId="77777777" w:rsidR="000E4E9D" w:rsidRDefault="000E4E9D" w:rsidP="00CC77F7">
    <w:pPr>
      <w:jc w:val="center"/>
      <w:rPr>
        <w:rFonts w:ascii="Courier New" w:hAnsi="Courier New" w:cs="Courier New"/>
        <w:sz w:val="20"/>
        <w:szCs w:val="20"/>
      </w:rPr>
    </w:pPr>
    <w:r w:rsidRPr="002A0955">
      <w:rPr>
        <w:rFonts w:ascii="Courier New" w:hAnsi="Courier New" w:cs="Courier New"/>
        <w:sz w:val="20"/>
        <w:szCs w:val="20"/>
      </w:rPr>
      <w:t>Codebook</w:t>
    </w:r>
  </w:p>
  <w:p w14:paraId="219FB06A" w14:textId="77777777" w:rsidR="000E4E9D" w:rsidRPr="0037256F" w:rsidRDefault="000E4E9D"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D0CF9" w14:textId="77777777" w:rsidR="000E4E9D" w:rsidRDefault="000E4E9D">
    <w:pPr>
      <w:pStyle w:val="Header"/>
    </w:pPr>
    <w:r>
      <w:fldChar w:fldCharType="begin"/>
    </w:r>
    <w:r>
      <w:instrText xml:space="preserve"> TIME \@ "h:mm AM/PM" </w:instrText>
    </w:r>
    <w:r>
      <w:fldChar w:fldCharType="separate"/>
    </w:r>
    <w:r>
      <w:rPr>
        <w:noProof/>
      </w:rPr>
      <w:t>2:13 PM</w:t>
    </w:r>
    <w:r>
      <w:rPr>
        <w:noProof/>
      </w:rPr>
      <w:fldChar w:fldCharType="end"/>
    </w:r>
    <w:r>
      <w:fldChar w:fldCharType="begin"/>
    </w:r>
    <w:r>
      <w:instrText xml:space="preserve"> TIME \@ "h:mm AM/PM" </w:instrText>
    </w:r>
    <w:r>
      <w:fldChar w:fldCharType="separate"/>
    </w:r>
    <w:r>
      <w:rPr>
        <w:noProof/>
      </w:rPr>
      <w:t>2:13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80B6" w14:textId="77777777" w:rsidR="000E4E9D" w:rsidRDefault="000E4E9D">
    <w:pPr>
      <w:pStyle w:val="Header"/>
      <w:jc w:val="center"/>
      <w:rPr>
        <w:b/>
        <w:bCs w:val="0"/>
        <w:sz w:val="28"/>
      </w:rPr>
    </w:pPr>
    <w:r>
      <w:rPr>
        <w:b/>
        <w:sz w:val="28"/>
      </w:rPr>
      <w:t xml:space="preserve">PPIC Statewide Survey: </w:t>
    </w:r>
    <w:r>
      <w:rPr>
        <w:b/>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02DA" w14:textId="7FC066B4" w:rsidR="00923FB9" w:rsidRDefault="00923FB9"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4F0F501E" w14:textId="77777777" w:rsidR="00923FB9" w:rsidRDefault="00923FB9" w:rsidP="00523337">
    <w:pPr>
      <w:pStyle w:val="Header"/>
    </w:pPr>
  </w:p>
  <w:p w14:paraId="19817088" w14:textId="77777777" w:rsidR="00923FB9" w:rsidRDefault="00923FB9" w:rsidP="00523337"/>
  <w:p w14:paraId="29BD9EB1" w14:textId="77777777" w:rsidR="00622609" w:rsidRDefault="00622609"/>
  <w:p w14:paraId="45798732" w14:textId="77777777" w:rsidR="00622609" w:rsidRDefault="0062260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4EF61" w14:textId="77777777"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June 2025</w:t>
    </w:r>
  </w:p>
  <w:p w14:paraId="54D03A46"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535867B2"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AA25" w14:textId="77777777"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June 2025</w:t>
    </w:r>
  </w:p>
  <w:p w14:paraId="5385136C"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3347091A"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2AC9"/>
    <w:multiLevelType w:val="hybridMultilevel"/>
    <w:tmpl w:val="48429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D56FA"/>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2838FB"/>
    <w:multiLevelType w:val="multilevel"/>
    <w:tmpl w:val="33349F5C"/>
    <w:numStyleLink w:val="ListHead"/>
  </w:abstractNum>
  <w:abstractNum w:abstractNumId="3"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0B87B44"/>
    <w:multiLevelType w:val="hybridMultilevel"/>
    <w:tmpl w:val="4DF8A7D8"/>
    <w:lvl w:ilvl="0" w:tplc="B80428B4">
      <w:start w:val="1"/>
      <w:numFmt w:val="decimal"/>
      <w:lvlText w:val="%1."/>
      <w:lvlJc w:val="left"/>
      <w:pPr>
        <w:ind w:left="720" w:hanging="360"/>
      </w:pPr>
      <w:rPr>
        <w:rFonts w:asciiTheme="majorHAnsi" w:eastAsia="Times New Roman" w:hAnsiTheme="majorHAnsi" w:cstheme="maj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9FD01BB"/>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2C3414E4"/>
    <w:multiLevelType w:val="hybridMultilevel"/>
    <w:tmpl w:val="194A8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05ECE"/>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10" w15:restartNumberingAfterBreak="0">
    <w:nsid w:val="35AA6E85"/>
    <w:multiLevelType w:val="multilevel"/>
    <w:tmpl w:val="5DC60A90"/>
    <w:lvl w:ilvl="0">
      <w:start w:val="1"/>
      <w:numFmt w:val="decimal"/>
      <w:pStyle w:val="30QuestionNumbered"/>
      <w:lvlText w:val="%1."/>
      <w:lvlJc w:val="left"/>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lvlText w:val="%1%2."/>
      <w:lvlJc w:val="left"/>
      <w:pPr>
        <w:tabs>
          <w:tab w:val="num" w:pos="432"/>
        </w:tabs>
        <w:ind w:left="432" w:hanging="432"/>
      </w:pPr>
      <w:rPr>
        <w:rFonts w:ascii="Arial Bold" w:hAnsi="Arial Bold" w:cs="Times New Roman" w:hint="default"/>
        <w:b/>
        <w:bCs/>
        <w:i w:val="0"/>
        <w:iCs w:val="0"/>
        <w:color w:val="191919" w:themeColor="text1" w:themeTint="E6"/>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2844D9"/>
    <w:multiLevelType w:val="hybridMultilevel"/>
    <w:tmpl w:val="19A2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101F9"/>
    <w:multiLevelType w:val="hybridMultilevel"/>
    <w:tmpl w:val="E1309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14"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4652528"/>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4711226F"/>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51A31A3A"/>
    <w:multiLevelType w:val="hybridMultilevel"/>
    <w:tmpl w:val="2FD0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924E9"/>
    <w:multiLevelType w:val="multilevel"/>
    <w:tmpl w:val="FB7EC344"/>
    <w:numStyleLink w:val="ListNum"/>
  </w:abstractNum>
  <w:abstractNum w:abstractNumId="19" w15:restartNumberingAfterBreak="0">
    <w:nsid w:val="5500262F"/>
    <w:multiLevelType w:val="hybridMultilevel"/>
    <w:tmpl w:val="DA0C7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017FB6"/>
    <w:multiLevelType w:val="hybridMultilevel"/>
    <w:tmpl w:val="A0324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23" w15:restartNumberingAfterBreak="0">
    <w:nsid w:val="599909D4"/>
    <w:multiLevelType w:val="hybridMultilevel"/>
    <w:tmpl w:val="DA0C7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A0424"/>
    <w:multiLevelType w:val="hybridMultilevel"/>
    <w:tmpl w:val="C35EA204"/>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32E3A54"/>
    <w:multiLevelType w:val="hybridMultilevel"/>
    <w:tmpl w:val="04429996"/>
    <w:lvl w:ilvl="0" w:tplc="FFFFFFFF">
      <w:start w:val="1"/>
      <w:numFmt w:val="decimal"/>
      <w:lvlText w:val="%1."/>
      <w:lvlJc w:val="left"/>
      <w:pPr>
        <w:ind w:left="720" w:hanging="360"/>
      </w:pPr>
      <w:rPr>
        <w:rFonts w:asciiTheme="majorHAnsi" w:eastAsia="Times New Roman" w:hAnsiTheme="majorHAnsi" w:cstheme="maj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4446C3"/>
    <w:multiLevelType w:val="hybridMultilevel"/>
    <w:tmpl w:val="D514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E535C"/>
    <w:multiLevelType w:val="hybridMultilevel"/>
    <w:tmpl w:val="4484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772BC8"/>
    <w:multiLevelType w:val="hybridMultilevel"/>
    <w:tmpl w:val="9866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143AD"/>
    <w:multiLevelType w:val="hybridMultilevel"/>
    <w:tmpl w:val="FBE2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2575790">
    <w:abstractNumId w:val="13"/>
  </w:num>
  <w:num w:numId="2" w16cid:durableId="322245095">
    <w:abstractNumId w:val="9"/>
  </w:num>
  <w:num w:numId="3" w16cid:durableId="894703810">
    <w:abstractNumId w:val="18"/>
  </w:num>
  <w:num w:numId="4" w16cid:durableId="53355076">
    <w:abstractNumId w:val="14"/>
  </w:num>
  <w:num w:numId="5" w16cid:durableId="1928684714">
    <w:abstractNumId w:val="3"/>
  </w:num>
  <w:num w:numId="6" w16cid:durableId="814958037">
    <w:abstractNumId w:val="2"/>
  </w:num>
  <w:num w:numId="7" w16cid:durableId="818152724">
    <w:abstractNumId w:val="22"/>
  </w:num>
  <w:num w:numId="8" w16cid:durableId="1413625133">
    <w:abstractNumId w:val="28"/>
  </w:num>
  <w:num w:numId="9" w16cid:durableId="321200540">
    <w:abstractNumId w:val="11"/>
  </w:num>
  <w:num w:numId="10" w16cid:durableId="1095327759">
    <w:abstractNumId w:val="26"/>
  </w:num>
  <w:num w:numId="11" w16cid:durableId="1186753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231414">
    <w:abstractNumId w:val="23"/>
  </w:num>
  <w:num w:numId="13" w16cid:durableId="109907622">
    <w:abstractNumId w:val="19"/>
  </w:num>
  <w:num w:numId="14" w16cid:durableId="1218591404">
    <w:abstractNumId w:val="7"/>
  </w:num>
  <w:num w:numId="15" w16cid:durableId="362823861">
    <w:abstractNumId w:val="17"/>
  </w:num>
  <w:num w:numId="16" w16cid:durableId="497578689">
    <w:abstractNumId w:val="27"/>
  </w:num>
  <w:num w:numId="17" w16cid:durableId="1764302464">
    <w:abstractNumId w:val="21"/>
  </w:num>
  <w:num w:numId="18" w16cid:durableId="1678313275">
    <w:abstractNumId w:val="0"/>
  </w:num>
  <w:num w:numId="19" w16cid:durableId="1799299707">
    <w:abstractNumId w:val="12"/>
  </w:num>
  <w:num w:numId="20" w16cid:durableId="1691451245">
    <w:abstractNumId w:val="4"/>
  </w:num>
  <w:num w:numId="21" w16cid:durableId="2040467337">
    <w:abstractNumId w:val="25"/>
  </w:num>
  <w:num w:numId="22" w16cid:durableId="830291507">
    <w:abstractNumId w:val="29"/>
  </w:num>
  <w:num w:numId="23" w16cid:durableId="1195383466">
    <w:abstractNumId w:val="5"/>
  </w:num>
  <w:num w:numId="24" w16cid:durableId="613827182">
    <w:abstractNumId w:val="20"/>
  </w:num>
  <w:num w:numId="25" w16cid:durableId="335622055">
    <w:abstractNumId w:val="24"/>
  </w:num>
  <w:num w:numId="26" w16cid:durableId="490876753">
    <w:abstractNumId w:val="6"/>
  </w:num>
  <w:num w:numId="27" w16cid:durableId="1397119097">
    <w:abstractNumId w:val="8"/>
  </w:num>
  <w:num w:numId="28" w16cid:durableId="892931544">
    <w:abstractNumId w:val="15"/>
  </w:num>
  <w:num w:numId="29" w16cid:durableId="36708471">
    <w:abstractNumId w:val="1"/>
  </w:num>
  <w:num w:numId="30" w16cid:durableId="69705100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activeWritingStyle w:appName="MSWord" w:lang="es-MX"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fr-FR"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852E84"/>
    <w:rsid w:val="000026B0"/>
    <w:rsid w:val="000029C4"/>
    <w:rsid w:val="000041A9"/>
    <w:rsid w:val="00006863"/>
    <w:rsid w:val="00007EC7"/>
    <w:rsid w:val="0001010C"/>
    <w:rsid w:val="00011EC7"/>
    <w:rsid w:val="0001338A"/>
    <w:rsid w:val="0001357A"/>
    <w:rsid w:val="00014DFF"/>
    <w:rsid w:val="00015AEA"/>
    <w:rsid w:val="00016266"/>
    <w:rsid w:val="0001659F"/>
    <w:rsid w:val="0001683A"/>
    <w:rsid w:val="00016A53"/>
    <w:rsid w:val="0001774E"/>
    <w:rsid w:val="00020A48"/>
    <w:rsid w:val="0002123E"/>
    <w:rsid w:val="000219A8"/>
    <w:rsid w:val="00021FE1"/>
    <w:rsid w:val="00021FF8"/>
    <w:rsid w:val="00022072"/>
    <w:rsid w:val="000221E0"/>
    <w:rsid w:val="00022CEC"/>
    <w:rsid w:val="00023946"/>
    <w:rsid w:val="00024A22"/>
    <w:rsid w:val="0002523C"/>
    <w:rsid w:val="00027A84"/>
    <w:rsid w:val="000314A1"/>
    <w:rsid w:val="0003206C"/>
    <w:rsid w:val="000320AF"/>
    <w:rsid w:val="000325EE"/>
    <w:rsid w:val="00032B0B"/>
    <w:rsid w:val="000348DE"/>
    <w:rsid w:val="00035401"/>
    <w:rsid w:val="000354AA"/>
    <w:rsid w:val="00035C27"/>
    <w:rsid w:val="00036547"/>
    <w:rsid w:val="00037025"/>
    <w:rsid w:val="00040661"/>
    <w:rsid w:val="00041002"/>
    <w:rsid w:val="00041148"/>
    <w:rsid w:val="000417DF"/>
    <w:rsid w:val="00041C42"/>
    <w:rsid w:val="00042E7C"/>
    <w:rsid w:val="00043A88"/>
    <w:rsid w:val="00043F38"/>
    <w:rsid w:val="00045D48"/>
    <w:rsid w:val="00046533"/>
    <w:rsid w:val="00046F10"/>
    <w:rsid w:val="00046FDE"/>
    <w:rsid w:val="0004743F"/>
    <w:rsid w:val="00047AD3"/>
    <w:rsid w:val="000503DF"/>
    <w:rsid w:val="00051764"/>
    <w:rsid w:val="00052ABA"/>
    <w:rsid w:val="0005400D"/>
    <w:rsid w:val="0005460A"/>
    <w:rsid w:val="00055230"/>
    <w:rsid w:val="00056CEF"/>
    <w:rsid w:val="00060828"/>
    <w:rsid w:val="00060852"/>
    <w:rsid w:val="000612DF"/>
    <w:rsid w:val="000625C9"/>
    <w:rsid w:val="00062D06"/>
    <w:rsid w:val="00064BF9"/>
    <w:rsid w:val="000652B5"/>
    <w:rsid w:val="00065673"/>
    <w:rsid w:val="00065993"/>
    <w:rsid w:val="000662A3"/>
    <w:rsid w:val="00066537"/>
    <w:rsid w:val="00066E9D"/>
    <w:rsid w:val="000679DF"/>
    <w:rsid w:val="00067D1B"/>
    <w:rsid w:val="00067F05"/>
    <w:rsid w:val="00070298"/>
    <w:rsid w:val="00070A15"/>
    <w:rsid w:val="00070C20"/>
    <w:rsid w:val="00070D10"/>
    <w:rsid w:val="00070E4E"/>
    <w:rsid w:val="000711CB"/>
    <w:rsid w:val="00071939"/>
    <w:rsid w:val="00071AD0"/>
    <w:rsid w:val="00074CA6"/>
    <w:rsid w:val="000759DB"/>
    <w:rsid w:val="00075DD5"/>
    <w:rsid w:val="00077E70"/>
    <w:rsid w:val="00077EB8"/>
    <w:rsid w:val="000816BA"/>
    <w:rsid w:val="00081A23"/>
    <w:rsid w:val="00082DF7"/>
    <w:rsid w:val="000843E6"/>
    <w:rsid w:val="00084558"/>
    <w:rsid w:val="0008524C"/>
    <w:rsid w:val="000859F7"/>
    <w:rsid w:val="00086BBD"/>
    <w:rsid w:val="00086BD1"/>
    <w:rsid w:val="00087440"/>
    <w:rsid w:val="00087485"/>
    <w:rsid w:val="000875EF"/>
    <w:rsid w:val="00090C2A"/>
    <w:rsid w:val="00090D3D"/>
    <w:rsid w:val="00093232"/>
    <w:rsid w:val="000941D6"/>
    <w:rsid w:val="00095086"/>
    <w:rsid w:val="00095526"/>
    <w:rsid w:val="00095724"/>
    <w:rsid w:val="0009651D"/>
    <w:rsid w:val="00096A28"/>
    <w:rsid w:val="00096CDB"/>
    <w:rsid w:val="000977CE"/>
    <w:rsid w:val="00097E78"/>
    <w:rsid w:val="000A060D"/>
    <w:rsid w:val="000A2124"/>
    <w:rsid w:val="000A28A8"/>
    <w:rsid w:val="000A3CD0"/>
    <w:rsid w:val="000A5CAB"/>
    <w:rsid w:val="000A5EC2"/>
    <w:rsid w:val="000A6D79"/>
    <w:rsid w:val="000A70D9"/>
    <w:rsid w:val="000B0D81"/>
    <w:rsid w:val="000B132C"/>
    <w:rsid w:val="000B1A91"/>
    <w:rsid w:val="000B41A8"/>
    <w:rsid w:val="000B439E"/>
    <w:rsid w:val="000B4852"/>
    <w:rsid w:val="000B5228"/>
    <w:rsid w:val="000B5335"/>
    <w:rsid w:val="000B57BF"/>
    <w:rsid w:val="000B5E1D"/>
    <w:rsid w:val="000B61D2"/>
    <w:rsid w:val="000B6A4F"/>
    <w:rsid w:val="000B6AB7"/>
    <w:rsid w:val="000C1CAE"/>
    <w:rsid w:val="000C1DBC"/>
    <w:rsid w:val="000C1FA8"/>
    <w:rsid w:val="000C2797"/>
    <w:rsid w:val="000C30B7"/>
    <w:rsid w:val="000C33E8"/>
    <w:rsid w:val="000C3792"/>
    <w:rsid w:val="000C4BC3"/>
    <w:rsid w:val="000C6038"/>
    <w:rsid w:val="000C6316"/>
    <w:rsid w:val="000C640F"/>
    <w:rsid w:val="000C727E"/>
    <w:rsid w:val="000C7A93"/>
    <w:rsid w:val="000C7BDC"/>
    <w:rsid w:val="000D3839"/>
    <w:rsid w:val="000D39AC"/>
    <w:rsid w:val="000D456C"/>
    <w:rsid w:val="000D57BB"/>
    <w:rsid w:val="000D61C7"/>
    <w:rsid w:val="000E087C"/>
    <w:rsid w:val="000E0B78"/>
    <w:rsid w:val="000E0D9C"/>
    <w:rsid w:val="000E15C5"/>
    <w:rsid w:val="000E26FC"/>
    <w:rsid w:val="000E2A98"/>
    <w:rsid w:val="000E2C88"/>
    <w:rsid w:val="000E319C"/>
    <w:rsid w:val="000E37FA"/>
    <w:rsid w:val="000E3AE2"/>
    <w:rsid w:val="000E42C9"/>
    <w:rsid w:val="000E4E9D"/>
    <w:rsid w:val="000E528C"/>
    <w:rsid w:val="000E602A"/>
    <w:rsid w:val="000E6814"/>
    <w:rsid w:val="000F0BE5"/>
    <w:rsid w:val="000F1020"/>
    <w:rsid w:val="000F17B6"/>
    <w:rsid w:val="000F1BB4"/>
    <w:rsid w:val="000F1FB3"/>
    <w:rsid w:val="000F2C4B"/>
    <w:rsid w:val="000F30B4"/>
    <w:rsid w:val="000F4155"/>
    <w:rsid w:val="000F498C"/>
    <w:rsid w:val="000F4B2F"/>
    <w:rsid w:val="000F5313"/>
    <w:rsid w:val="000F5BFC"/>
    <w:rsid w:val="000F7E65"/>
    <w:rsid w:val="00100F76"/>
    <w:rsid w:val="00101478"/>
    <w:rsid w:val="001029B3"/>
    <w:rsid w:val="00103D3F"/>
    <w:rsid w:val="00103E89"/>
    <w:rsid w:val="0010646B"/>
    <w:rsid w:val="00107413"/>
    <w:rsid w:val="00110399"/>
    <w:rsid w:val="00111409"/>
    <w:rsid w:val="00112105"/>
    <w:rsid w:val="00112495"/>
    <w:rsid w:val="0011294C"/>
    <w:rsid w:val="00112DC7"/>
    <w:rsid w:val="001135A1"/>
    <w:rsid w:val="001138CD"/>
    <w:rsid w:val="00114C77"/>
    <w:rsid w:val="001150B6"/>
    <w:rsid w:val="00115302"/>
    <w:rsid w:val="00115458"/>
    <w:rsid w:val="001154E6"/>
    <w:rsid w:val="0011670C"/>
    <w:rsid w:val="00116AF5"/>
    <w:rsid w:val="001179FE"/>
    <w:rsid w:val="0012023F"/>
    <w:rsid w:val="00120B2C"/>
    <w:rsid w:val="00120EB1"/>
    <w:rsid w:val="0012107A"/>
    <w:rsid w:val="00123B15"/>
    <w:rsid w:val="00123D96"/>
    <w:rsid w:val="0012424F"/>
    <w:rsid w:val="00125856"/>
    <w:rsid w:val="0012679B"/>
    <w:rsid w:val="001267E2"/>
    <w:rsid w:val="0012728C"/>
    <w:rsid w:val="00127651"/>
    <w:rsid w:val="001306C4"/>
    <w:rsid w:val="00130779"/>
    <w:rsid w:val="00132F99"/>
    <w:rsid w:val="0013390E"/>
    <w:rsid w:val="00134927"/>
    <w:rsid w:val="00134FAF"/>
    <w:rsid w:val="00134FCF"/>
    <w:rsid w:val="0013572F"/>
    <w:rsid w:val="001359F3"/>
    <w:rsid w:val="00140ECA"/>
    <w:rsid w:val="00141342"/>
    <w:rsid w:val="00141FC3"/>
    <w:rsid w:val="0014202A"/>
    <w:rsid w:val="001420A7"/>
    <w:rsid w:val="00142CAB"/>
    <w:rsid w:val="00143F87"/>
    <w:rsid w:val="001444B4"/>
    <w:rsid w:val="001459B6"/>
    <w:rsid w:val="00150869"/>
    <w:rsid w:val="00150CB4"/>
    <w:rsid w:val="0015238B"/>
    <w:rsid w:val="00157C6F"/>
    <w:rsid w:val="00160109"/>
    <w:rsid w:val="0016128C"/>
    <w:rsid w:val="001612D5"/>
    <w:rsid w:val="001615B7"/>
    <w:rsid w:val="00161768"/>
    <w:rsid w:val="00162B2B"/>
    <w:rsid w:val="00162CEE"/>
    <w:rsid w:val="0016335B"/>
    <w:rsid w:val="0016335C"/>
    <w:rsid w:val="00163FB4"/>
    <w:rsid w:val="00166B65"/>
    <w:rsid w:val="001701A3"/>
    <w:rsid w:val="00170B59"/>
    <w:rsid w:val="00171786"/>
    <w:rsid w:val="00171877"/>
    <w:rsid w:val="00171C09"/>
    <w:rsid w:val="00171CAE"/>
    <w:rsid w:val="00172FC4"/>
    <w:rsid w:val="001733D9"/>
    <w:rsid w:val="00174E53"/>
    <w:rsid w:val="00174F00"/>
    <w:rsid w:val="001762C7"/>
    <w:rsid w:val="001763B0"/>
    <w:rsid w:val="00176BCB"/>
    <w:rsid w:val="00176E6D"/>
    <w:rsid w:val="0017737A"/>
    <w:rsid w:val="00177FDB"/>
    <w:rsid w:val="0018097C"/>
    <w:rsid w:val="00180C1C"/>
    <w:rsid w:val="0018224A"/>
    <w:rsid w:val="00182972"/>
    <w:rsid w:val="00183288"/>
    <w:rsid w:val="0018374B"/>
    <w:rsid w:val="001848E9"/>
    <w:rsid w:val="00185244"/>
    <w:rsid w:val="00185C9D"/>
    <w:rsid w:val="001868FB"/>
    <w:rsid w:val="001872D7"/>
    <w:rsid w:val="00187BDA"/>
    <w:rsid w:val="001911C6"/>
    <w:rsid w:val="00191DE8"/>
    <w:rsid w:val="00192694"/>
    <w:rsid w:val="0019274E"/>
    <w:rsid w:val="00192AB6"/>
    <w:rsid w:val="00192BDE"/>
    <w:rsid w:val="00193715"/>
    <w:rsid w:val="00193A8D"/>
    <w:rsid w:val="00194C30"/>
    <w:rsid w:val="001952D5"/>
    <w:rsid w:val="001971A1"/>
    <w:rsid w:val="00197AAD"/>
    <w:rsid w:val="00197AF8"/>
    <w:rsid w:val="001A00F5"/>
    <w:rsid w:val="001A071A"/>
    <w:rsid w:val="001A083C"/>
    <w:rsid w:val="001A22A8"/>
    <w:rsid w:val="001A4923"/>
    <w:rsid w:val="001A493C"/>
    <w:rsid w:val="001A4DBA"/>
    <w:rsid w:val="001A5A9E"/>
    <w:rsid w:val="001A639A"/>
    <w:rsid w:val="001A681B"/>
    <w:rsid w:val="001A6B5B"/>
    <w:rsid w:val="001A76A4"/>
    <w:rsid w:val="001A7995"/>
    <w:rsid w:val="001A7EA2"/>
    <w:rsid w:val="001B03BC"/>
    <w:rsid w:val="001B2106"/>
    <w:rsid w:val="001B2574"/>
    <w:rsid w:val="001B2D3E"/>
    <w:rsid w:val="001B3093"/>
    <w:rsid w:val="001B4F3C"/>
    <w:rsid w:val="001B518E"/>
    <w:rsid w:val="001B54EE"/>
    <w:rsid w:val="001B623C"/>
    <w:rsid w:val="001C075C"/>
    <w:rsid w:val="001C11FC"/>
    <w:rsid w:val="001C146E"/>
    <w:rsid w:val="001C1F97"/>
    <w:rsid w:val="001C28BD"/>
    <w:rsid w:val="001C31EB"/>
    <w:rsid w:val="001C3402"/>
    <w:rsid w:val="001C34EA"/>
    <w:rsid w:val="001C6386"/>
    <w:rsid w:val="001C65A5"/>
    <w:rsid w:val="001C78FB"/>
    <w:rsid w:val="001C7C60"/>
    <w:rsid w:val="001D002F"/>
    <w:rsid w:val="001D01F3"/>
    <w:rsid w:val="001D0764"/>
    <w:rsid w:val="001D0826"/>
    <w:rsid w:val="001D09A3"/>
    <w:rsid w:val="001D1039"/>
    <w:rsid w:val="001D184D"/>
    <w:rsid w:val="001D2523"/>
    <w:rsid w:val="001D4104"/>
    <w:rsid w:val="001D479C"/>
    <w:rsid w:val="001D5A97"/>
    <w:rsid w:val="001D5C93"/>
    <w:rsid w:val="001D5CDE"/>
    <w:rsid w:val="001D5E1C"/>
    <w:rsid w:val="001D6E6B"/>
    <w:rsid w:val="001D7630"/>
    <w:rsid w:val="001E075F"/>
    <w:rsid w:val="001E0F09"/>
    <w:rsid w:val="001E1F7A"/>
    <w:rsid w:val="001E21D6"/>
    <w:rsid w:val="001E241F"/>
    <w:rsid w:val="001E26D0"/>
    <w:rsid w:val="001E27D5"/>
    <w:rsid w:val="001E32F4"/>
    <w:rsid w:val="001E5024"/>
    <w:rsid w:val="001E5DC3"/>
    <w:rsid w:val="001E6AFF"/>
    <w:rsid w:val="001E7DA1"/>
    <w:rsid w:val="001E7F93"/>
    <w:rsid w:val="001F0896"/>
    <w:rsid w:val="001F1BEB"/>
    <w:rsid w:val="001F25EF"/>
    <w:rsid w:val="001F26AE"/>
    <w:rsid w:val="001F32F6"/>
    <w:rsid w:val="001F3A08"/>
    <w:rsid w:val="001F3D0D"/>
    <w:rsid w:val="001F4CD6"/>
    <w:rsid w:val="001F511E"/>
    <w:rsid w:val="001F5FB5"/>
    <w:rsid w:val="001F6811"/>
    <w:rsid w:val="001F7B96"/>
    <w:rsid w:val="001F7EE4"/>
    <w:rsid w:val="0020004A"/>
    <w:rsid w:val="00201691"/>
    <w:rsid w:val="00201E20"/>
    <w:rsid w:val="00202872"/>
    <w:rsid w:val="00203A46"/>
    <w:rsid w:val="00203AD9"/>
    <w:rsid w:val="002043F2"/>
    <w:rsid w:val="00204625"/>
    <w:rsid w:val="002047C2"/>
    <w:rsid w:val="002048A0"/>
    <w:rsid w:val="00205614"/>
    <w:rsid w:val="0020602D"/>
    <w:rsid w:val="00206429"/>
    <w:rsid w:val="002067D5"/>
    <w:rsid w:val="00206C30"/>
    <w:rsid w:val="00206F98"/>
    <w:rsid w:val="002108A9"/>
    <w:rsid w:val="00210C26"/>
    <w:rsid w:val="002117E1"/>
    <w:rsid w:val="0021304E"/>
    <w:rsid w:val="002139B5"/>
    <w:rsid w:val="00213F41"/>
    <w:rsid w:val="00213F72"/>
    <w:rsid w:val="002141E4"/>
    <w:rsid w:val="002144C4"/>
    <w:rsid w:val="00216C88"/>
    <w:rsid w:val="002171CD"/>
    <w:rsid w:val="00217CA7"/>
    <w:rsid w:val="0022009B"/>
    <w:rsid w:val="002209D5"/>
    <w:rsid w:val="002218E4"/>
    <w:rsid w:val="00222D56"/>
    <w:rsid w:val="00223596"/>
    <w:rsid w:val="00223971"/>
    <w:rsid w:val="00223A13"/>
    <w:rsid w:val="00225928"/>
    <w:rsid w:val="00226102"/>
    <w:rsid w:val="002317A8"/>
    <w:rsid w:val="00232684"/>
    <w:rsid w:val="00233FFE"/>
    <w:rsid w:val="00235167"/>
    <w:rsid w:val="0023521B"/>
    <w:rsid w:val="00235256"/>
    <w:rsid w:val="002356C4"/>
    <w:rsid w:val="00235B23"/>
    <w:rsid w:val="0023659A"/>
    <w:rsid w:val="00236678"/>
    <w:rsid w:val="0023695C"/>
    <w:rsid w:val="00237001"/>
    <w:rsid w:val="0023794E"/>
    <w:rsid w:val="00240D30"/>
    <w:rsid w:val="0024169B"/>
    <w:rsid w:val="00241A01"/>
    <w:rsid w:val="00241BF2"/>
    <w:rsid w:val="00241D93"/>
    <w:rsid w:val="00243379"/>
    <w:rsid w:val="00243638"/>
    <w:rsid w:val="002439A4"/>
    <w:rsid w:val="00246755"/>
    <w:rsid w:val="00246A5C"/>
    <w:rsid w:val="00246B88"/>
    <w:rsid w:val="0024752C"/>
    <w:rsid w:val="00250497"/>
    <w:rsid w:val="00253807"/>
    <w:rsid w:val="0025399B"/>
    <w:rsid w:val="002543AA"/>
    <w:rsid w:val="002558B9"/>
    <w:rsid w:val="00257F03"/>
    <w:rsid w:val="00261522"/>
    <w:rsid w:val="0026161B"/>
    <w:rsid w:val="0026276E"/>
    <w:rsid w:val="00263571"/>
    <w:rsid w:val="00264597"/>
    <w:rsid w:val="00264668"/>
    <w:rsid w:val="00264870"/>
    <w:rsid w:val="0026503A"/>
    <w:rsid w:val="00265810"/>
    <w:rsid w:val="002666C2"/>
    <w:rsid w:val="0026681C"/>
    <w:rsid w:val="00267D80"/>
    <w:rsid w:val="00271C8F"/>
    <w:rsid w:val="002735A5"/>
    <w:rsid w:val="00273860"/>
    <w:rsid w:val="00273BF0"/>
    <w:rsid w:val="002743BE"/>
    <w:rsid w:val="00274A5A"/>
    <w:rsid w:val="00276070"/>
    <w:rsid w:val="00277A6C"/>
    <w:rsid w:val="00277C02"/>
    <w:rsid w:val="00280B80"/>
    <w:rsid w:val="00281240"/>
    <w:rsid w:val="002825D8"/>
    <w:rsid w:val="00282D5E"/>
    <w:rsid w:val="00286677"/>
    <w:rsid w:val="00286A1A"/>
    <w:rsid w:val="00287A7A"/>
    <w:rsid w:val="00291DFA"/>
    <w:rsid w:val="00293B3D"/>
    <w:rsid w:val="00294586"/>
    <w:rsid w:val="0029618D"/>
    <w:rsid w:val="00296C5C"/>
    <w:rsid w:val="0029741F"/>
    <w:rsid w:val="00297D2E"/>
    <w:rsid w:val="002A00F8"/>
    <w:rsid w:val="002A059D"/>
    <w:rsid w:val="002A12C4"/>
    <w:rsid w:val="002A1A48"/>
    <w:rsid w:val="002A2499"/>
    <w:rsid w:val="002A3137"/>
    <w:rsid w:val="002A513B"/>
    <w:rsid w:val="002A6B74"/>
    <w:rsid w:val="002A7B18"/>
    <w:rsid w:val="002A7C1E"/>
    <w:rsid w:val="002B010B"/>
    <w:rsid w:val="002B0D60"/>
    <w:rsid w:val="002B3471"/>
    <w:rsid w:val="002B3773"/>
    <w:rsid w:val="002B3972"/>
    <w:rsid w:val="002B3995"/>
    <w:rsid w:val="002B3F3A"/>
    <w:rsid w:val="002B4260"/>
    <w:rsid w:val="002B4A2E"/>
    <w:rsid w:val="002B61A2"/>
    <w:rsid w:val="002B7460"/>
    <w:rsid w:val="002B78B6"/>
    <w:rsid w:val="002B7F12"/>
    <w:rsid w:val="002C0114"/>
    <w:rsid w:val="002C0C53"/>
    <w:rsid w:val="002C0F7F"/>
    <w:rsid w:val="002C25C8"/>
    <w:rsid w:val="002C417A"/>
    <w:rsid w:val="002C417B"/>
    <w:rsid w:val="002C4857"/>
    <w:rsid w:val="002C5946"/>
    <w:rsid w:val="002C77DD"/>
    <w:rsid w:val="002C77E2"/>
    <w:rsid w:val="002C7941"/>
    <w:rsid w:val="002C7A00"/>
    <w:rsid w:val="002C7CE7"/>
    <w:rsid w:val="002C7F5A"/>
    <w:rsid w:val="002D1D34"/>
    <w:rsid w:val="002D1E6E"/>
    <w:rsid w:val="002D1FDC"/>
    <w:rsid w:val="002D2028"/>
    <w:rsid w:val="002D2EAA"/>
    <w:rsid w:val="002D3C0E"/>
    <w:rsid w:val="002D3E11"/>
    <w:rsid w:val="002D42AD"/>
    <w:rsid w:val="002D48E6"/>
    <w:rsid w:val="002D5500"/>
    <w:rsid w:val="002D5975"/>
    <w:rsid w:val="002D69AA"/>
    <w:rsid w:val="002D6B9F"/>
    <w:rsid w:val="002D70FF"/>
    <w:rsid w:val="002D72AF"/>
    <w:rsid w:val="002E0F5C"/>
    <w:rsid w:val="002E1525"/>
    <w:rsid w:val="002E21EC"/>
    <w:rsid w:val="002E254F"/>
    <w:rsid w:val="002E28DB"/>
    <w:rsid w:val="002E2D45"/>
    <w:rsid w:val="002E3C40"/>
    <w:rsid w:val="002E5097"/>
    <w:rsid w:val="002E57CD"/>
    <w:rsid w:val="002E5949"/>
    <w:rsid w:val="002E68DF"/>
    <w:rsid w:val="002E69B5"/>
    <w:rsid w:val="002E69E5"/>
    <w:rsid w:val="002E6F00"/>
    <w:rsid w:val="002E74BF"/>
    <w:rsid w:val="002E7B2F"/>
    <w:rsid w:val="002F12F2"/>
    <w:rsid w:val="002F200F"/>
    <w:rsid w:val="002F34C0"/>
    <w:rsid w:val="002F4AE9"/>
    <w:rsid w:val="002F51DD"/>
    <w:rsid w:val="002F625F"/>
    <w:rsid w:val="002F6AF8"/>
    <w:rsid w:val="002F6C3F"/>
    <w:rsid w:val="002F7D5D"/>
    <w:rsid w:val="002F7E11"/>
    <w:rsid w:val="00301659"/>
    <w:rsid w:val="00301AB6"/>
    <w:rsid w:val="00301D6C"/>
    <w:rsid w:val="00301E44"/>
    <w:rsid w:val="00302FAC"/>
    <w:rsid w:val="0030385A"/>
    <w:rsid w:val="003039E5"/>
    <w:rsid w:val="00303BF4"/>
    <w:rsid w:val="00304038"/>
    <w:rsid w:val="00304147"/>
    <w:rsid w:val="003051D1"/>
    <w:rsid w:val="00305D94"/>
    <w:rsid w:val="00305DD3"/>
    <w:rsid w:val="003060DC"/>
    <w:rsid w:val="0030684E"/>
    <w:rsid w:val="00306F07"/>
    <w:rsid w:val="00307755"/>
    <w:rsid w:val="00310895"/>
    <w:rsid w:val="00310AB4"/>
    <w:rsid w:val="00310F93"/>
    <w:rsid w:val="00312E0D"/>
    <w:rsid w:val="00314DB1"/>
    <w:rsid w:val="00315052"/>
    <w:rsid w:val="00315C75"/>
    <w:rsid w:val="003161E8"/>
    <w:rsid w:val="003164D0"/>
    <w:rsid w:val="00316F17"/>
    <w:rsid w:val="0031771F"/>
    <w:rsid w:val="00317FF4"/>
    <w:rsid w:val="003221AE"/>
    <w:rsid w:val="0032350A"/>
    <w:rsid w:val="00325FDB"/>
    <w:rsid w:val="00326239"/>
    <w:rsid w:val="00326BCF"/>
    <w:rsid w:val="0032791A"/>
    <w:rsid w:val="00330108"/>
    <w:rsid w:val="0033158D"/>
    <w:rsid w:val="00331D8E"/>
    <w:rsid w:val="00332AD2"/>
    <w:rsid w:val="00333B58"/>
    <w:rsid w:val="0033510E"/>
    <w:rsid w:val="003352A2"/>
    <w:rsid w:val="003354EC"/>
    <w:rsid w:val="0033635C"/>
    <w:rsid w:val="003364DC"/>
    <w:rsid w:val="00336522"/>
    <w:rsid w:val="003412FC"/>
    <w:rsid w:val="00343E32"/>
    <w:rsid w:val="0034408E"/>
    <w:rsid w:val="003442EF"/>
    <w:rsid w:val="003446D9"/>
    <w:rsid w:val="00344C7D"/>
    <w:rsid w:val="003456ED"/>
    <w:rsid w:val="00345DDF"/>
    <w:rsid w:val="0034721E"/>
    <w:rsid w:val="00347B3F"/>
    <w:rsid w:val="003513AA"/>
    <w:rsid w:val="00351995"/>
    <w:rsid w:val="0035244A"/>
    <w:rsid w:val="00352E9B"/>
    <w:rsid w:val="00353C16"/>
    <w:rsid w:val="003544A2"/>
    <w:rsid w:val="00354B6E"/>
    <w:rsid w:val="00354CDC"/>
    <w:rsid w:val="00354EF7"/>
    <w:rsid w:val="00355D5D"/>
    <w:rsid w:val="00356B43"/>
    <w:rsid w:val="003572B5"/>
    <w:rsid w:val="00360A4E"/>
    <w:rsid w:val="00360FA8"/>
    <w:rsid w:val="00361360"/>
    <w:rsid w:val="0036291A"/>
    <w:rsid w:val="00363873"/>
    <w:rsid w:val="00364D8C"/>
    <w:rsid w:val="00364F6E"/>
    <w:rsid w:val="0036577D"/>
    <w:rsid w:val="00365B81"/>
    <w:rsid w:val="00366E9C"/>
    <w:rsid w:val="00370632"/>
    <w:rsid w:val="0037088F"/>
    <w:rsid w:val="00370E39"/>
    <w:rsid w:val="00371A3C"/>
    <w:rsid w:val="00372FF1"/>
    <w:rsid w:val="00373AC8"/>
    <w:rsid w:val="003748FC"/>
    <w:rsid w:val="00374C9A"/>
    <w:rsid w:val="00376418"/>
    <w:rsid w:val="00376FF8"/>
    <w:rsid w:val="003775FA"/>
    <w:rsid w:val="00377658"/>
    <w:rsid w:val="00377A5F"/>
    <w:rsid w:val="00380B8F"/>
    <w:rsid w:val="0038126F"/>
    <w:rsid w:val="0038193B"/>
    <w:rsid w:val="003819F4"/>
    <w:rsid w:val="00381EBC"/>
    <w:rsid w:val="00383ED0"/>
    <w:rsid w:val="0038415A"/>
    <w:rsid w:val="0038493C"/>
    <w:rsid w:val="00386D62"/>
    <w:rsid w:val="00387CBC"/>
    <w:rsid w:val="0039229D"/>
    <w:rsid w:val="00392852"/>
    <w:rsid w:val="00392EFB"/>
    <w:rsid w:val="003931A0"/>
    <w:rsid w:val="003939AD"/>
    <w:rsid w:val="0039400E"/>
    <w:rsid w:val="00394A34"/>
    <w:rsid w:val="0039504B"/>
    <w:rsid w:val="00395F3D"/>
    <w:rsid w:val="003962D8"/>
    <w:rsid w:val="00397771"/>
    <w:rsid w:val="00397DB3"/>
    <w:rsid w:val="00397E40"/>
    <w:rsid w:val="003A0BC0"/>
    <w:rsid w:val="003A0DDC"/>
    <w:rsid w:val="003A11D8"/>
    <w:rsid w:val="003A15E3"/>
    <w:rsid w:val="003A1B0E"/>
    <w:rsid w:val="003A1FDC"/>
    <w:rsid w:val="003A2346"/>
    <w:rsid w:val="003A2787"/>
    <w:rsid w:val="003A2833"/>
    <w:rsid w:val="003A31C5"/>
    <w:rsid w:val="003A5531"/>
    <w:rsid w:val="003B086E"/>
    <w:rsid w:val="003B0B8C"/>
    <w:rsid w:val="003B1535"/>
    <w:rsid w:val="003B2588"/>
    <w:rsid w:val="003B2ADD"/>
    <w:rsid w:val="003B2C70"/>
    <w:rsid w:val="003B3975"/>
    <w:rsid w:val="003B3B80"/>
    <w:rsid w:val="003B5A74"/>
    <w:rsid w:val="003B5AAB"/>
    <w:rsid w:val="003B7F85"/>
    <w:rsid w:val="003C1B78"/>
    <w:rsid w:val="003C2CA3"/>
    <w:rsid w:val="003C2F71"/>
    <w:rsid w:val="003C2FEC"/>
    <w:rsid w:val="003C3719"/>
    <w:rsid w:val="003C3A22"/>
    <w:rsid w:val="003C3EF6"/>
    <w:rsid w:val="003C41C0"/>
    <w:rsid w:val="003C4C2F"/>
    <w:rsid w:val="003C53D1"/>
    <w:rsid w:val="003C5977"/>
    <w:rsid w:val="003C6119"/>
    <w:rsid w:val="003C68C5"/>
    <w:rsid w:val="003C7822"/>
    <w:rsid w:val="003D0159"/>
    <w:rsid w:val="003D0907"/>
    <w:rsid w:val="003D0B30"/>
    <w:rsid w:val="003D3E0A"/>
    <w:rsid w:val="003D581E"/>
    <w:rsid w:val="003D68C8"/>
    <w:rsid w:val="003D733D"/>
    <w:rsid w:val="003E0B81"/>
    <w:rsid w:val="003E1FB3"/>
    <w:rsid w:val="003E3557"/>
    <w:rsid w:val="003E36BF"/>
    <w:rsid w:val="003E591B"/>
    <w:rsid w:val="003E7032"/>
    <w:rsid w:val="003E7BF7"/>
    <w:rsid w:val="003F0CB1"/>
    <w:rsid w:val="003F10E4"/>
    <w:rsid w:val="003F16C6"/>
    <w:rsid w:val="003F2136"/>
    <w:rsid w:val="003F2213"/>
    <w:rsid w:val="003F26C4"/>
    <w:rsid w:val="003F3329"/>
    <w:rsid w:val="003F66B8"/>
    <w:rsid w:val="003F6E4B"/>
    <w:rsid w:val="003F6EB5"/>
    <w:rsid w:val="003F73BF"/>
    <w:rsid w:val="003F788F"/>
    <w:rsid w:val="00401A83"/>
    <w:rsid w:val="004021F8"/>
    <w:rsid w:val="00403D1F"/>
    <w:rsid w:val="0040494D"/>
    <w:rsid w:val="0040510D"/>
    <w:rsid w:val="00410287"/>
    <w:rsid w:val="00410BF8"/>
    <w:rsid w:val="00411923"/>
    <w:rsid w:val="004119FD"/>
    <w:rsid w:val="004133DD"/>
    <w:rsid w:val="0041438D"/>
    <w:rsid w:val="00414F6A"/>
    <w:rsid w:val="00415C93"/>
    <w:rsid w:val="00416350"/>
    <w:rsid w:val="0041678B"/>
    <w:rsid w:val="00416982"/>
    <w:rsid w:val="00416B56"/>
    <w:rsid w:val="00416E45"/>
    <w:rsid w:val="0042011B"/>
    <w:rsid w:val="0042187C"/>
    <w:rsid w:val="00421964"/>
    <w:rsid w:val="00421A5E"/>
    <w:rsid w:val="004227B9"/>
    <w:rsid w:val="004227E8"/>
    <w:rsid w:val="0042316D"/>
    <w:rsid w:val="004236D2"/>
    <w:rsid w:val="0042397F"/>
    <w:rsid w:val="00423CCF"/>
    <w:rsid w:val="00424000"/>
    <w:rsid w:val="0042443F"/>
    <w:rsid w:val="00425473"/>
    <w:rsid w:val="004255B3"/>
    <w:rsid w:val="00426675"/>
    <w:rsid w:val="00426E6E"/>
    <w:rsid w:val="00427A04"/>
    <w:rsid w:val="00430036"/>
    <w:rsid w:val="00430B3C"/>
    <w:rsid w:val="004320F0"/>
    <w:rsid w:val="004322B9"/>
    <w:rsid w:val="00432ACF"/>
    <w:rsid w:val="00432E7D"/>
    <w:rsid w:val="0043383D"/>
    <w:rsid w:val="004340B9"/>
    <w:rsid w:val="00434D79"/>
    <w:rsid w:val="00435040"/>
    <w:rsid w:val="00435375"/>
    <w:rsid w:val="0043583C"/>
    <w:rsid w:val="004362FE"/>
    <w:rsid w:val="0043653B"/>
    <w:rsid w:val="00436868"/>
    <w:rsid w:val="00437506"/>
    <w:rsid w:val="004379D5"/>
    <w:rsid w:val="00437AFD"/>
    <w:rsid w:val="00437F39"/>
    <w:rsid w:val="0044044C"/>
    <w:rsid w:val="00440554"/>
    <w:rsid w:val="004410AA"/>
    <w:rsid w:val="00442524"/>
    <w:rsid w:val="00444556"/>
    <w:rsid w:val="004450A4"/>
    <w:rsid w:val="00445B19"/>
    <w:rsid w:val="00445DCE"/>
    <w:rsid w:val="0044645D"/>
    <w:rsid w:val="00446ADB"/>
    <w:rsid w:val="00446E64"/>
    <w:rsid w:val="00447A41"/>
    <w:rsid w:val="00450501"/>
    <w:rsid w:val="0045067D"/>
    <w:rsid w:val="0045098D"/>
    <w:rsid w:val="00450EC7"/>
    <w:rsid w:val="00451C80"/>
    <w:rsid w:val="00452247"/>
    <w:rsid w:val="00452DF6"/>
    <w:rsid w:val="00453705"/>
    <w:rsid w:val="00453725"/>
    <w:rsid w:val="00453813"/>
    <w:rsid w:val="00453AB8"/>
    <w:rsid w:val="00454BE8"/>
    <w:rsid w:val="00454FD3"/>
    <w:rsid w:val="0045557E"/>
    <w:rsid w:val="00455C64"/>
    <w:rsid w:val="0045635E"/>
    <w:rsid w:val="00456C66"/>
    <w:rsid w:val="004572A1"/>
    <w:rsid w:val="00460E78"/>
    <w:rsid w:val="004613ED"/>
    <w:rsid w:val="00461E88"/>
    <w:rsid w:val="00462547"/>
    <w:rsid w:val="0046282F"/>
    <w:rsid w:val="00463E7C"/>
    <w:rsid w:val="00463F25"/>
    <w:rsid w:val="00465588"/>
    <w:rsid w:val="00465A04"/>
    <w:rsid w:val="00465CF9"/>
    <w:rsid w:val="0046733E"/>
    <w:rsid w:val="00467408"/>
    <w:rsid w:val="004676B2"/>
    <w:rsid w:val="004722ED"/>
    <w:rsid w:val="004730B0"/>
    <w:rsid w:val="004731F0"/>
    <w:rsid w:val="00473B6D"/>
    <w:rsid w:val="004746F5"/>
    <w:rsid w:val="00475AF7"/>
    <w:rsid w:val="00476072"/>
    <w:rsid w:val="00476672"/>
    <w:rsid w:val="004767F6"/>
    <w:rsid w:val="0047723D"/>
    <w:rsid w:val="0047781B"/>
    <w:rsid w:val="004815DE"/>
    <w:rsid w:val="004828CA"/>
    <w:rsid w:val="0048298C"/>
    <w:rsid w:val="004837CE"/>
    <w:rsid w:val="00483889"/>
    <w:rsid w:val="00484470"/>
    <w:rsid w:val="004845A1"/>
    <w:rsid w:val="00484DA1"/>
    <w:rsid w:val="00485C33"/>
    <w:rsid w:val="004861CF"/>
    <w:rsid w:val="00491000"/>
    <w:rsid w:val="00491442"/>
    <w:rsid w:val="0049144A"/>
    <w:rsid w:val="00491DC5"/>
    <w:rsid w:val="00492DCC"/>
    <w:rsid w:val="00492ECC"/>
    <w:rsid w:val="00493919"/>
    <w:rsid w:val="00493B04"/>
    <w:rsid w:val="00494DD8"/>
    <w:rsid w:val="00495287"/>
    <w:rsid w:val="00495775"/>
    <w:rsid w:val="00496030"/>
    <w:rsid w:val="00496643"/>
    <w:rsid w:val="00496CDA"/>
    <w:rsid w:val="00496EC4"/>
    <w:rsid w:val="004A0FCF"/>
    <w:rsid w:val="004A1CE0"/>
    <w:rsid w:val="004A32DB"/>
    <w:rsid w:val="004A5E57"/>
    <w:rsid w:val="004A6235"/>
    <w:rsid w:val="004A7815"/>
    <w:rsid w:val="004A7F7B"/>
    <w:rsid w:val="004B2710"/>
    <w:rsid w:val="004B275D"/>
    <w:rsid w:val="004B4839"/>
    <w:rsid w:val="004B5512"/>
    <w:rsid w:val="004B5798"/>
    <w:rsid w:val="004B6301"/>
    <w:rsid w:val="004B65A9"/>
    <w:rsid w:val="004B65F6"/>
    <w:rsid w:val="004B7A2A"/>
    <w:rsid w:val="004C25D5"/>
    <w:rsid w:val="004C3168"/>
    <w:rsid w:val="004C3ABA"/>
    <w:rsid w:val="004C4386"/>
    <w:rsid w:val="004C4454"/>
    <w:rsid w:val="004C5E89"/>
    <w:rsid w:val="004C6108"/>
    <w:rsid w:val="004C7045"/>
    <w:rsid w:val="004C71F2"/>
    <w:rsid w:val="004C75F0"/>
    <w:rsid w:val="004C7925"/>
    <w:rsid w:val="004C7BC2"/>
    <w:rsid w:val="004C7FB6"/>
    <w:rsid w:val="004D0C60"/>
    <w:rsid w:val="004D0F7F"/>
    <w:rsid w:val="004D1293"/>
    <w:rsid w:val="004D2009"/>
    <w:rsid w:val="004D213C"/>
    <w:rsid w:val="004D2A82"/>
    <w:rsid w:val="004D3212"/>
    <w:rsid w:val="004D351C"/>
    <w:rsid w:val="004D37D3"/>
    <w:rsid w:val="004D3BF2"/>
    <w:rsid w:val="004D3DD0"/>
    <w:rsid w:val="004D4B07"/>
    <w:rsid w:val="004D4E05"/>
    <w:rsid w:val="004D515D"/>
    <w:rsid w:val="004D5E86"/>
    <w:rsid w:val="004E036F"/>
    <w:rsid w:val="004E1B25"/>
    <w:rsid w:val="004E34FB"/>
    <w:rsid w:val="004E3E19"/>
    <w:rsid w:val="004E41AA"/>
    <w:rsid w:val="004E4E5C"/>
    <w:rsid w:val="004E722D"/>
    <w:rsid w:val="004E7A7C"/>
    <w:rsid w:val="004F0828"/>
    <w:rsid w:val="004F0A1B"/>
    <w:rsid w:val="004F0D64"/>
    <w:rsid w:val="004F1D92"/>
    <w:rsid w:val="004F1F07"/>
    <w:rsid w:val="004F2F78"/>
    <w:rsid w:val="004F3BC2"/>
    <w:rsid w:val="004F3D2A"/>
    <w:rsid w:val="004F50E4"/>
    <w:rsid w:val="004F5AE7"/>
    <w:rsid w:val="004F6918"/>
    <w:rsid w:val="004F6AB7"/>
    <w:rsid w:val="004F7191"/>
    <w:rsid w:val="004F753F"/>
    <w:rsid w:val="004F777C"/>
    <w:rsid w:val="004F7F71"/>
    <w:rsid w:val="005005DE"/>
    <w:rsid w:val="0050126B"/>
    <w:rsid w:val="00501514"/>
    <w:rsid w:val="005023E9"/>
    <w:rsid w:val="005024F5"/>
    <w:rsid w:val="0050415A"/>
    <w:rsid w:val="005041E6"/>
    <w:rsid w:val="0050421F"/>
    <w:rsid w:val="00504B4D"/>
    <w:rsid w:val="005053E9"/>
    <w:rsid w:val="00505B27"/>
    <w:rsid w:val="00507A02"/>
    <w:rsid w:val="00507DAD"/>
    <w:rsid w:val="00510589"/>
    <w:rsid w:val="00510665"/>
    <w:rsid w:val="005106BA"/>
    <w:rsid w:val="00510C5A"/>
    <w:rsid w:val="00510D2C"/>
    <w:rsid w:val="00511379"/>
    <w:rsid w:val="0051142E"/>
    <w:rsid w:val="00512113"/>
    <w:rsid w:val="00512155"/>
    <w:rsid w:val="00512EBE"/>
    <w:rsid w:val="00514A2B"/>
    <w:rsid w:val="00514F3D"/>
    <w:rsid w:val="00515C82"/>
    <w:rsid w:val="00516C3B"/>
    <w:rsid w:val="00517158"/>
    <w:rsid w:val="0051781F"/>
    <w:rsid w:val="0052108B"/>
    <w:rsid w:val="0052138A"/>
    <w:rsid w:val="005220CA"/>
    <w:rsid w:val="005228F7"/>
    <w:rsid w:val="00522A51"/>
    <w:rsid w:val="00523337"/>
    <w:rsid w:val="0052352F"/>
    <w:rsid w:val="00523C63"/>
    <w:rsid w:val="005241D9"/>
    <w:rsid w:val="00524495"/>
    <w:rsid w:val="005245BF"/>
    <w:rsid w:val="005252A0"/>
    <w:rsid w:val="0052533A"/>
    <w:rsid w:val="00526172"/>
    <w:rsid w:val="005262E1"/>
    <w:rsid w:val="00527065"/>
    <w:rsid w:val="005321A6"/>
    <w:rsid w:val="00533083"/>
    <w:rsid w:val="005335F2"/>
    <w:rsid w:val="00533B8C"/>
    <w:rsid w:val="00533F63"/>
    <w:rsid w:val="00535E75"/>
    <w:rsid w:val="005362BE"/>
    <w:rsid w:val="00536C9C"/>
    <w:rsid w:val="00537060"/>
    <w:rsid w:val="00537B4A"/>
    <w:rsid w:val="00537B77"/>
    <w:rsid w:val="00537CF8"/>
    <w:rsid w:val="00537E1E"/>
    <w:rsid w:val="00540551"/>
    <w:rsid w:val="00540661"/>
    <w:rsid w:val="00540861"/>
    <w:rsid w:val="00540A7A"/>
    <w:rsid w:val="005411D4"/>
    <w:rsid w:val="00541D3E"/>
    <w:rsid w:val="00542685"/>
    <w:rsid w:val="00542954"/>
    <w:rsid w:val="00543741"/>
    <w:rsid w:val="00543ABC"/>
    <w:rsid w:val="00543E78"/>
    <w:rsid w:val="0054538A"/>
    <w:rsid w:val="00545D6D"/>
    <w:rsid w:val="00546AFA"/>
    <w:rsid w:val="00546BCF"/>
    <w:rsid w:val="005475E1"/>
    <w:rsid w:val="00547675"/>
    <w:rsid w:val="005477A1"/>
    <w:rsid w:val="005505CF"/>
    <w:rsid w:val="005506E0"/>
    <w:rsid w:val="00550F17"/>
    <w:rsid w:val="005523DD"/>
    <w:rsid w:val="00552C20"/>
    <w:rsid w:val="0055381E"/>
    <w:rsid w:val="0055413C"/>
    <w:rsid w:val="005543DD"/>
    <w:rsid w:val="00556E8F"/>
    <w:rsid w:val="00560144"/>
    <w:rsid w:val="0056067C"/>
    <w:rsid w:val="00561E54"/>
    <w:rsid w:val="005621D0"/>
    <w:rsid w:val="00563A3D"/>
    <w:rsid w:val="00563EE8"/>
    <w:rsid w:val="00564005"/>
    <w:rsid w:val="00564373"/>
    <w:rsid w:val="00564A81"/>
    <w:rsid w:val="00564F7B"/>
    <w:rsid w:val="005650CB"/>
    <w:rsid w:val="005674BF"/>
    <w:rsid w:val="00567F7E"/>
    <w:rsid w:val="005717E4"/>
    <w:rsid w:val="00571AFA"/>
    <w:rsid w:val="0057235C"/>
    <w:rsid w:val="00573848"/>
    <w:rsid w:val="00573A62"/>
    <w:rsid w:val="005746C1"/>
    <w:rsid w:val="00574A15"/>
    <w:rsid w:val="00574AC5"/>
    <w:rsid w:val="00575DD1"/>
    <w:rsid w:val="00576ADE"/>
    <w:rsid w:val="00576D2C"/>
    <w:rsid w:val="00577846"/>
    <w:rsid w:val="005779D1"/>
    <w:rsid w:val="00577A9E"/>
    <w:rsid w:val="0058045C"/>
    <w:rsid w:val="00580808"/>
    <w:rsid w:val="00581A2C"/>
    <w:rsid w:val="005825CB"/>
    <w:rsid w:val="0058269C"/>
    <w:rsid w:val="00584083"/>
    <w:rsid w:val="00584A52"/>
    <w:rsid w:val="005859A1"/>
    <w:rsid w:val="00585D05"/>
    <w:rsid w:val="00586A02"/>
    <w:rsid w:val="00586BBC"/>
    <w:rsid w:val="00586BDF"/>
    <w:rsid w:val="0059088B"/>
    <w:rsid w:val="00592F6B"/>
    <w:rsid w:val="00593962"/>
    <w:rsid w:val="005947DF"/>
    <w:rsid w:val="00594B5B"/>
    <w:rsid w:val="00594D59"/>
    <w:rsid w:val="00595834"/>
    <w:rsid w:val="00595BAF"/>
    <w:rsid w:val="0059712B"/>
    <w:rsid w:val="0059739F"/>
    <w:rsid w:val="005A1835"/>
    <w:rsid w:val="005A19A9"/>
    <w:rsid w:val="005A27B4"/>
    <w:rsid w:val="005A3C24"/>
    <w:rsid w:val="005A6998"/>
    <w:rsid w:val="005A74A4"/>
    <w:rsid w:val="005A74E1"/>
    <w:rsid w:val="005B04EB"/>
    <w:rsid w:val="005B0871"/>
    <w:rsid w:val="005B0B02"/>
    <w:rsid w:val="005B1284"/>
    <w:rsid w:val="005B2046"/>
    <w:rsid w:val="005B2843"/>
    <w:rsid w:val="005B28B3"/>
    <w:rsid w:val="005B3F02"/>
    <w:rsid w:val="005B42E3"/>
    <w:rsid w:val="005B47AE"/>
    <w:rsid w:val="005B4ACF"/>
    <w:rsid w:val="005B6587"/>
    <w:rsid w:val="005C057F"/>
    <w:rsid w:val="005C21F4"/>
    <w:rsid w:val="005C2B4E"/>
    <w:rsid w:val="005C2FD0"/>
    <w:rsid w:val="005C3071"/>
    <w:rsid w:val="005C30FE"/>
    <w:rsid w:val="005C34D1"/>
    <w:rsid w:val="005C3D05"/>
    <w:rsid w:val="005C4615"/>
    <w:rsid w:val="005C4D92"/>
    <w:rsid w:val="005C674F"/>
    <w:rsid w:val="005C78E4"/>
    <w:rsid w:val="005D074F"/>
    <w:rsid w:val="005D1952"/>
    <w:rsid w:val="005D2B0B"/>
    <w:rsid w:val="005D3C79"/>
    <w:rsid w:val="005D47C3"/>
    <w:rsid w:val="005D4905"/>
    <w:rsid w:val="005D4A80"/>
    <w:rsid w:val="005D4B30"/>
    <w:rsid w:val="005D5981"/>
    <w:rsid w:val="005D5AA1"/>
    <w:rsid w:val="005D60EE"/>
    <w:rsid w:val="005D659E"/>
    <w:rsid w:val="005D6621"/>
    <w:rsid w:val="005D6ACF"/>
    <w:rsid w:val="005D753A"/>
    <w:rsid w:val="005D791F"/>
    <w:rsid w:val="005E00C7"/>
    <w:rsid w:val="005E024F"/>
    <w:rsid w:val="005E03B2"/>
    <w:rsid w:val="005E09A9"/>
    <w:rsid w:val="005E1388"/>
    <w:rsid w:val="005E153F"/>
    <w:rsid w:val="005E4101"/>
    <w:rsid w:val="005E4626"/>
    <w:rsid w:val="005E4DD5"/>
    <w:rsid w:val="005E4E36"/>
    <w:rsid w:val="005E5142"/>
    <w:rsid w:val="005E6151"/>
    <w:rsid w:val="005E6262"/>
    <w:rsid w:val="005E6E79"/>
    <w:rsid w:val="005E7140"/>
    <w:rsid w:val="005E7830"/>
    <w:rsid w:val="005F1EB6"/>
    <w:rsid w:val="005F204D"/>
    <w:rsid w:val="005F20C1"/>
    <w:rsid w:val="005F21D7"/>
    <w:rsid w:val="005F2BC4"/>
    <w:rsid w:val="005F336F"/>
    <w:rsid w:val="005F3C24"/>
    <w:rsid w:val="005F4D01"/>
    <w:rsid w:val="005F5013"/>
    <w:rsid w:val="005F5EBA"/>
    <w:rsid w:val="005F6400"/>
    <w:rsid w:val="005F6560"/>
    <w:rsid w:val="005F6862"/>
    <w:rsid w:val="005F69D8"/>
    <w:rsid w:val="005F6AA9"/>
    <w:rsid w:val="0060043C"/>
    <w:rsid w:val="00601700"/>
    <w:rsid w:val="006027D8"/>
    <w:rsid w:val="00602A1B"/>
    <w:rsid w:val="00603194"/>
    <w:rsid w:val="00603600"/>
    <w:rsid w:val="00603CA6"/>
    <w:rsid w:val="0060512D"/>
    <w:rsid w:val="006051E6"/>
    <w:rsid w:val="006061C4"/>
    <w:rsid w:val="00606E4E"/>
    <w:rsid w:val="006102EB"/>
    <w:rsid w:val="006105A6"/>
    <w:rsid w:val="00611026"/>
    <w:rsid w:val="00612594"/>
    <w:rsid w:val="00614404"/>
    <w:rsid w:val="006147C4"/>
    <w:rsid w:val="00615E25"/>
    <w:rsid w:val="00616AF8"/>
    <w:rsid w:val="00616EE8"/>
    <w:rsid w:val="006172B6"/>
    <w:rsid w:val="00620638"/>
    <w:rsid w:val="00620CC1"/>
    <w:rsid w:val="00620CF2"/>
    <w:rsid w:val="00621176"/>
    <w:rsid w:val="00621264"/>
    <w:rsid w:val="00622609"/>
    <w:rsid w:val="00623503"/>
    <w:rsid w:val="00624186"/>
    <w:rsid w:val="0062505E"/>
    <w:rsid w:val="00625A86"/>
    <w:rsid w:val="006261AE"/>
    <w:rsid w:val="00626B07"/>
    <w:rsid w:val="00627D19"/>
    <w:rsid w:val="00630117"/>
    <w:rsid w:val="0063182D"/>
    <w:rsid w:val="00631850"/>
    <w:rsid w:val="00631860"/>
    <w:rsid w:val="00631BF5"/>
    <w:rsid w:val="0063289C"/>
    <w:rsid w:val="00632A9C"/>
    <w:rsid w:val="00636D1E"/>
    <w:rsid w:val="006377E1"/>
    <w:rsid w:val="00640625"/>
    <w:rsid w:val="006411BB"/>
    <w:rsid w:val="0064132E"/>
    <w:rsid w:val="00642072"/>
    <w:rsid w:val="006436AB"/>
    <w:rsid w:val="006509E5"/>
    <w:rsid w:val="00650AE7"/>
    <w:rsid w:val="00651762"/>
    <w:rsid w:val="00652885"/>
    <w:rsid w:val="00653883"/>
    <w:rsid w:val="00653DCE"/>
    <w:rsid w:val="0065431D"/>
    <w:rsid w:val="00654BA9"/>
    <w:rsid w:val="006552B3"/>
    <w:rsid w:val="00655528"/>
    <w:rsid w:val="0065597F"/>
    <w:rsid w:val="00656833"/>
    <w:rsid w:val="00656A74"/>
    <w:rsid w:val="00660B2E"/>
    <w:rsid w:val="00661C6D"/>
    <w:rsid w:val="006629CE"/>
    <w:rsid w:val="00662B40"/>
    <w:rsid w:val="00663493"/>
    <w:rsid w:val="00664AD6"/>
    <w:rsid w:val="00664BEE"/>
    <w:rsid w:val="00665CAD"/>
    <w:rsid w:val="0066657E"/>
    <w:rsid w:val="00666CE3"/>
    <w:rsid w:val="006671F2"/>
    <w:rsid w:val="00667B82"/>
    <w:rsid w:val="00672B51"/>
    <w:rsid w:val="00672C51"/>
    <w:rsid w:val="00673E31"/>
    <w:rsid w:val="00673E4D"/>
    <w:rsid w:val="00673F40"/>
    <w:rsid w:val="00674ED0"/>
    <w:rsid w:val="006757E8"/>
    <w:rsid w:val="00676322"/>
    <w:rsid w:val="00677315"/>
    <w:rsid w:val="00677BE3"/>
    <w:rsid w:val="006817BE"/>
    <w:rsid w:val="006820B4"/>
    <w:rsid w:val="0068282D"/>
    <w:rsid w:val="0068310E"/>
    <w:rsid w:val="0068416B"/>
    <w:rsid w:val="00684DFB"/>
    <w:rsid w:val="006850BD"/>
    <w:rsid w:val="006853C5"/>
    <w:rsid w:val="00685A3A"/>
    <w:rsid w:val="006866B8"/>
    <w:rsid w:val="00686AFC"/>
    <w:rsid w:val="006901BA"/>
    <w:rsid w:val="00690ECE"/>
    <w:rsid w:val="00690F6A"/>
    <w:rsid w:val="006914D3"/>
    <w:rsid w:val="006918D9"/>
    <w:rsid w:val="00691E32"/>
    <w:rsid w:val="006938BE"/>
    <w:rsid w:val="00694778"/>
    <w:rsid w:val="00694890"/>
    <w:rsid w:val="00694F92"/>
    <w:rsid w:val="006A0D3A"/>
    <w:rsid w:val="006A10BA"/>
    <w:rsid w:val="006A4125"/>
    <w:rsid w:val="006A462D"/>
    <w:rsid w:val="006A56A1"/>
    <w:rsid w:val="006A5AD7"/>
    <w:rsid w:val="006A623C"/>
    <w:rsid w:val="006A68B6"/>
    <w:rsid w:val="006A7CCA"/>
    <w:rsid w:val="006B0C92"/>
    <w:rsid w:val="006B0EC1"/>
    <w:rsid w:val="006B1438"/>
    <w:rsid w:val="006B1F19"/>
    <w:rsid w:val="006B2906"/>
    <w:rsid w:val="006B30DA"/>
    <w:rsid w:val="006B36CC"/>
    <w:rsid w:val="006B3A3D"/>
    <w:rsid w:val="006B46C9"/>
    <w:rsid w:val="006B519D"/>
    <w:rsid w:val="006B643D"/>
    <w:rsid w:val="006B7018"/>
    <w:rsid w:val="006B70BD"/>
    <w:rsid w:val="006C0A9E"/>
    <w:rsid w:val="006C23B0"/>
    <w:rsid w:val="006C3FB7"/>
    <w:rsid w:val="006C4054"/>
    <w:rsid w:val="006C5328"/>
    <w:rsid w:val="006C7554"/>
    <w:rsid w:val="006D00E7"/>
    <w:rsid w:val="006D225B"/>
    <w:rsid w:val="006D5A0E"/>
    <w:rsid w:val="006D5EC9"/>
    <w:rsid w:val="006D6960"/>
    <w:rsid w:val="006D6B94"/>
    <w:rsid w:val="006E2074"/>
    <w:rsid w:val="006E311A"/>
    <w:rsid w:val="006E3AC6"/>
    <w:rsid w:val="006E3B20"/>
    <w:rsid w:val="006E4022"/>
    <w:rsid w:val="006E4EF5"/>
    <w:rsid w:val="006E6007"/>
    <w:rsid w:val="006E6481"/>
    <w:rsid w:val="006F06BE"/>
    <w:rsid w:val="006F0D68"/>
    <w:rsid w:val="006F1E3D"/>
    <w:rsid w:val="006F1F5D"/>
    <w:rsid w:val="006F1F92"/>
    <w:rsid w:val="006F3A4D"/>
    <w:rsid w:val="006F4990"/>
    <w:rsid w:val="006F56F1"/>
    <w:rsid w:val="006F6042"/>
    <w:rsid w:val="006F62F5"/>
    <w:rsid w:val="006F6771"/>
    <w:rsid w:val="006F7F2D"/>
    <w:rsid w:val="007008E0"/>
    <w:rsid w:val="0070238B"/>
    <w:rsid w:val="007026BD"/>
    <w:rsid w:val="0070361F"/>
    <w:rsid w:val="007037A6"/>
    <w:rsid w:val="00704219"/>
    <w:rsid w:val="00704634"/>
    <w:rsid w:val="0070589D"/>
    <w:rsid w:val="00705A9F"/>
    <w:rsid w:val="00705CAB"/>
    <w:rsid w:val="00710718"/>
    <w:rsid w:val="00710C4B"/>
    <w:rsid w:val="0071198C"/>
    <w:rsid w:val="007123A5"/>
    <w:rsid w:val="007137EA"/>
    <w:rsid w:val="00713EE1"/>
    <w:rsid w:val="0071596C"/>
    <w:rsid w:val="00717C15"/>
    <w:rsid w:val="00721225"/>
    <w:rsid w:val="00721875"/>
    <w:rsid w:val="007223EE"/>
    <w:rsid w:val="007227B4"/>
    <w:rsid w:val="007228F1"/>
    <w:rsid w:val="00722E7A"/>
    <w:rsid w:val="00723549"/>
    <w:rsid w:val="00724873"/>
    <w:rsid w:val="00725DF7"/>
    <w:rsid w:val="00726002"/>
    <w:rsid w:val="00727383"/>
    <w:rsid w:val="007306BF"/>
    <w:rsid w:val="00732559"/>
    <w:rsid w:val="00732A31"/>
    <w:rsid w:val="00732CC5"/>
    <w:rsid w:val="0073495B"/>
    <w:rsid w:val="007354FB"/>
    <w:rsid w:val="00735BB1"/>
    <w:rsid w:val="00736D3D"/>
    <w:rsid w:val="00737118"/>
    <w:rsid w:val="007378BA"/>
    <w:rsid w:val="00737A85"/>
    <w:rsid w:val="00740150"/>
    <w:rsid w:val="0074039C"/>
    <w:rsid w:val="00740435"/>
    <w:rsid w:val="007412DE"/>
    <w:rsid w:val="007416C7"/>
    <w:rsid w:val="00741789"/>
    <w:rsid w:val="00741B5A"/>
    <w:rsid w:val="00741E80"/>
    <w:rsid w:val="00742750"/>
    <w:rsid w:val="007434D1"/>
    <w:rsid w:val="007439F0"/>
    <w:rsid w:val="00744AEE"/>
    <w:rsid w:val="007500F8"/>
    <w:rsid w:val="00750501"/>
    <w:rsid w:val="00750507"/>
    <w:rsid w:val="007518C1"/>
    <w:rsid w:val="00753C4D"/>
    <w:rsid w:val="00753F83"/>
    <w:rsid w:val="00755C6E"/>
    <w:rsid w:val="00755EC4"/>
    <w:rsid w:val="00756AA2"/>
    <w:rsid w:val="007577CB"/>
    <w:rsid w:val="00760A88"/>
    <w:rsid w:val="007616CF"/>
    <w:rsid w:val="00761908"/>
    <w:rsid w:val="00761FA4"/>
    <w:rsid w:val="00763301"/>
    <w:rsid w:val="00764DF8"/>
    <w:rsid w:val="00765967"/>
    <w:rsid w:val="007661DD"/>
    <w:rsid w:val="00766475"/>
    <w:rsid w:val="00766DCC"/>
    <w:rsid w:val="00766E99"/>
    <w:rsid w:val="00766F95"/>
    <w:rsid w:val="007677C9"/>
    <w:rsid w:val="00767FB8"/>
    <w:rsid w:val="00770666"/>
    <w:rsid w:val="00770858"/>
    <w:rsid w:val="00771AD5"/>
    <w:rsid w:val="007724C5"/>
    <w:rsid w:val="00772A81"/>
    <w:rsid w:val="00772D61"/>
    <w:rsid w:val="00775F72"/>
    <w:rsid w:val="00776493"/>
    <w:rsid w:val="007769B0"/>
    <w:rsid w:val="00777693"/>
    <w:rsid w:val="00780431"/>
    <w:rsid w:val="00780975"/>
    <w:rsid w:val="00780E2F"/>
    <w:rsid w:val="00780E3F"/>
    <w:rsid w:val="00780EC9"/>
    <w:rsid w:val="007824B2"/>
    <w:rsid w:val="007830C3"/>
    <w:rsid w:val="00783272"/>
    <w:rsid w:val="00784059"/>
    <w:rsid w:val="00784973"/>
    <w:rsid w:val="00784E02"/>
    <w:rsid w:val="0078626B"/>
    <w:rsid w:val="00787141"/>
    <w:rsid w:val="007873C6"/>
    <w:rsid w:val="007878DB"/>
    <w:rsid w:val="00790999"/>
    <w:rsid w:val="00791BA5"/>
    <w:rsid w:val="007924E3"/>
    <w:rsid w:val="0079356C"/>
    <w:rsid w:val="00794564"/>
    <w:rsid w:val="007955A0"/>
    <w:rsid w:val="00795AF8"/>
    <w:rsid w:val="00796AAE"/>
    <w:rsid w:val="007970EE"/>
    <w:rsid w:val="007A02CC"/>
    <w:rsid w:val="007A05B8"/>
    <w:rsid w:val="007A3600"/>
    <w:rsid w:val="007A36BC"/>
    <w:rsid w:val="007A3D96"/>
    <w:rsid w:val="007A41B3"/>
    <w:rsid w:val="007A428F"/>
    <w:rsid w:val="007A4CCA"/>
    <w:rsid w:val="007A4D31"/>
    <w:rsid w:val="007A6D25"/>
    <w:rsid w:val="007A6D3A"/>
    <w:rsid w:val="007A7A8C"/>
    <w:rsid w:val="007B0BAF"/>
    <w:rsid w:val="007B173F"/>
    <w:rsid w:val="007B39E1"/>
    <w:rsid w:val="007B6E78"/>
    <w:rsid w:val="007B7034"/>
    <w:rsid w:val="007B7FB6"/>
    <w:rsid w:val="007C0992"/>
    <w:rsid w:val="007C21C9"/>
    <w:rsid w:val="007C302F"/>
    <w:rsid w:val="007C32A9"/>
    <w:rsid w:val="007C34A4"/>
    <w:rsid w:val="007C381A"/>
    <w:rsid w:val="007D12EE"/>
    <w:rsid w:val="007D19D5"/>
    <w:rsid w:val="007D1CF5"/>
    <w:rsid w:val="007D26AE"/>
    <w:rsid w:val="007D2844"/>
    <w:rsid w:val="007D43C0"/>
    <w:rsid w:val="007D5A63"/>
    <w:rsid w:val="007D7017"/>
    <w:rsid w:val="007D7BC0"/>
    <w:rsid w:val="007D7C26"/>
    <w:rsid w:val="007E0D7B"/>
    <w:rsid w:val="007E106F"/>
    <w:rsid w:val="007E1929"/>
    <w:rsid w:val="007E1AEB"/>
    <w:rsid w:val="007E34DA"/>
    <w:rsid w:val="007E38FA"/>
    <w:rsid w:val="007E3DB2"/>
    <w:rsid w:val="007E4375"/>
    <w:rsid w:val="007E5CFE"/>
    <w:rsid w:val="007E660B"/>
    <w:rsid w:val="007E74F1"/>
    <w:rsid w:val="007E7D0A"/>
    <w:rsid w:val="007E7D5B"/>
    <w:rsid w:val="007E7F06"/>
    <w:rsid w:val="007F02AD"/>
    <w:rsid w:val="007F05E8"/>
    <w:rsid w:val="007F0AA9"/>
    <w:rsid w:val="007F0D68"/>
    <w:rsid w:val="007F0FBC"/>
    <w:rsid w:val="007F1677"/>
    <w:rsid w:val="007F1B01"/>
    <w:rsid w:val="007F1D11"/>
    <w:rsid w:val="007F29BD"/>
    <w:rsid w:val="007F52D3"/>
    <w:rsid w:val="007F77EB"/>
    <w:rsid w:val="0080022B"/>
    <w:rsid w:val="0080024B"/>
    <w:rsid w:val="0080046D"/>
    <w:rsid w:val="00800522"/>
    <w:rsid w:val="008017E7"/>
    <w:rsid w:val="00801B3E"/>
    <w:rsid w:val="00801DBC"/>
    <w:rsid w:val="00802CE3"/>
    <w:rsid w:val="0080341E"/>
    <w:rsid w:val="00805212"/>
    <w:rsid w:val="0080584A"/>
    <w:rsid w:val="00805D17"/>
    <w:rsid w:val="00806167"/>
    <w:rsid w:val="008064C2"/>
    <w:rsid w:val="00806C8C"/>
    <w:rsid w:val="0080777D"/>
    <w:rsid w:val="008106C2"/>
    <w:rsid w:val="008106F2"/>
    <w:rsid w:val="008122C8"/>
    <w:rsid w:val="008127AA"/>
    <w:rsid w:val="00812AD6"/>
    <w:rsid w:val="00813E29"/>
    <w:rsid w:val="008152CF"/>
    <w:rsid w:val="008153AB"/>
    <w:rsid w:val="00815FD0"/>
    <w:rsid w:val="0081650C"/>
    <w:rsid w:val="00816618"/>
    <w:rsid w:val="00816D99"/>
    <w:rsid w:val="00817488"/>
    <w:rsid w:val="00817CD8"/>
    <w:rsid w:val="00817E7A"/>
    <w:rsid w:val="00817E9F"/>
    <w:rsid w:val="00821282"/>
    <w:rsid w:val="00821933"/>
    <w:rsid w:val="008220B2"/>
    <w:rsid w:val="00824019"/>
    <w:rsid w:val="00824804"/>
    <w:rsid w:val="00824DC4"/>
    <w:rsid w:val="00824F9E"/>
    <w:rsid w:val="008251C8"/>
    <w:rsid w:val="0082593C"/>
    <w:rsid w:val="00826957"/>
    <w:rsid w:val="00826D7F"/>
    <w:rsid w:val="008277BD"/>
    <w:rsid w:val="008279D1"/>
    <w:rsid w:val="008301F9"/>
    <w:rsid w:val="0083040D"/>
    <w:rsid w:val="00830A56"/>
    <w:rsid w:val="00830CA9"/>
    <w:rsid w:val="00830FB5"/>
    <w:rsid w:val="00831ECE"/>
    <w:rsid w:val="008324CD"/>
    <w:rsid w:val="00832631"/>
    <w:rsid w:val="008349C9"/>
    <w:rsid w:val="00835264"/>
    <w:rsid w:val="0083637A"/>
    <w:rsid w:val="008369C1"/>
    <w:rsid w:val="00836F79"/>
    <w:rsid w:val="0083705C"/>
    <w:rsid w:val="008370D1"/>
    <w:rsid w:val="00837C60"/>
    <w:rsid w:val="00840780"/>
    <w:rsid w:val="008414D7"/>
    <w:rsid w:val="008415D3"/>
    <w:rsid w:val="00841BD1"/>
    <w:rsid w:val="00841BF9"/>
    <w:rsid w:val="00841E2E"/>
    <w:rsid w:val="00844993"/>
    <w:rsid w:val="0084536B"/>
    <w:rsid w:val="00846225"/>
    <w:rsid w:val="008469D5"/>
    <w:rsid w:val="00846D88"/>
    <w:rsid w:val="00850EED"/>
    <w:rsid w:val="00851D5A"/>
    <w:rsid w:val="0085202D"/>
    <w:rsid w:val="00852681"/>
    <w:rsid w:val="00852C19"/>
    <w:rsid w:val="00852E84"/>
    <w:rsid w:val="008534CB"/>
    <w:rsid w:val="00853680"/>
    <w:rsid w:val="00854399"/>
    <w:rsid w:val="00854B76"/>
    <w:rsid w:val="00854FF9"/>
    <w:rsid w:val="00855043"/>
    <w:rsid w:val="008551B1"/>
    <w:rsid w:val="00857261"/>
    <w:rsid w:val="00860966"/>
    <w:rsid w:val="008612F6"/>
    <w:rsid w:val="008614B0"/>
    <w:rsid w:val="00862DF0"/>
    <w:rsid w:val="0086348E"/>
    <w:rsid w:val="00863E0B"/>
    <w:rsid w:val="00865D06"/>
    <w:rsid w:val="00866037"/>
    <w:rsid w:val="0086620C"/>
    <w:rsid w:val="008664D0"/>
    <w:rsid w:val="00867446"/>
    <w:rsid w:val="00870B6A"/>
    <w:rsid w:val="008716DE"/>
    <w:rsid w:val="00871791"/>
    <w:rsid w:val="00871808"/>
    <w:rsid w:val="00871F52"/>
    <w:rsid w:val="008731F7"/>
    <w:rsid w:val="00873498"/>
    <w:rsid w:val="00874C93"/>
    <w:rsid w:val="00875310"/>
    <w:rsid w:val="00875E50"/>
    <w:rsid w:val="00876E8A"/>
    <w:rsid w:val="00880B40"/>
    <w:rsid w:val="00880E4B"/>
    <w:rsid w:val="0088176C"/>
    <w:rsid w:val="008845E2"/>
    <w:rsid w:val="00885892"/>
    <w:rsid w:val="008870D5"/>
    <w:rsid w:val="00887E05"/>
    <w:rsid w:val="00887E1A"/>
    <w:rsid w:val="00887F07"/>
    <w:rsid w:val="00890237"/>
    <w:rsid w:val="008916A9"/>
    <w:rsid w:val="00891D91"/>
    <w:rsid w:val="008925CD"/>
    <w:rsid w:val="00892950"/>
    <w:rsid w:val="0089296A"/>
    <w:rsid w:val="00892E62"/>
    <w:rsid w:val="00892ED1"/>
    <w:rsid w:val="00893693"/>
    <w:rsid w:val="00893DFC"/>
    <w:rsid w:val="00894823"/>
    <w:rsid w:val="008950A8"/>
    <w:rsid w:val="00895377"/>
    <w:rsid w:val="00896612"/>
    <w:rsid w:val="008A04AA"/>
    <w:rsid w:val="008A2B4A"/>
    <w:rsid w:val="008A2F59"/>
    <w:rsid w:val="008A5110"/>
    <w:rsid w:val="008A5F3E"/>
    <w:rsid w:val="008A759F"/>
    <w:rsid w:val="008A7FD7"/>
    <w:rsid w:val="008B2F88"/>
    <w:rsid w:val="008B36C4"/>
    <w:rsid w:val="008B3967"/>
    <w:rsid w:val="008B74E0"/>
    <w:rsid w:val="008B7B7D"/>
    <w:rsid w:val="008C02F0"/>
    <w:rsid w:val="008C0528"/>
    <w:rsid w:val="008C0A4B"/>
    <w:rsid w:val="008C0BA2"/>
    <w:rsid w:val="008C0BE8"/>
    <w:rsid w:val="008C1CEE"/>
    <w:rsid w:val="008C1F7C"/>
    <w:rsid w:val="008C25EA"/>
    <w:rsid w:val="008C28FE"/>
    <w:rsid w:val="008C4272"/>
    <w:rsid w:val="008C46DF"/>
    <w:rsid w:val="008C5607"/>
    <w:rsid w:val="008C589C"/>
    <w:rsid w:val="008C5ACE"/>
    <w:rsid w:val="008C64B1"/>
    <w:rsid w:val="008C6BC6"/>
    <w:rsid w:val="008C71E1"/>
    <w:rsid w:val="008C79FD"/>
    <w:rsid w:val="008D0EA4"/>
    <w:rsid w:val="008D1EAE"/>
    <w:rsid w:val="008D3C5F"/>
    <w:rsid w:val="008D3CC5"/>
    <w:rsid w:val="008D3E20"/>
    <w:rsid w:val="008D553C"/>
    <w:rsid w:val="008D58E1"/>
    <w:rsid w:val="008D639C"/>
    <w:rsid w:val="008D76EA"/>
    <w:rsid w:val="008D7F73"/>
    <w:rsid w:val="008E0A0A"/>
    <w:rsid w:val="008E0AA4"/>
    <w:rsid w:val="008E0AB3"/>
    <w:rsid w:val="008E0E7E"/>
    <w:rsid w:val="008E0FF2"/>
    <w:rsid w:val="008E1B75"/>
    <w:rsid w:val="008E345F"/>
    <w:rsid w:val="008E377F"/>
    <w:rsid w:val="008E384A"/>
    <w:rsid w:val="008E4062"/>
    <w:rsid w:val="008E49CC"/>
    <w:rsid w:val="008E5C01"/>
    <w:rsid w:val="008E737E"/>
    <w:rsid w:val="008E745E"/>
    <w:rsid w:val="008E79F2"/>
    <w:rsid w:val="008E7BD2"/>
    <w:rsid w:val="008F1D5A"/>
    <w:rsid w:val="008F22F8"/>
    <w:rsid w:val="008F2566"/>
    <w:rsid w:val="008F2605"/>
    <w:rsid w:val="008F3698"/>
    <w:rsid w:val="008F3CD0"/>
    <w:rsid w:val="008F4342"/>
    <w:rsid w:val="008F5C22"/>
    <w:rsid w:val="008F5FF3"/>
    <w:rsid w:val="008F7419"/>
    <w:rsid w:val="00900F70"/>
    <w:rsid w:val="00901179"/>
    <w:rsid w:val="00901504"/>
    <w:rsid w:val="0090159D"/>
    <w:rsid w:val="009017C7"/>
    <w:rsid w:val="00901B6E"/>
    <w:rsid w:val="00901F60"/>
    <w:rsid w:val="00902196"/>
    <w:rsid w:val="00902C0B"/>
    <w:rsid w:val="00902CEE"/>
    <w:rsid w:val="009033A2"/>
    <w:rsid w:val="009049C7"/>
    <w:rsid w:val="009068D1"/>
    <w:rsid w:val="00906E9A"/>
    <w:rsid w:val="00910909"/>
    <w:rsid w:val="009113CA"/>
    <w:rsid w:val="00911AAB"/>
    <w:rsid w:val="00911D4A"/>
    <w:rsid w:val="009120BB"/>
    <w:rsid w:val="009140E5"/>
    <w:rsid w:val="00914358"/>
    <w:rsid w:val="00914501"/>
    <w:rsid w:val="009147DA"/>
    <w:rsid w:val="00914BCB"/>
    <w:rsid w:val="00915650"/>
    <w:rsid w:val="009216F8"/>
    <w:rsid w:val="00922F82"/>
    <w:rsid w:val="00923317"/>
    <w:rsid w:val="00923965"/>
    <w:rsid w:val="00923FB9"/>
    <w:rsid w:val="00926084"/>
    <w:rsid w:val="00926F54"/>
    <w:rsid w:val="00927406"/>
    <w:rsid w:val="009300A0"/>
    <w:rsid w:val="00930A82"/>
    <w:rsid w:val="00931192"/>
    <w:rsid w:val="0093199C"/>
    <w:rsid w:val="0093273C"/>
    <w:rsid w:val="00932786"/>
    <w:rsid w:val="00932A43"/>
    <w:rsid w:val="00933D96"/>
    <w:rsid w:val="00937D4D"/>
    <w:rsid w:val="00937D6E"/>
    <w:rsid w:val="00941DE7"/>
    <w:rsid w:val="00942855"/>
    <w:rsid w:val="00943A1C"/>
    <w:rsid w:val="009442CB"/>
    <w:rsid w:val="009444F9"/>
    <w:rsid w:val="0094514E"/>
    <w:rsid w:val="00945373"/>
    <w:rsid w:val="00945561"/>
    <w:rsid w:val="00945D29"/>
    <w:rsid w:val="00947C45"/>
    <w:rsid w:val="0095051F"/>
    <w:rsid w:val="009509D1"/>
    <w:rsid w:val="00951A42"/>
    <w:rsid w:val="00951B2A"/>
    <w:rsid w:val="00951E73"/>
    <w:rsid w:val="00952E60"/>
    <w:rsid w:val="00953827"/>
    <w:rsid w:val="009547BE"/>
    <w:rsid w:val="009551CD"/>
    <w:rsid w:val="00955433"/>
    <w:rsid w:val="00956076"/>
    <w:rsid w:val="00956247"/>
    <w:rsid w:val="00956CCB"/>
    <w:rsid w:val="0095713D"/>
    <w:rsid w:val="00957395"/>
    <w:rsid w:val="00957D85"/>
    <w:rsid w:val="00962399"/>
    <w:rsid w:val="00962A1B"/>
    <w:rsid w:val="0096315C"/>
    <w:rsid w:val="0096345B"/>
    <w:rsid w:val="00963C2F"/>
    <w:rsid w:val="0096430C"/>
    <w:rsid w:val="00964DCB"/>
    <w:rsid w:val="0096513F"/>
    <w:rsid w:val="00967CDA"/>
    <w:rsid w:val="009703EB"/>
    <w:rsid w:val="0097109F"/>
    <w:rsid w:val="009711C8"/>
    <w:rsid w:val="0097157F"/>
    <w:rsid w:val="00972362"/>
    <w:rsid w:val="00972452"/>
    <w:rsid w:val="00972503"/>
    <w:rsid w:val="0097273C"/>
    <w:rsid w:val="00972967"/>
    <w:rsid w:val="00972F1D"/>
    <w:rsid w:val="00974098"/>
    <w:rsid w:val="009742A4"/>
    <w:rsid w:val="009747A3"/>
    <w:rsid w:val="009747C7"/>
    <w:rsid w:val="0097527A"/>
    <w:rsid w:val="009767F5"/>
    <w:rsid w:val="00980ABB"/>
    <w:rsid w:val="00983619"/>
    <w:rsid w:val="00983D9B"/>
    <w:rsid w:val="00984872"/>
    <w:rsid w:val="009853A7"/>
    <w:rsid w:val="009864DA"/>
    <w:rsid w:val="0098732F"/>
    <w:rsid w:val="00990100"/>
    <w:rsid w:val="00990929"/>
    <w:rsid w:val="00994917"/>
    <w:rsid w:val="00994F0E"/>
    <w:rsid w:val="00995F66"/>
    <w:rsid w:val="00996286"/>
    <w:rsid w:val="00996481"/>
    <w:rsid w:val="009A309A"/>
    <w:rsid w:val="009A5D05"/>
    <w:rsid w:val="009A693D"/>
    <w:rsid w:val="009A737A"/>
    <w:rsid w:val="009A79B8"/>
    <w:rsid w:val="009A7A52"/>
    <w:rsid w:val="009B07DA"/>
    <w:rsid w:val="009B09FA"/>
    <w:rsid w:val="009B12F5"/>
    <w:rsid w:val="009B23DA"/>
    <w:rsid w:val="009B2DA8"/>
    <w:rsid w:val="009B3978"/>
    <w:rsid w:val="009B3F59"/>
    <w:rsid w:val="009B661E"/>
    <w:rsid w:val="009C1CF1"/>
    <w:rsid w:val="009C2CD8"/>
    <w:rsid w:val="009C36DB"/>
    <w:rsid w:val="009C3A4E"/>
    <w:rsid w:val="009C4617"/>
    <w:rsid w:val="009C542A"/>
    <w:rsid w:val="009C5E4B"/>
    <w:rsid w:val="009C6F8B"/>
    <w:rsid w:val="009C728E"/>
    <w:rsid w:val="009C7E67"/>
    <w:rsid w:val="009D03E4"/>
    <w:rsid w:val="009D180F"/>
    <w:rsid w:val="009D27DF"/>
    <w:rsid w:val="009D2E3E"/>
    <w:rsid w:val="009D3323"/>
    <w:rsid w:val="009D338B"/>
    <w:rsid w:val="009D4B33"/>
    <w:rsid w:val="009D6ECF"/>
    <w:rsid w:val="009D6F02"/>
    <w:rsid w:val="009D7F6D"/>
    <w:rsid w:val="009E023D"/>
    <w:rsid w:val="009E02CE"/>
    <w:rsid w:val="009E073F"/>
    <w:rsid w:val="009E1995"/>
    <w:rsid w:val="009E1C29"/>
    <w:rsid w:val="009E1DE8"/>
    <w:rsid w:val="009E1E2F"/>
    <w:rsid w:val="009E329B"/>
    <w:rsid w:val="009E4AA1"/>
    <w:rsid w:val="009E4DE7"/>
    <w:rsid w:val="009E5D3E"/>
    <w:rsid w:val="009E5E23"/>
    <w:rsid w:val="009E7EB2"/>
    <w:rsid w:val="009F244F"/>
    <w:rsid w:val="009F33EA"/>
    <w:rsid w:val="009F3A55"/>
    <w:rsid w:val="009F480C"/>
    <w:rsid w:val="009F4E21"/>
    <w:rsid w:val="009F4ED8"/>
    <w:rsid w:val="009F5447"/>
    <w:rsid w:val="009F5ADF"/>
    <w:rsid w:val="009F5C18"/>
    <w:rsid w:val="009F659C"/>
    <w:rsid w:val="009F6843"/>
    <w:rsid w:val="009F6AB3"/>
    <w:rsid w:val="009F6FC8"/>
    <w:rsid w:val="009F7542"/>
    <w:rsid w:val="009F7CCC"/>
    <w:rsid w:val="00A01824"/>
    <w:rsid w:val="00A01FFF"/>
    <w:rsid w:val="00A040C3"/>
    <w:rsid w:val="00A04626"/>
    <w:rsid w:val="00A05199"/>
    <w:rsid w:val="00A05B7E"/>
    <w:rsid w:val="00A05B87"/>
    <w:rsid w:val="00A06B59"/>
    <w:rsid w:val="00A06D8D"/>
    <w:rsid w:val="00A077F1"/>
    <w:rsid w:val="00A07B15"/>
    <w:rsid w:val="00A07DF2"/>
    <w:rsid w:val="00A10629"/>
    <w:rsid w:val="00A10CAA"/>
    <w:rsid w:val="00A111B8"/>
    <w:rsid w:val="00A12298"/>
    <w:rsid w:val="00A1253B"/>
    <w:rsid w:val="00A127D7"/>
    <w:rsid w:val="00A12CF6"/>
    <w:rsid w:val="00A157D7"/>
    <w:rsid w:val="00A15BC2"/>
    <w:rsid w:val="00A178EF"/>
    <w:rsid w:val="00A206B1"/>
    <w:rsid w:val="00A209EA"/>
    <w:rsid w:val="00A20C9D"/>
    <w:rsid w:val="00A21298"/>
    <w:rsid w:val="00A2211F"/>
    <w:rsid w:val="00A234FC"/>
    <w:rsid w:val="00A242F4"/>
    <w:rsid w:val="00A24324"/>
    <w:rsid w:val="00A249BF"/>
    <w:rsid w:val="00A25EAF"/>
    <w:rsid w:val="00A27974"/>
    <w:rsid w:val="00A27DBD"/>
    <w:rsid w:val="00A30444"/>
    <w:rsid w:val="00A304C3"/>
    <w:rsid w:val="00A31555"/>
    <w:rsid w:val="00A32846"/>
    <w:rsid w:val="00A32C0C"/>
    <w:rsid w:val="00A332BA"/>
    <w:rsid w:val="00A338AB"/>
    <w:rsid w:val="00A33D4C"/>
    <w:rsid w:val="00A352AE"/>
    <w:rsid w:val="00A35E2B"/>
    <w:rsid w:val="00A3702F"/>
    <w:rsid w:val="00A374C6"/>
    <w:rsid w:val="00A379B6"/>
    <w:rsid w:val="00A37BD2"/>
    <w:rsid w:val="00A37F82"/>
    <w:rsid w:val="00A4059D"/>
    <w:rsid w:val="00A420BC"/>
    <w:rsid w:val="00A428CF"/>
    <w:rsid w:val="00A432E4"/>
    <w:rsid w:val="00A4333B"/>
    <w:rsid w:val="00A43F78"/>
    <w:rsid w:val="00A44BA1"/>
    <w:rsid w:val="00A45C8F"/>
    <w:rsid w:val="00A46294"/>
    <w:rsid w:val="00A46957"/>
    <w:rsid w:val="00A469BB"/>
    <w:rsid w:val="00A527B9"/>
    <w:rsid w:val="00A53277"/>
    <w:rsid w:val="00A54B46"/>
    <w:rsid w:val="00A550C0"/>
    <w:rsid w:val="00A60F7B"/>
    <w:rsid w:val="00A614D3"/>
    <w:rsid w:val="00A6347C"/>
    <w:rsid w:val="00A63CEF"/>
    <w:rsid w:val="00A6502E"/>
    <w:rsid w:val="00A653A2"/>
    <w:rsid w:val="00A65A01"/>
    <w:rsid w:val="00A65E4E"/>
    <w:rsid w:val="00A661A1"/>
    <w:rsid w:val="00A66730"/>
    <w:rsid w:val="00A66D57"/>
    <w:rsid w:val="00A70487"/>
    <w:rsid w:val="00A71D44"/>
    <w:rsid w:val="00A7253D"/>
    <w:rsid w:val="00A72757"/>
    <w:rsid w:val="00A72D8A"/>
    <w:rsid w:val="00A7348D"/>
    <w:rsid w:val="00A73C29"/>
    <w:rsid w:val="00A73D4D"/>
    <w:rsid w:val="00A771D0"/>
    <w:rsid w:val="00A8016E"/>
    <w:rsid w:val="00A81106"/>
    <w:rsid w:val="00A84236"/>
    <w:rsid w:val="00A84B3E"/>
    <w:rsid w:val="00A8761A"/>
    <w:rsid w:val="00A9055A"/>
    <w:rsid w:val="00A90ED9"/>
    <w:rsid w:val="00A90FB2"/>
    <w:rsid w:val="00A913C5"/>
    <w:rsid w:val="00A91C05"/>
    <w:rsid w:val="00A92432"/>
    <w:rsid w:val="00A9259C"/>
    <w:rsid w:val="00A955E3"/>
    <w:rsid w:val="00A95C43"/>
    <w:rsid w:val="00A9685E"/>
    <w:rsid w:val="00A9738C"/>
    <w:rsid w:val="00AA0256"/>
    <w:rsid w:val="00AA1132"/>
    <w:rsid w:val="00AA1E75"/>
    <w:rsid w:val="00AA2224"/>
    <w:rsid w:val="00AA3E13"/>
    <w:rsid w:val="00AA53CB"/>
    <w:rsid w:val="00AA5894"/>
    <w:rsid w:val="00AA5F90"/>
    <w:rsid w:val="00AA7077"/>
    <w:rsid w:val="00AA71C5"/>
    <w:rsid w:val="00AB0E4F"/>
    <w:rsid w:val="00AB0EF3"/>
    <w:rsid w:val="00AB10E0"/>
    <w:rsid w:val="00AB1F97"/>
    <w:rsid w:val="00AB3AFF"/>
    <w:rsid w:val="00AB42B5"/>
    <w:rsid w:val="00AB4F04"/>
    <w:rsid w:val="00AB5976"/>
    <w:rsid w:val="00AB5B1F"/>
    <w:rsid w:val="00AB623D"/>
    <w:rsid w:val="00AB63D2"/>
    <w:rsid w:val="00AB6886"/>
    <w:rsid w:val="00AC0345"/>
    <w:rsid w:val="00AC05F2"/>
    <w:rsid w:val="00AC062B"/>
    <w:rsid w:val="00AC06D4"/>
    <w:rsid w:val="00AC14A7"/>
    <w:rsid w:val="00AC2536"/>
    <w:rsid w:val="00AC5A78"/>
    <w:rsid w:val="00AC6033"/>
    <w:rsid w:val="00AC6874"/>
    <w:rsid w:val="00AD1021"/>
    <w:rsid w:val="00AD1054"/>
    <w:rsid w:val="00AD17C5"/>
    <w:rsid w:val="00AD1FF0"/>
    <w:rsid w:val="00AD2F88"/>
    <w:rsid w:val="00AD4CF9"/>
    <w:rsid w:val="00AD62C6"/>
    <w:rsid w:val="00AD63DA"/>
    <w:rsid w:val="00AD7980"/>
    <w:rsid w:val="00AD7A6B"/>
    <w:rsid w:val="00AD7F2B"/>
    <w:rsid w:val="00AE0EB7"/>
    <w:rsid w:val="00AE141D"/>
    <w:rsid w:val="00AE15D7"/>
    <w:rsid w:val="00AE2D34"/>
    <w:rsid w:val="00AE2F50"/>
    <w:rsid w:val="00AE2F63"/>
    <w:rsid w:val="00AE3E05"/>
    <w:rsid w:val="00AE4042"/>
    <w:rsid w:val="00AE42BC"/>
    <w:rsid w:val="00AE7D42"/>
    <w:rsid w:val="00AE7EE5"/>
    <w:rsid w:val="00AF005C"/>
    <w:rsid w:val="00AF140C"/>
    <w:rsid w:val="00AF2186"/>
    <w:rsid w:val="00AF2579"/>
    <w:rsid w:val="00AF31E1"/>
    <w:rsid w:val="00AF41BC"/>
    <w:rsid w:val="00AF4452"/>
    <w:rsid w:val="00AF4C7E"/>
    <w:rsid w:val="00AF58B1"/>
    <w:rsid w:val="00AF6671"/>
    <w:rsid w:val="00AF6B3D"/>
    <w:rsid w:val="00AF7083"/>
    <w:rsid w:val="00AF7BE5"/>
    <w:rsid w:val="00AF7DE7"/>
    <w:rsid w:val="00B00AF4"/>
    <w:rsid w:val="00B0251E"/>
    <w:rsid w:val="00B026CC"/>
    <w:rsid w:val="00B02F0A"/>
    <w:rsid w:val="00B03EE5"/>
    <w:rsid w:val="00B052AD"/>
    <w:rsid w:val="00B05300"/>
    <w:rsid w:val="00B0569D"/>
    <w:rsid w:val="00B05D55"/>
    <w:rsid w:val="00B071E1"/>
    <w:rsid w:val="00B07C36"/>
    <w:rsid w:val="00B07E32"/>
    <w:rsid w:val="00B07FE4"/>
    <w:rsid w:val="00B1020B"/>
    <w:rsid w:val="00B104B7"/>
    <w:rsid w:val="00B104CD"/>
    <w:rsid w:val="00B10B83"/>
    <w:rsid w:val="00B10F6E"/>
    <w:rsid w:val="00B11420"/>
    <w:rsid w:val="00B11A0A"/>
    <w:rsid w:val="00B123AE"/>
    <w:rsid w:val="00B1251D"/>
    <w:rsid w:val="00B1287C"/>
    <w:rsid w:val="00B12EEF"/>
    <w:rsid w:val="00B12F51"/>
    <w:rsid w:val="00B1377E"/>
    <w:rsid w:val="00B13A94"/>
    <w:rsid w:val="00B14D90"/>
    <w:rsid w:val="00B14E21"/>
    <w:rsid w:val="00B150CB"/>
    <w:rsid w:val="00B1598A"/>
    <w:rsid w:val="00B16B28"/>
    <w:rsid w:val="00B16B31"/>
    <w:rsid w:val="00B17334"/>
    <w:rsid w:val="00B17B6D"/>
    <w:rsid w:val="00B204DA"/>
    <w:rsid w:val="00B208C3"/>
    <w:rsid w:val="00B20D44"/>
    <w:rsid w:val="00B210B0"/>
    <w:rsid w:val="00B21BFC"/>
    <w:rsid w:val="00B21F02"/>
    <w:rsid w:val="00B2218B"/>
    <w:rsid w:val="00B259BC"/>
    <w:rsid w:val="00B26143"/>
    <w:rsid w:val="00B2631A"/>
    <w:rsid w:val="00B269B1"/>
    <w:rsid w:val="00B26C4D"/>
    <w:rsid w:val="00B26D32"/>
    <w:rsid w:val="00B26FB4"/>
    <w:rsid w:val="00B3107B"/>
    <w:rsid w:val="00B3381B"/>
    <w:rsid w:val="00B36CF7"/>
    <w:rsid w:val="00B41E81"/>
    <w:rsid w:val="00B4284C"/>
    <w:rsid w:val="00B432FA"/>
    <w:rsid w:val="00B448CB"/>
    <w:rsid w:val="00B4615C"/>
    <w:rsid w:val="00B479AF"/>
    <w:rsid w:val="00B5118D"/>
    <w:rsid w:val="00B525C9"/>
    <w:rsid w:val="00B525D4"/>
    <w:rsid w:val="00B53CCB"/>
    <w:rsid w:val="00B53DAB"/>
    <w:rsid w:val="00B5410B"/>
    <w:rsid w:val="00B54510"/>
    <w:rsid w:val="00B5500E"/>
    <w:rsid w:val="00B5511E"/>
    <w:rsid w:val="00B55223"/>
    <w:rsid w:val="00B5673D"/>
    <w:rsid w:val="00B573E9"/>
    <w:rsid w:val="00B6087D"/>
    <w:rsid w:val="00B617ED"/>
    <w:rsid w:val="00B621F0"/>
    <w:rsid w:val="00B629F8"/>
    <w:rsid w:val="00B6405F"/>
    <w:rsid w:val="00B64D46"/>
    <w:rsid w:val="00B651BD"/>
    <w:rsid w:val="00B653DD"/>
    <w:rsid w:val="00B67519"/>
    <w:rsid w:val="00B7177F"/>
    <w:rsid w:val="00B71EEE"/>
    <w:rsid w:val="00B71F0E"/>
    <w:rsid w:val="00B7411D"/>
    <w:rsid w:val="00B74E2A"/>
    <w:rsid w:val="00B76235"/>
    <w:rsid w:val="00B76427"/>
    <w:rsid w:val="00B76CD7"/>
    <w:rsid w:val="00B77B63"/>
    <w:rsid w:val="00B77C84"/>
    <w:rsid w:val="00B8030C"/>
    <w:rsid w:val="00B80871"/>
    <w:rsid w:val="00B80C4C"/>
    <w:rsid w:val="00B80E39"/>
    <w:rsid w:val="00B80F50"/>
    <w:rsid w:val="00B81690"/>
    <w:rsid w:val="00B81EFB"/>
    <w:rsid w:val="00B823F0"/>
    <w:rsid w:val="00B82A4D"/>
    <w:rsid w:val="00B8544B"/>
    <w:rsid w:val="00B86201"/>
    <w:rsid w:val="00B862C6"/>
    <w:rsid w:val="00B86561"/>
    <w:rsid w:val="00B9171F"/>
    <w:rsid w:val="00B930C5"/>
    <w:rsid w:val="00B93357"/>
    <w:rsid w:val="00B9357D"/>
    <w:rsid w:val="00B93CAA"/>
    <w:rsid w:val="00B93E6B"/>
    <w:rsid w:val="00B944DD"/>
    <w:rsid w:val="00B96035"/>
    <w:rsid w:val="00BA249E"/>
    <w:rsid w:val="00BA39F9"/>
    <w:rsid w:val="00BA3E05"/>
    <w:rsid w:val="00BA4A45"/>
    <w:rsid w:val="00BA5491"/>
    <w:rsid w:val="00BA5672"/>
    <w:rsid w:val="00BA56D8"/>
    <w:rsid w:val="00BA5FC1"/>
    <w:rsid w:val="00BA6AE6"/>
    <w:rsid w:val="00BB0B44"/>
    <w:rsid w:val="00BB0F5E"/>
    <w:rsid w:val="00BB2DDA"/>
    <w:rsid w:val="00BB47FA"/>
    <w:rsid w:val="00BB578F"/>
    <w:rsid w:val="00BB6AD5"/>
    <w:rsid w:val="00BB73A6"/>
    <w:rsid w:val="00BC0132"/>
    <w:rsid w:val="00BC092C"/>
    <w:rsid w:val="00BC284A"/>
    <w:rsid w:val="00BC36B3"/>
    <w:rsid w:val="00BC4302"/>
    <w:rsid w:val="00BC44E3"/>
    <w:rsid w:val="00BC5248"/>
    <w:rsid w:val="00BC6963"/>
    <w:rsid w:val="00BC6A07"/>
    <w:rsid w:val="00BC7823"/>
    <w:rsid w:val="00BC7EE1"/>
    <w:rsid w:val="00BD0669"/>
    <w:rsid w:val="00BD1A82"/>
    <w:rsid w:val="00BD308E"/>
    <w:rsid w:val="00BD4026"/>
    <w:rsid w:val="00BD47A4"/>
    <w:rsid w:val="00BD566F"/>
    <w:rsid w:val="00BD5768"/>
    <w:rsid w:val="00BD59DC"/>
    <w:rsid w:val="00BD5E78"/>
    <w:rsid w:val="00BD5ECE"/>
    <w:rsid w:val="00BD60B6"/>
    <w:rsid w:val="00BD7E1A"/>
    <w:rsid w:val="00BE0E8E"/>
    <w:rsid w:val="00BE1BB9"/>
    <w:rsid w:val="00BE26EE"/>
    <w:rsid w:val="00BE2AAA"/>
    <w:rsid w:val="00BE3CF7"/>
    <w:rsid w:val="00BE48A2"/>
    <w:rsid w:val="00BE4A2C"/>
    <w:rsid w:val="00BE5B4B"/>
    <w:rsid w:val="00BE6B9A"/>
    <w:rsid w:val="00BE74D4"/>
    <w:rsid w:val="00BE7C30"/>
    <w:rsid w:val="00BE7D7C"/>
    <w:rsid w:val="00BF0FBC"/>
    <w:rsid w:val="00BF3563"/>
    <w:rsid w:val="00BF402C"/>
    <w:rsid w:val="00BF63D2"/>
    <w:rsid w:val="00BF6D06"/>
    <w:rsid w:val="00BF7531"/>
    <w:rsid w:val="00BF7878"/>
    <w:rsid w:val="00BF7BD1"/>
    <w:rsid w:val="00C00879"/>
    <w:rsid w:val="00C015C9"/>
    <w:rsid w:val="00C02887"/>
    <w:rsid w:val="00C02EC9"/>
    <w:rsid w:val="00C0347F"/>
    <w:rsid w:val="00C042A0"/>
    <w:rsid w:val="00C04BA8"/>
    <w:rsid w:val="00C04CCA"/>
    <w:rsid w:val="00C06503"/>
    <w:rsid w:val="00C073A2"/>
    <w:rsid w:val="00C116C5"/>
    <w:rsid w:val="00C1178C"/>
    <w:rsid w:val="00C1214F"/>
    <w:rsid w:val="00C122AA"/>
    <w:rsid w:val="00C12870"/>
    <w:rsid w:val="00C1356D"/>
    <w:rsid w:val="00C13F0F"/>
    <w:rsid w:val="00C14CC6"/>
    <w:rsid w:val="00C15545"/>
    <w:rsid w:val="00C15570"/>
    <w:rsid w:val="00C157EF"/>
    <w:rsid w:val="00C15917"/>
    <w:rsid w:val="00C16615"/>
    <w:rsid w:val="00C16DF1"/>
    <w:rsid w:val="00C173CB"/>
    <w:rsid w:val="00C20975"/>
    <w:rsid w:val="00C20B44"/>
    <w:rsid w:val="00C21C9F"/>
    <w:rsid w:val="00C21EE0"/>
    <w:rsid w:val="00C22046"/>
    <w:rsid w:val="00C22290"/>
    <w:rsid w:val="00C223CA"/>
    <w:rsid w:val="00C22418"/>
    <w:rsid w:val="00C22DA4"/>
    <w:rsid w:val="00C24591"/>
    <w:rsid w:val="00C254FE"/>
    <w:rsid w:val="00C2563E"/>
    <w:rsid w:val="00C25AB5"/>
    <w:rsid w:val="00C25D70"/>
    <w:rsid w:val="00C260F0"/>
    <w:rsid w:val="00C3005E"/>
    <w:rsid w:val="00C30304"/>
    <w:rsid w:val="00C3053D"/>
    <w:rsid w:val="00C31DE9"/>
    <w:rsid w:val="00C32230"/>
    <w:rsid w:val="00C327EE"/>
    <w:rsid w:val="00C32DB0"/>
    <w:rsid w:val="00C337C2"/>
    <w:rsid w:val="00C3401A"/>
    <w:rsid w:val="00C34409"/>
    <w:rsid w:val="00C34B05"/>
    <w:rsid w:val="00C35D38"/>
    <w:rsid w:val="00C378C9"/>
    <w:rsid w:val="00C40A92"/>
    <w:rsid w:val="00C41A0F"/>
    <w:rsid w:val="00C42F3C"/>
    <w:rsid w:val="00C45E04"/>
    <w:rsid w:val="00C47663"/>
    <w:rsid w:val="00C477F6"/>
    <w:rsid w:val="00C47D7B"/>
    <w:rsid w:val="00C51574"/>
    <w:rsid w:val="00C5170E"/>
    <w:rsid w:val="00C52922"/>
    <w:rsid w:val="00C5366E"/>
    <w:rsid w:val="00C536E0"/>
    <w:rsid w:val="00C53F48"/>
    <w:rsid w:val="00C54306"/>
    <w:rsid w:val="00C57132"/>
    <w:rsid w:val="00C571CD"/>
    <w:rsid w:val="00C601CD"/>
    <w:rsid w:val="00C61B5A"/>
    <w:rsid w:val="00C61C79"/>
    <w:rsid w:val="00C6204A"/>
    <w:rsid w:val="00C62B13"/>
    <w:rsid w:val="00C63CA2"/>
    <w:rsid w:val="00C648E2"/>
    <w:rsid w:val="00C64E75"/>
    <w:rsid w:val="00C64F4C"/>
    <w:rsid w:val="00C65521"/>
    <w:rsid w:val="00C657D4"/>
    <w:rsid w:val="00C679AA"/>
    <w:rsid w:val="00C67F13"/>
    <w:rsid w:val="00C71087"/>
    <w:rsid w:val="00C7169D"/>
    <w:rsid w:val="00C71CF3"/>
    <w:rsid w:val="00C72254"/>
    <w:rsid w:val="00C7277D"/>
    <w:rsid w:val="00C731D0"/>
    <w:rsid w:val="00C73A77"/>
    <w:rsid w:val="00C75089"/>
    <w:rsid w:val="00C7574E"/>
    <w:rsid w:val="00C757FD"/>
    <w:rsid w:val="00C75DDD"/>
    <w:rsid w:val="00C76635"/>
    <w:rsid w:val="00C77A7F"/>
    <w:rsid w:val="00C80A1A"/>
    <w:rsid w:val="00C829E3"/>
    <w:rsid w:val="00C82AA1"/>
    <w:rsid w:val="00C82D0F"/>
    <w:rsid w:val="00C83067"/>
    <w:rsid w:val="00C834AC"/>
    <w:rsid w:val="00C84810"/>
    <w:rsid w:val="00C84F16"/>
    <w:rsid w:val="00C852FA"/>
    <w:rsid w:val="00C860FB"/>
    <w:rsid w:val="00C863AD"/>
    <w:rsid w:val="00C90682"/>
    <w:rsid w:val="00C906EA"/>
    <w:rsid w:val="00C90A2C"/>
    <w:rsid w:val="00C90BA0"/>
    <w:rsid w:val="00C91761"/>
    <w:rsid w:val="00C9256B"/>
    <w:rsid w:val="00C92AB4"/>
    <w:rsid w:val="00C93B71"/>
    <w:rsid w:val="00C93BF9"/>
    <w:rsid w:val="00C9441F"/>
    <w:rsid w:val="00C95038"/>
    <w:rsid w:val="00C9512B"/>
    <w:rsid w:val="00C95A5B"/>
    <w:rsid w:val="00C973A3"/>
    <w:rsid w:val="00C9740F"/>
    <w:rsid w:val="00CA2324"/>
    <w:rsid w:val="00CA2836"/>
    <w:rsid w:val="00CA297E"/>
    <w:rsid w:val="00CA4C62"/>
    <w:rsid w:val="00CA4E8A"/>
    <w:rsid w:val="00CA55DC"/>
    <w:rsid w:val="00CA60AF"/>
    <w:rsid w:val="00CA61B6"/>
    <w:rsid w:val="00CA65A6"/>
    <w:rsid w:val="00CB0DE8"/>
    <w:rsid w:val="00CB19E3"/>
    <w:rsid w:val="00CB1F8C"/>
    <w:rsid w:val="00CB2EAC"/>
    <w:rsid w:val="00CB3113"/>
    <w:rsid w:val="00CB5CCD"/>
    <w:rsid w:val="00CB615C"/>
    <w:rsid w:val="00CB6B95"/>
    <w:rsid w:val="00CB7842"/>
    <w:rsid w:val="00CC2CB0"/>
    <w:rsid w:val="00CC4B26"/>
    <w:rsid w:val="00CC554E"/>
    <w:rsid w:val="00CC58D1"/>
    <w:rsid w:val="00CC5C28"/>
    <w:rsid w:val="00CC6A99"/>
    <w:rsid w:val="00CC6C0C"/>
    <w:rsid w:val="00CD05B1"/>
    <w:rsid w:val="00CD1EEC"/>
    <w:rsid w:val="00CD2204"/>
    <w:rsid w:val="00CD3DF3"/>
    <w:rsid w:val="00CD3FDF"/>
    <w:rsid w:val="00CD4B18"/>
    <w:rsid w:val="00CD5D49"/>
    <w:rsid w:val="00CD6C31"/>
    <w:rsid w:val="00CD6D03"/>
    <w:rsid w:val="00CD7651"/>
    <w:rsid w:val="00CD77ED"/>
    <w:rsid w:val="00CE0076"/>
    <w:rsid w:val="00CE0751"/>
    <w:rsid w:val="00CE0C1C"/>
    <w:rsid w:val="00CE1C63"/>
    <w:rsid w:val="00CE205A"/>
    <w:rsid w:val="00CE23D6"/>
    <w:rsid w:val="00CE3137"/>
    <w:rsid w:val="00CE3AC0"/>
    <w:rsid w:val="00CE48B4"/>
    <w:rsid w:val="00CE4907"/>
    <w:rsid w:val="00CE5006"/>
    <w:rsid w:val="00CE6970"/>
    <w:rsid w:val="00CE6EC0"/>
    <w:rsid w:val="00CE7571"/>
    <w:rsid w:val="00CF0327"/>
    <w:rsid w:val="00CF084D"/>
    <w:rsid w:val="00CF2114"/>
    <w:rsid w:val="00CF2A03"/>
    <w:rsid w:val="00CF31DE"/>
    <w:rsid w:val="00CF321B"/>
    <w:rsid w:val="00CF3913"/>
    <w:rsid w:val="00CF39EF"/>
    <w:rsid w:val="00CF3ABD"/>
    <w:rsid w:val="00CF3B13"/>
    <w:rsid w:val="00CF47B5"/>
    <w:rsid w:val="00CF5993"/>
    <w:rsid w:val="00CF758B"/>
    <w:rsid w:val="00D012B3"/>
    <w:rsid w:val="00D013CA"/>
    <w:rsid w:val="00D01C77"/>
    <w:rsid w:val="00D01F8F"/>
    <w:rsid w:val="00D02347"/>
    <w:rsid w:val="00D02651"/>
    <w:rsid w:val="00D0316B"/>
    <w:rsid w:val="00D034AA"/>
    <w:rsid w:val="00D03E48"/>
    <w:rsid w:val="00D044D2"/>
    <w:rsid w:val="00D0481A"/>
    <w:rsid w:val="00D04C5E"/>
    <w:rsid w:val="00D0555D"/>
    <w:rsid w:val="00D05D57"/>
    <w:rsid w:val="00D05DDD"/>
    <w:rsid w:val="00D100D5"/>
    <w:rsid w:val="00D1027B"/>
    <w:rsid w:val="00D10E4D"/>
    <w:rsid w:val="00D11527"/>
    <w:rsid w:val="00D12132"/>
    <w:rsid w:val="00D12C38"/>
    <w:rsid w:val="00D12EDD"/>
    <w:rsid w:val="00D14D3C"/>
    <w:rsid w:val="00D151AB"/>
    <w:rsid w:val="00D16733"/>
    <w:rsid w:val="00D16856"/>
    <w:rsid w:val="00D17AFD"/>
    <w:rsid w:val="00D2067A"/>
    <w:rsid w:val="00D21CB4"/>
    <w:rsid w:val="00D21F40"/>
    <w:rsid w:val="00D22B68"/>
    <w:rsid w:val="00D22BAB"/>
    <w:rsid w:val="00D232B5"/>
    <w:rsid w:val="00D233C6"/>
    <w:rsid w:val="00D243A3"/>
    <w:rsid w:val="00D26813"/>
    <w:rsid w:val="00D27157"/>
    <w:rsid w:val="00D27508"/>
    <w:rsid w:val="00D27A2A"/>
    <w:rsid w:val="00D328EE"/>
    <w:rsid w:val="00D32A42"/>
    <w:rsid w:val="00D33FEF"/>
    <w:rsid w:val="00D34512"/>
    <w:rsid w:val="00D35247"/>
    <w:rsid w:val="00D35E7E"/>
    <w:rsid w:val="00D372B3"/>
    <w:rsid w:val="00D372E9"/>
    <w:rsid w:val="00D37E17"/>
    <w:rsid w:val="00D42733"/>
    <w:rsid w:val="00D42FE5"/>
    <w:rsid w:val="00D43A19"/>
    <w:rsid w:val="00D442FD"/>
    <w:rsid w:val="00D44513"/>
    <w:rsid w:val="00D44DE6"/>
    <w:rsid w:val="00D467CC"/>
    <w:rsid w:val="00D507F8"/>
    <w:rsid w:val="00D51450"/>
    <w:rsid w:val="00D51AFC"/>
    <w:rsid w:val="00D5321B"/>
    <w:rsid w:val="00D55956"/>
    <w:rsid w:val="00D6348D"/>
    <w:rsid w:val="00D651F1"/>
    <w:rsid w:val="00D65453"/>
    <w:rsid w:val="00D65772"/>
    <w:rsid w:val="00D65DB7"/>
    <w:rsid w:val="00D66019"/>
    <w:rsid w:val="00D661D1"/>
    <w:rsid w:val="00D66F52"/>
    <w:rsid w:val="00D67D6F"/>
    <w:rsid w:val="00D710A0"/>
    <w:rsid w:val="00D720FB"/>
    <w:rsid w:val="00D7399A"/>
    <w:rsid w:val="00D75A27"/>
    <w:rsid w:val="00D75E50"/>
    <w:rsid w:val="00D80D35"/>
    <w:rsid w:val="00D8102E"/>
    <w:rsid w:val="00D813AC"/>
    <w:rsid w:val="00D839B6"/>
    <w:rsid w:val="00D83B75"/>
    <w:rsid w:val="00D83DB4"/>
    <w:rsid w:val="00D84211"/>
    <w:rsid w:val="00D85C47"/>
    <w:rsid w:val="00D923FC"/>
    <w:rsid w:val="00D9262B"/>
    <w:rsid w:val="00D92D76"/>
    <w:rsid w:val="00D92F91"/>
    <w:rsid w:val="00D93AD0"/>
    <w:rsid w:val="00D93E19"/>
    <w:rsid w:val="00D95FFD"/>
    <w:rsid w:val="00D961C0"/>
    <w:rsid w:val="00D96D65"/>
    <w:rsid w:val="00D96F95"/>
    <w:rsid w:val="00D9773B"/>
    <w:rsid w:val="00DA07E1"/>
    <w:rsid w:val="00DA0EE9"/>
    <w:rsid w:val="00DA1C43"/>
    <w:rsid w:val="00DA1E46"/>
    <w:rsid w:val="00DA2140"/>
    <w:rsid w:val="00DA2446"/>
    <w:rsid w:val="00DA3046"/>
    <w:rsid w:val="00DA338D"/>
    <w:rsid w:val="00DA4874"/>
    <w:rsid w:val="00DA56F4"/>
    <w:rsid w:val="00DA5B57"/>
    <w:rsid w:val="00DA6A1F"/>
    <w:rsid w:val="00DB0F54"/>
    <w:rsid w:val="00DB1B77"/>
    <w:rsid w:val="00DB1D51"/>
    <w:rsid w:val="00DB2734"/>
    <w:rsid w:val="00DB2EB4"/>
    <w:rsid w:val="00DB581D"/>
    <w:rsid w:val="00DB67B9"/>
    <w:rsid w:val="00DB6A0D"/>
    <w:rsid w:val="00DB6EC0"/>
    <w:rsid w:val="00DC0B22"/>
    <w:rsid w:val="00DC120E"/>
    <w:rsid w:val="00DC1374"/>
    <w:rsid w:val="00DC3A53"/>
    <w:rsid w:val="00DC4966"/>
    <w:rsid w:val="00DC546D"/>
    <w:rsid w:val="00DC5E5F"/>
    <w:rsid w:val="00DC5FA2"/>
    <w:rsid w:val="00DC7692"/>
    <w:rsid w:val="00DD16D4"/>
    <w:rsid w:val="00DD187A"/>
    <w:rsid w:val="00DD2402"/>
    <w:rsid w:val="00DD273A"/>
    <w:rsid w:val="00DD3765"/>
    <w:rsid w:val="00DD3FC1"/>
    <w:rsid w:val="00DD4782"/>
    <w:rsid w:val="00DD5940"/>
    <w:rsid w:val="00DD5BE7"/>
    <w:rsid w:val="00DD7D25"/>
    <w:rsid w:val="00DE0648"/>
    <w:rsid w:val="00DE08A8"/>
    <w:rsid w:val="00DE0962"/>
    <w:rsid w:val="00DE143A"/>
    <w:rsid w:val="00DE2493"/>
    <w:rsid w:val="00DE3C9D"/>
    <w:rsid w:val="00DE4AF1"/>
    <w:rsid w:val="00DE5A4B"/>
    <w:rsid w:val="00DE72DC"/>
    <w:rsid w:val="00DE7304"/>
    <w:rsid w:val="00DF1C40"/>
    <w:rsid w:val="00DF331D"/>
    <w:rsid w:val="00DF49CC"/>
    <w:rsid w:val="00DF4DF4"/>
    <w:rsid w:val="00DF556F"/>
    <w:rsid w:val="00DF55AC"/>
    <w:rsid w:val="00DF624C"/>
    <w:rsid w:val="00DF6343"/>
    <w:rsid w:val="00DF73EE"/>
    <w:rsid w:val="00E00082"/>
    <w:rsid w:val="00E00116"/>
    <w:rsid w:val="00E00233"/>
    <w:rsid w:val="00E00815"/>
    <w:rsid w:val="00E009C7"/>
    <w:rsid w:val="00E017F7"/>
    <w:rsid w:val="00E0275C"/>
    <w:rsid w:val="00E028D8"/>
    <w:rsid w:val="00E034B1"/>
    <w:rsid w:val="00E0496B"/>
    <w:rsid w:val="00E04B87"/>
    <w:rsid w:val="00E05D9F"/>
    <w:rsid w:val="00E063F5"/>
    <w:rsid w:val="00E064FE"/>
    <w:rsid w:val="00E0652A"/>
    <w:rsid w:val="00E07614"/>
    <w:rsid w:val="00E10B82"/>
    <w:rsid w:val="00E12016"/>
    <w:rsid w:val="00E125DB"/>
    <w:rsid w:val="00E127BC"/>
    <w:rsid w:val="00E12C68"/>
    <w:rsid w:val="00E12E4E"/>
    <w:rsid w:val="00E1479F"/>
    <w:rsid w:val="00E15C8C"/>
    <w:rsid w:val="00E15D51"/>
    <w:rsid w:val="00E1746D"/>
    <w:rsid w:val="00E17C4F"/>
    <w:rsid w:val="00E212F2"/>
    <w:rsid w:val="00E21E6F"/>
    <w:rsid w:val="00E21E77"/>
    <w:rsid w:val="00E220A9"/>
    <w:rsid w:val="00E226C8"/>
    <w:rsid w:val="00E22FE8"/>
    <w:rsid w:val="00E23A9D"/>
    <w:rsid w:val="00E23D85"/>
    <w:rsid w:val="00E24512"/>
    <w:rsid w:val="00E24E06"/>
    <w:rsid w:val="00E2543B"/>
    <w:rsid w:val="00E277A1"/>
    <w:rsid w:val="00E27F0D"/>
    <w:rsid w:val="00E30AEB"/>
    <w:rsid w:val="00E30F74"/>
    <w:rsid w:val="00E31525"/>
    <w:rsid w:val="00E32D98"/>
    <w:rsid w:val="00E32DB7"/>
    <w:rsid w:val="00E345B9"/>
    <w:rsid w:val="00E35348"/>
    <w:rsid w:val="00E36836"/>
    <w:rsid w:val="00E36F64"/>
    <w:rsid w:val="00E378CA"/>
    <w:rsid w:val="00E40730"/>
    <w:rsid w:val="00E4197B"/>
    <w:rsid w:val="00E419FF"/>
    <w:rsid w:val="00E4202B"/>
    <w:rsid w:val="00E42CCB"/>
    <w:rsid w:val="00E438AA"/>
    <w:rsid w:val="00E44699"/>
    <w:rsid w:val="00E4504B"/>
    <w:rsid w:val="00E469B5"/>
    <w:rsid w:val="00E46E92"/>
    <w:rsid w:val="00E47492"/>
    <w:rsid w:val="00E47941"/>
    <w:rsid w:val="00E50FA2"/>
    <w:rsid w:val="00E5131E"/>
    <w:rsid w:val="00E52F23"/>
    <w:rsid w:val="00E534BF"/>
    <w:rsid w:val="00E53C6B"/>
    <w:rsid w:val="00E53CDF"/>
    <w:rsid w:val="00E53E55"/>
    <w:rsid w:val="00E542A7"/>
    <w:rsid w:val="00E555D4"/>
    <w:rsid w:val="00E555F6"/>
    <w:rsid w:val="00E56F95"/>
    <w:rsid w:val="00E6004C"/>
    <w:rsid w:val="00E6199F"/>
    <w:rsid w:val="00E61A85"/>
    <w:rsid w:val="00E65550"/>
    <w:rsid w:val="00E666C9"/>
    <w:rsid w:val="00E709BD"/>
    <w:rsid w:val="00E712E2"/>
    <w:rsid w:val="00E71ACE"/>
    <w:rsid w:val="00E732CB"/>
    <w:rsid w:val="00E7429A"/>
    <w:rsid w:val="00E74D34"/>
    <w:rsid w:val="00E766A0"/>
    <w:rsid w:val="00E7761C"/>
    <w:rsid w:val="00E7776B"/>
    <w:rsid w:val="00E8037F"/>
    <w:rsid w:val="00E80A0B"/>
    <w:rsid w:val="00E80B13"/>
    <w:rsid w:val="00E81D8E"/>
    <w:rsid w:val="00E81F71"/>
    <w:rsid w:val="00E8450F"/>
    <w:rsid w:val="00E84A97"/>
    <w:rsid w:val="00E85462"/>
    <w:rsid w:val="00E85976"/>
    <w:rsid w:val="00E85F20"/>
    <w:rsid w:val="00E908E0"/>
    <w:rsid w:val="00E910B6"/>
    <w:rsid w:val="00E925AC"/>
    <w:rsid w:val="00E9291D"/>
    <w:rsid w:val="00E94664"/>
    <w:rsid w:val="00E94695"/>
    <w:rsid w:val="00E9471E"/>
    <w:rsid w:val="00E94B0A"/>
    <w:rsid w:val="00E95B69"/>
    <w:rsid w:val="00E9704C"/>
    <w:rsid w:val="00E970A4"/>
    <w:rsid w:val="00E9773F"/>
    <w:rsid w:val="00E97E88"/>
    <w:rsid w:val="00EA06DF"/>
    <w:rsid w:val="00EA09CA"/>
    <w:rsid w:val="00EA195C"/>
    <w:rsid w:val="00EA2D9D"/>
    <w:rsid w:val="00EA34DB"/>
    <w:rsid w:val="00EA46E7"/>
    <w:rsid w:val="00EA50AC"/>
    <w:rsid w:val="00EA64FC"/>
    <w:rsid w:val="00EA7C66"/>
    <w:rsid w:val="00EA7CE7"/>
    <w:rsid w:val="00EB0EE1"/>
    <w:rsid w:val="00EB1ABF"/>
    <w:rsid w:val="00EB2D10"/>
    <w:rsid w:val="00EB34BE"/>
    <w:rsid w:val="00EB351F"/>
    <w:rsid w:val="00EB3E01"/>
    <w:rsid w:val="00EB4444"/>
    <w:rsid w:val="00EB495E"/>
    <w:rsid w:val="00EB4F50"/>
    <w:rsid w:val="00EB5252"/>
    <w:rsid w:val="00EB52D2"/>
    <w:rsid w:val="00EC03E4"/>
    <w:rsid w:val="00EC0BB2"/>
    <w:rsid w:val="00EC10F0"/>
    <w:rsid w:val="00EC349A"/>
    <w:rsid w:val="00EC4D1E"/>
    <w:rsid w:val="00EC4E5B"/>
    <w:rsid w:val="00EC5DB4"/>
    <w:rsid w:val="00EC698F"/>
    <w:rsid w:val="00EC6FD0"/>
    <w:rsid w:val="00EC7A79"/>
    <w:rsid w:val="00ED02DD"/>
    <w:rsid w:val="00ED2CD7"/>
    <w:rsid w:val="00ED321C"/>
    <w:rsid w:val="00ED3D24"/>
    <w:rsid w:val="00ED3DCF"/>
    <w:rsid w:val="00ED4F49"/>
    <w:rsid w:val="00ED5FC5"/>
    <w:rsid w:val="00ED609C"/>
    <w:rsid w:val="00ED6E93"/>
    <w:rsid w:val="00ED6F07"/>
    <w:rsid w:val="00EE25A0"/>
    <w:rsid w:val="00EE26AB"/>
    <w:rsid w:val="00EE2A83"/>
    <w:rsid w:val="00EE32BA"/>
    <w:rsid w:val="00EE4C7F"/>
    <w:rsid w:val="00EE4DE4"/>
    <w:rsid w:val="00EE52A8"/>
    <w:rsid w:val="00EE563B"/>
    <w:rsid w:val="00EE6C6B"/>
    <w:rsid w:val="00EE7229"/>
    <w:rsid w:val="00EF033D"/>
    <w:rsid w:val="00EF04E2"/>
    <w:rsid w:val="00EF1336"/>
    <w:rsid w:val="00EF23BE"/>
    <w:rsid w:val="00EF243D"/>
    <w:rsid w:val="00EF33F8"/>
    <w:rsid w:val="00EF3D0A"/>
    <w:rsid w:val="00EF3E8C"/>
    <w:rsid w:val="00EF5502"/>
    <w:rsid w:val="00EF6BC1"/>
    <w:rsid w:val="00EF6CD1"/>
    <w:rsid w:val="00EF6DA6"/>
    <w:rsid w:val="00EF6EA2"/>
    <w:rsid w:val="00EF7F94"/>
    <w:rsid w:val="00F012FF"/>
    <w:rsid w:val="00F01B09"/>
    <w:rsid w:val="00F01EC7"/>
    <w:rsid w:val="00F02783"/>
    <w:rsid w:val="00F0354A"/>
    <w:rsid w:val="00F03F6F"/>
    <w:rsid w:val="00F04037"/>
    <w:rsid w:val="00F0479B"/>
    <w:rsid w:val="00F04DDB"/>
    <w:rsid w:val="00F0570D"/>
    <w:rsid w:val="00F05EB0"/>
    <w:rsid w:val="00F06D60"/>
    <w:rsid w:val="00F07395"/>
    <w:rsid w:val="00F07A2C"/>
    <w:rsid w:val="00F10001"/>
    <w:rsid w:val="00F1055E"/>
    <w:rsid w:val="00F121D5"/>
    <w:rsid w:val="00F12FC4"/>
    <w:rsid w:val="00F1337A"/>
    <w:rsid w:val="00F15259"/>
    <w:rsid w:val="00F152E4"/>
    <w:rsid w:val="00F16778"/>
    <w:rsid w:val="00F16F5E"/>
    <w:rsid w:val="00F1740A"/>
    <w:rsid w:val="00F1778D"/>
    <w:rsid w:val="00F17C8A"/>
    <w:rsid w:val="00F20815"/>
    <w:rsid w:val="00F219EC"/>
    <w:rsid w:val="00F22B89"/>
    <w:rsid w:val="00F230BF"/>
    <w:rsid w:val="00F2422D"/>
    <w:rsid w:val="00F24430"/>
    <w:rsid w:val="00F2480E"/>
    <w:rsid w:val="00F24B9B"/>
    <w:rsid w:val="00F25C8F"/>
    <w:rsid w:val="00F26C78"/>
    <w:rsid w:val="00F27556"/>
    <w:rsid w:val="00F27B03"/>
    <w:rsid w:val="00F30C5B"/>
    <w:rsid w:val="00F3127A"/>
    <w:rsid w:val="00F3201E"/>
    <w:rsid w:val="00F320A9"/>
    <w:rsid w:val="00F334F4"/>
    <w:rsid w:val="00F3352A"/>
    <w:rsid w:val="00F33987"/>
    <w:rsid w:val="00F33D3F"/>
    <w:rsid w:val="00F344B8"/>
    <w:rsid w:val="00F34BF1"/>
    <w:rsid w:val="00F3664C"/>
    <w:rsid w:val="00F373CC"/>
    <w:rsid w:val="00F42183"/>
    <w:rsid w:val="00F438A1"/>
    <w:rsid w:val="00F44F2C"/>
    <w:rsid w:val="00F47571"/>
    <w:rsid w:val="00F50B48"/>
    <w:rsid w:val="00F5115C"/>
    <w:rsid w:val="00F51CD4"/>
    <w:rsid w:val="00F5288D"/>
    <w:rsid w:val="00F52A8A"/>
    <w:rsid w:val="00F531ED"/>
    <w:rsid w:val="00F56656"/>
    <w:rsid w:val="00F5686C"/>
    <w:rsid w:val="00F56B6C"/>
    <w:rsid w:val="00F575AE"/>
    <w:rsid w:val="00F57D14"/>
    <w:rsid w:val="00F57D6D"/>
    <w:rsid w:val="00F60008"/>
    <w:rsid w:val="00F601CD"/>
    <w:rsid w:val="00F6056B"/>
    <w:rsid w:val="00F60835"/>
    <w:rsid w:val="00F60FCF"/>
    <w:rsid w:val="00F6233A"/>
    <w:rsid w:val="00F63C5B"/>
    <w:rsid w:val="00F65045"/>
    <w:rsid w:val="00F6515A"/>
    <w:rsid w:val="00F65717"/>
    <w:rsid w:val="00F659F7"/>
    <w:rsid w:val="00F66892"/>
    <w:rsid w:val="00F66D80"/>
    <w:rsid w:val="00F66DD2"/>
    <w:rsid w:val="00F700A1"/>
    <w:rsid w:val="00F712E2"/>
    <w:rsid w:val="00F725D2"/>
    <w:rsid w:val="00F744C6"/>
    <w:rsid w:val="00F7470D"/>
    <w:rsid w:val="00F7532F"/>
    <w:rsid w:val="00F776C7"/>
    <w:rsid w:val="00F8056D"/>
    <w:rsid w:val="00F80DA0"/>
    <w:rsid w:val="00F81276"/>
    <w:rsid w:val="00F814B3"/>
    <w:rsid w:val="00F81B10"/>
    <w:rsid w:val="00F81D82"/>
    <w:rsid w:val="00F8200E"/>
    <w:rsid w:val="00F8270B"/>
    <w:rsid w:val="00F82780"/>
    <w:rsid w:val="00F82BD2"/>
    <w:rsid w:val="00F83F01"/>
    <w:rsid w:val="00F84EC4"/>
    <w:rsid w:val="00F852B4"/>
    <w:rsid w:val="00F85F85"/>
    <w:rsid w:val="00F86C20"/>
    <w:rsid w:val="00F86D21"/>
    <w:rsid w:val="00F87333"/>
    <w:rsid w:val="00F8782D"/>
    <w:rsid w:val="00F90306"/>
    <w:rsid w:val="00F90DAA"/>
    <w:rsid w:val="00F91ABA"/>
    <w:rsid w:val="00F91B21"/>
    <w:rsid w:val="00F91BAA"/>
    <w:rsid w:val="00F93B97"/>
    <w:rsid w:val="00F959F8"/>
    <w:rsid w:val="00F9728F"/>
    <w:rsid w:val="00F979B6"/>
    <w:rsid w:val="00F97ED6"/>
    <w:rsid w:val="00FA03DA"/>
    <w:rsid w:val="00FA0DC8"/>
    <w:rsid w:val="00FA152E"/>
    <w:rsid w:val="00FA1E0B"/>
    <w:rsid w:val="00FA26E7"/>
    <w:rsid w:val="00FA34BD"/>
    <w:rsid w:val="00FA34DB"/>
    <w:rsid w:val="00FA380D"/>
    <w:rsid w:val="00FA41CF"/>
    <w:rsid w:val="00FA43B5"/>
    <w:rsid w:val="00FA5090"/>
    <w:rsid w:val="00FA5332"/>
    <w:rsid w:val="00FA6272"/>
    <w:rsid w:val="00FA692B"/>
    <w:rsid w:val="00FA6BC0"/>
    <w:rsid w:val="00FA720D"/>
    <w:rsid w:val="00FA75CA"/>
    <w:rsid w:val="00FB060E"/>
    <w:rsid w:val="00FB06E1"/>
    <w:rsid w:val="00FB1201"/>
    <w:rsid w:val="00FB1499"/>
    <w:rsid w:val="00FB297E"/>
    <w:rsid w:val="00FB32B6"/>
    <w:rsid w:val="00FB3EA7"/>
    <w:rsid w:val="00FB5626"/>
    <w:rsid w:val="00FB571C"/>
    <w:rsid w:val="00FB75B5"/>
    <w:rsid w:val="00FB7C46"/>
    <w:rsid w:val="00FB7FE5"/>
    <w:rsid w:val="00FC0398"/>
    <w:rsid w:val="00FC0AA5"/>
    <w:rsid w:val="00FC29BE"/>
    <w:rsid w:val="00FC325B"/>
    <w:rsid w:val="00FC33C5"/>
    <w:rsid w:val="00FC34FE"/>
    <w:rsid w:val="00FC3559"/>
    <w:rsid w:val="00FC3C8F"/>
    <w:rsid w:val="00FC3CE9"/>
    <w:rsid w:val="00FC3FB2"/>
    <w:rsid w:val="00FC4217"/>
    <w:rsid w:val="00FC4381"/>
    <w:rsid w:val="00FC4655"/>
    <w:rsid w:val="00FC4E6D"/>
    <w:rsid w:val="00FC5919"/>
    <w:rsid w:val="00FC627E"/>
    <w:rsid w:val="00FC6BCA"/>
    <w:rsid w:val="00FC73D0"/>
    <w:rsid w:val="00FC74EB"/>
    <w:rsid w:val="00FC788A"/>
    <w:rsid w:val="00FD0B09"/>
    <w:rsid w:val="00FD0C65"/>
    <w:rsid w:val="00FD17D5"/>
    <w:rsid w:val="00FD19BC"/>
    <w:rsid w:val="00FD224C"/>
    <w:rsid w:val="00FD2322"/>
    <w:rsid w:val="00FD2B0E"/>
    <w:rsid w:val="00FD2EC2"/>
    <w:rsid w:val="00FD3460"/>
    <w:rsid w:val="00FD35FE"/>
    <w:rsid w:val="00FD5189"/>
    <w:rsid w:val="00FD528B"/>
    <w:rsid w:val="00FD5892"/>
    <w:rsid w:val="00FD6E9C"/>
    <w:rsid w:val="00FD7553"/>
    <w:rsid w:val="00FD7583"/>
    <w:rsid w:val="00FD75EF"/>
    <w:rsid w:val="00FE2275"/>
    <w:rsid w:val="00FE2850"/>
    <w:rsid w:val="00FE352B"/>
    <w:rsid w:val="00FE3991"/>
    <w:rsid w:val="00FE45C2"/>
    <w:rsid w:val="00FE4903"/>
    <w:rsid w:val="00FE4AD1"/>
    <w:rsid w:val="00FF2884"/>
    <w:rsid w:val="00FF3A38"/>
    <w:rsid w:val="00FF74A7"/>
    <w:rsid w:val="00FF7501"/>
    <w:rsid w:val="00FF75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C6DA"/>
  <w15:docId w15:val="{2EE157B1-9C8C-45AF-B7AD-07C60300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067"/>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uiPriority w:val="99"/>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uiPriority w:val="39"/>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uiPriority w:val="99"/>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iPriority w:val="99"/>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uiPriority w:val="34"/>
    <w:qFormat/>
    <w:rsid w:val="0097109F"/>
    <w:pPr>
      <w:ind w:left="720"/>
      <w:contextualSpacing/>
    </w:pPr>
  </w:style>
  <w:style w:type="character" w:styleId="FollowedHyperlink">
    <w:name w:val="FollowedHyperlink"/>
    <w:basedOn w:val="DefaultParagraphFont"/>
    <w:uiPriority w:val="99"/>
    <w:semiHidden/>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semiHidden/>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uiPriority w:val="99"/>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paragraph" w:styleId="NoSpacing">
    <w:name w:val="No Spacing"/>
    <w:uiPriority w:val="1"/>
    <w:qFormat/>
    <w:rsid w:val="008D3E20"/>
    <w:rPr>
      <w:rFonts w:ascii="Cambria" w:hAnsi="Cambria" w:cstheme="minorBidi"/>
      <w:lang w:val="en-US" w:eastAsia="en-US"/>
    </w:rPr>
  </w:style>
  <w:style w:type="paragraph" w:customStyle="1" w:styleId="Question">
    <w:name w:val="Question"/>
    <w:basedOn w:val="Normal"/>
    <w:next w:val="Normal"/>
    <w:link w:val="QuestionChar1"/>
    <w:qFormat/>
    <w:rsid w:val="00A12298"/>
    <w:pPr>
      <w:ind w:left="480" w:hanging="480"/>
    </w:pPr>
    <w:rPr>
      <w:rFonts w:ascii="Times New Roman" w:eastAsia="Times New Roman" w:hAnsi="Times New Roman"/>
      <w:sz w:val="24"/>
      <w:szCs w:val="24"/>
      <w:lang w:val="en-US" w:eastAsia="en-US"/>
    </w:rPr>
  </w:style>
  <w:style w:type="character" w:customStyle="1" w:styleId="QuestionChar1">
    <w:name w:val="Question Char1"/>
    <w:basedOn w:val="DefaultParagraphFont"/>
    <w:link w:val="Question"/>
    <w:rsid w:val="00A12298"/>
    <w:rPr>
      <w:rFonts w:ascii="Times New Roman" w:eastAsia="Times New Roman" w:hAnsi="Times New Roman"/>
      <w:sz w:val="24"/>
      <w:szCs w:val="24"/>
      <w:lang w:val="en-US" w:eastAsia="en-US"/>
    </w:rPr>
  </w:style>
  <w:style w:type="character" w:customStyle="1" w:styleId="NormalCourierNewChar">
    <w:name w:val="Normal + Courier New Char"/>
    <w:aliases w:val="10 pt Char"/>
    <w:basedOn w:val="DefaultParagraphFont"/>
    <w:rsid w:val="00132F99"/>
    <w:rPr>
      <w:rFonts w:ascii="Courier New" w:hAnsi="Courier New" w:cs="Courier New"/>
      <w:lang w:val="en-US" w:eastAsia="en-US" w:bidi="ar-SA"/>
    </w:rPr>
  </w:style>
  <w:style w:type="character" w:customStyle="1" w:styleId="FooterChar">
    <w:name w:val="Footer Char"/>
    <w:basedOn w:val="DefaultParagraphFont"/>
    <w:link w:val="Footer"/>
    <w:uiPriority w:val="99"/>
    <w:rsid w:val="00C254FE"/>
    <w:rPr>
      <w:rFonts w:eastAsia="Times New Roman"/>
      <w:bCs/>
      <w:noProof/>
      <w:sz w:val="14"/>
      <w:szCs w:val="20"/>
      <w:lang w:val="en-US" w:eastAsia="ja-JP"/>
    </w:rPr>
  </w:style>
  <w:style w:type="character" w:customStyle="1" w:styleId="HeaderChar">
    <w:name w:val="Header Char"/>
    <w:basedOn w:val="DefaultParagraphFont"/>
    <w:link w:val="Header"/>
    <w:rsid w:val="00C254FE"/>
    <w:rPr>
      <w:rFonts w:eastAsia="Times New Roman"/>
      <w:bCs/>
      <w:szCs w:val="20"/>
      <w:lang w:val="en-US" w:eastAsia="de-DE"/>
    </w:rPr>
  </w:style>
  <w:style w:type="paragraph" w:styleId="BodyText">
    <w:name w:val="Body Text"/>
    <w:basedOn w:val="Normal"/>
    <w:link w:val="BodyTextChar"/>
    <w:rsid w:val="005779D1"/>
    <w:rPr>
      <w:rFonts w:ascii="Book Antiqua" w:eastAsia="Times New Roman" w:hAnsi="Book Antiqua"/>
      <w:szCs w:val="20"/>
      <w:lang w:val="en-US" w:eastAsia="en-US"/>
    </w:rPr>
  </w:style>
  <w:style w:type="character" w:customStyle="1" w:styleId="BodyTextChar">
    <w:name w:val="Body Text Char"/>
    <w:basedOn w:val="DefaultParagraphFont"/>
    <w:link w:val="BodyText"/>
    <w:rsid w:val="005779D1"/>
    <w:rPr>
      <w:rFonts w:ascii="Book Antiqua" w:eastAsia="Times New Roman" w:hAnsi="Book Antiqua"/>
      <w:szCs w:val="20"/>
      <w:lang w:val="en-US" w:eastAsia="en-US"/>
    </w:rPr>
  </w:style>
  <w:style w:type="paragraph" w:customStyle="1" w:styleId="Answer">
    <w:name w:val="Answer"/>
    <w:basedOn w:val="Normal"/>
    <w:link w:val="AnswerChar1"/>
    <w:qFormat/>
    <w:rsid w:val="00996286"/>
    <w:pPr>
      <w:tabs>
        <w:tab w:val="right" w:pos="9240"/>
      </w:tabs>
      <w:ind w:left="2160" w:hanging="720"/>
    </w:pPr>
    <w:rPr>
      <w:rFonts w:ascii="Times New Roman" w:eastAsia="Times New Roman" w:hAnsi="Times New Roman"/>
      <w:sz w:val="24"/>
      <w:szCs w:val="24"/>
      <w:lang w:val="en-US" w:eastAsia="en-US"/>
    </w:rPr>
  </w:style>
  <w:style w:type="character" w:customStyle="1" w:styleId="AnswerChar1">
    <w:name w:val="Answer Char1"/>
    <w:basedOn w:val="DefaultParagraphFont"/>
    <w:link w:val="Answer"/>
    <w:locked/>
    <w:rsid w:val="00996286"/>
    <w:rPr>
      <w:rFonts w:ascii="Times New Roman" w:eastAsia="Times New Roman" w:hAnsi="Times New Roman"/>
      <w:sz w:val="24"/>
      <w:szCs w:val="24"/>
      <w:lang w:val="en-US" w:eastAsia="en-US"/>
    </w:rPr>
  </w:style>
  <w:style w:type="paragraph" w:customStyle="1" w:styleId="basic">
    <w:name w:val="basic"/>
    <w:basedOn w:val="Normal"/>
    <w:link w:val="basicChar"/>
    <w:rsid w:val="00684DFB"/>
    <w:rPr>
      <w:rFonts w:eastAsia="Times New Roman" w:cs="Arial"/>
      <w:szCs w:val="24"/>
      <w:lang w:val="en-US" w:eastAsia="en-US"/>
    </w:rPr>
  </w:style>
  <w:style w:type="character" w:customStyle="1" w:styleId="basicChar">
    <w:name w:val="basic Char"/>
    <w:link w:val="basic"/>
    <w:rsid w:val="00684DFB"/>
    <w:rPr>
      <w:rFonts w:eastAsia="Times New Roman" w:cs="Arial"/>
      <w:szCs w:val="24"/>
      <w:lang w:val="en-US" w:eastAsia="en-US"/>
    </w:rPr>
  </w:style>
  <w:style w:type="paragraph" w:customStyle="1" w:styleId="basictitle">
    <w:name w:val="basic title"/>
    <w:basedOn w:val="basic"/>
    <w:rsid w:val="00684DFB"/>
    <w:rPr>
      <w:b/>
      <w:bCs/>
      <w:smallCaps/>
      <w:u w:val="single"/>
    </w:rPr>
  </w:style>
  <w:style w:type="character" w:customStyle="1" w:styleId="copyhighlight">
    <w:name w:val="copyhighlight"/>
    <w:basedOn w:val="DefaultParagraphFont"/>
    <w:rsid w:val="00E24512"/>
  </w:style>
  <w:style w:type="character" w:customStyle="1" w:styleId="yellowbox">
    <w:name w:val="yellowbox"/>
    <w:basedOn w:val="DefaultParagraphFont"/>
    <w:rsid w:val="00E24512"/>
  </w:style>
  <w:style w:type="paragraph" w:customStyle="1" w:styleId="0-basic0">
    <w:name w:val="0-basic"/>
    <w:basedOn w:val="Normal"/>
    <w:rsid w:val="00D507F8"/>
    <w:pPr>
      <w:spacing w:before="100" w:beforeAutospacing="1" w:after="100" w:afterAutospacing="1"/>
    </w:pPr>
    <w:rPr>
      <w:rFonts w:ascii="Times New Roman" w:hAnsi="Times New Roman"/>
      <w:sz w:val="24"/>
      <w:szCs w:val="24"/>
      <w:lang w:val="en-US" w:eastAsia="en-US"/>
    </w:rPr>
  </w:style>
  <w:style w:type="character" w:customStyle="1" w:styleId="QuestionChar">
    <w:name w:val="Question Char"/>
    <w:basedOn w:val="DefaultParagraphFont"/>
    <w:rsid w:val="00E419FF"/>
    <w:rPr>
      <w:sz w:val="24"/>
      <w:szCs w:val="24"/>
      <w:lang w:val="en-US" w:eastAsia="en-US" w:bidi="ar-SA"/>
    </w:rPr>
  </w:style>
  <w:style w:type="paragraph" w:customStyle="1" w:styleId="story-textparagraph">
    <w:name w:val="story-text__paragraph"/>
    <w:basedOn w:val="Normal"/>
    <w:rsid w:val="00F712E2"/>
    <w:pPr>
      <w:spacing w:before="100" w:beforeAutospacing="1" w:after="100" w:afterAutospacing="1"/>
    </w:pPr>
    <w:rPr>
      <w:rFonts w:ascii="Times New Roman" w:eastAsia="Times New Roman" w:hAnsi="Times New Roman"/>
      <w:sz w:val="24"/>
      <w:szCs w:val="24"/>
      <w:lang w:val="en-US" w:eastAsia="en-US"/>
    </w:rPr>
  </w:style>
  <w:style w:type="paragraph" w:customStyle="1" w:styleId="Response">
    <w:name w:val="Response"/>
    <w:basedOn w:val="Normal"/>
    <w:qFormat/>
    <w:rsid w:val="00E2543B"/>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1282" w:hanging="1282"/>
    </w:pPr>
    <w:rPr>
      <w:rFonts w:ascii="Calibri" w:eastAsia="MS Mincho" w:hAnsi="Calibri" w:cs="Arial"/>
      <w:sz w:val="20"/>
      <w:lang w:val="en-US" w:eastAsia="en-US"/>
    </w:rPr>
  </w:style>
  <w:style w:type="paragraph" w:customStyle="1" w:styleId="Default">
    <w:name w:val="Default"/>
    <w:rsid w:val="00902C0B"/>
    <w:pPr>
      <w:autoSpaceDE w:val="0"/>
      <w:autoSpaceDN w:val="0"/>
      <w:adjustRightInd w:val="0"/>
    </w:pPr>
    <w:rPr>
      <w:rFonts w:ascii="Verdana" w:hAnsi="Verdana" w:cs="Verdana"/>
      <w:color w:val="000000"/>
      <w:sz w:val="24"/>
      <w:szCs w:val="24"/>
      <w:lang w:val="en-US"/>
    </w:rPr>
  </w:style>
  <w:style w:type="paragraph" w:styleId="BodyTextIndent">
    <w:name w:val="Body Text Indent"/>
    <w:basedOn w:val="Normal"/>
    <w:link w:val="BodyTextIndentChar"/>
    <w:rsid w:val="00603CA6"/>
    <w:pPr>
      <w:spacing w:after="120"/>
      <w:ind w:left="360"/>
    </w:pPr>
    <w:rPr>
      <w:rFonts w:ascii="Times New Roman" w:hAnsi="Times New Roman" w:cstheme="minorBidi"/>
      <w:sz w:val="24"/>
      <w:szCs w:val="24"/>
      <w:lang w:val="en-US" w:eastAsia="en-US"/>
    </w:rPr>
  </w:style>
  <w:style w:type="character" w:customStyle="1" w:styleId="BodyTextIndentChar">
    <w:name w:val="Body Text Indent Char"/>
    <w:basedOn w:val="DefaultParagraphFont"/>
    <w:link w:val="BodyTextIndent"/>
    <w:rsid w:val="00603CA6"/>
    <w:rPr>
      <w:rFonts w:ascii="Times New Roman" w:hAnsi="Times New Roman" w:cstheme="minorBidi"/>
      <w:sz w:val="24"/>
      <w:szCs w:val="24"/>
      <w:lang w:val="en-US" w:eastAsia="en-US"/>
    </w:rPr>
  </w:style>
  <w:style w:type="paragraph" w:customStyle="1" w:styleId="Answer1">
    <w:name w:val="Answer1"/>
    <w:basedOn w:val="Answer"/>
    <w:link w:val="Answer1Char"/>
    <w:qFormat/>
    <w:rsid w:val="00194C30"/>
  </w:style>
  <w:style w:type="character" w:customStyle="1" w:styleId="Answer1Char">
    <w:name w:val="Answer1 Char"/>
    <w:basedOn w:val="AnswerChar1"/>
    <w:link w:val="Answer1"/>
    <w:rsid w:val="00194C30"/>
    <w:rPr>
      <w:rFonts w:ascii="Times New Roman" w:eastAsia="Times New Roman" w:hAnsi="Times New Roman"/>
      <w:sz w:val="24"/>
      <w:szCs w:val="24"/>
      <w:lang w:val="en-US" w:eastAsia="en-US"/>
    </w:rPr>
  </w:style>
  <w:style w:type="paragraph" w:customStyle="1" w:styleId="30QuestionNumbered">
    <w:name w:val="30_Question Numbered"/>
    <w:next w:val="Normal"/>
    <w:qFormat/>
    <w:rsid w:val="00E712E2"/>
    <w:pPr>
      <w:numPr>
        <w:numId w:val="11"/>
      </w:numPr>
      <w:shd w:val="clear" w:color="auto" w:fill="FFFFFF"/>
      <w:spacing w:after="120" w:line="240" w:lineRule="exact"/>
    </w:pPr>
    <w:rPr>
      <w:rFonts w:eastAsia="Times New Roman" w:cs="Arial"/>
      <w:b/>
      <w:color w:val="191919" w:themeColor="text1" w:themeTint="E6"/>
      <w:sz w:val="18"/>
      <w:szCs w:val="19"/>
      <w:lang w:val="en-US" w:eastAsia="en-US"/>
    </w:rPr>
  </w:style>
  <w:style w:type="paragraph" w:customStyle="1" w:styleId="31Answer">
    <w:name w:val="31_Answer"/>
    <w:basedOn w:val="Normal"/>
    <w:link w:val="31AnswerChar"/>
    <w:qFormat/>
    <w:rsid w:val="001F3D0D"/>
    <w:pPr>
      <w:tabs>
        <w:tab w:val="decimal" w:pos="576"/>
      </w:tabs>
      <w:spacing w:after="50"/>
      <w:ind w:left="864" w:hanging="864"/>
    </w:pPr>
    <w:rPr>
      <w:rFonts w:ascii="ITC Franklin Gothic Std Book" w:eastAsia="Times" w:hAnsi="ITC Franklin Gothic Std Book"/>
      <w:spacing w:val="-6"/>
      <w:sz w:val="20"/>
      <w:szCs w:val="24"/>
      <w:lang w:val="en-US" w:eastAsia="en-US"/>
    </w:rPr>
  </w:style>
  <w:style w:type="character" w:customStyle="1" w:styleId="31AnswerChar">
    <w:name w:val="31_Answer Char"/>
    <w:basedOn w:val="DefaultParagraphFont"/>
    <w:link w:val="31Answer"/>
    <w:rsid w:val="001F3D0D"/>
    <w:rPr>
      <w:rFonts w:ascii="ITC Franklin Gothic Std Book" w:eastAsia="Times" w:hAnsi="ITC Franklin Gothic Std Book"/>
      <w:spacing w:val="-6"/>
      <w:sz w:val="20"/>
      <w:szCs w:val="24"/>
      <w:lang w:val="en-US" w:eastAsia="en-US"/>
    </w:rPr>
  </w:style>
  <w:style w:type="paragraph" w:customStyle="1" w:styleId="30Question">
    <w:name w:val="30_Question"/>
    <w:basedOn w:val="Normal"/>
    <w:next w:val="31Answer"/>
    <w:link w:val="30QuestionChar"/>
    <w:rsid w:val="00704634"/>
    <w:pPr>
      <w:spacing w:after="140" w:line="280" w:lineRule="exact"/>
      <w:ind w:left="302" w:hanging="302"/>
    </w:pPr>
    <w:rPr>
      <w:rFonts w:ascii="ITC Franklin Gothic Std Book" w:eastAsia="Times" w:hAnsi="ITC Franklin Gothic Std Book"/>
      <w:spacing w:val="-6"/>
      <w:sz w:val="20"/>
      <w:szCs w:val="24"/>
      <w:lang w:val="en-US" w:eastAsia="en-US"/>
    </w:rPr>
  </w:style>
  <w:style w:type="character" w:customStyle="1" w:styleId="30QuestionChar">
    <w:name w:val="30_Question Char"/>
    <w:basedOn w:val="DefaultParagraphFont"/>
    <w:link w:val="30Question"/>
    <w:rsid w:val="00704634"/>
    <w:rPr>
      <w:rFonts w:ascii="ITC Franklin Gothic Std Book" w:eastAsia="Times" w:hAnsi="ITC Franklin Gothic Std Book"/>
      <w:spacing w:val="-6"/>
      <w:sz w:val="20"/>
      <w:szCs w:val="24"/>
      <w:lang w:val="en-US" w:eastAsia="en-US"/>
    </w:rPr>
  </w:style>
  <w:style w:type="paragraph" w:customStyle="1" w:styleId="31AnswerLast">
    <w:name w:val="31_Answer Last"/>
    <w:basedOn w:val="31Answer"/>
    <w:next w:val="Normal"/>
    <w:link w:val="31AnswerLastChar"/>
    <w:rsid w:val="00704634"/>
    <w:pPr>
      <w:spacing w:after="140"/>
    </w:pPr>
  </w:style>
  <w:style w:type="character" w:customStyle="1" w:styleId="31AnswerLastChar">
    <w:name w:val="31_Answer Last Char"/>
    <w:basedOn w:val="31AnswerChar"/>
    <w:link w:val="31AnswerLast"/>
    <w:rsid w:val="00704634"/>
    <w:rPr>
      <w:rFonts w:ascii="ITC Franklin Gothic Std Book" w:eastAsia="Times" w:hAnsi="ITC Franklin Gothic Std Book"/>
      <w:spacing w:val="-6"/>
      <w:sz w:val="20"/>
      <w:szCs w:val="24"/>
      <w:lang w:val="en-US" w:eastAsia="en-US"/>
    </w:rPr>
  </w:style>
  <w:style w:type="character" w:customStyle="1" w:styleId="cf01">
    <w:name w:val="cf01"/>
    <w:basedOn w:val="DefaultParagraphFont"/>
    <w:rsid w:val="00376FF8"/>
    <w:rPr>
      <w:rFonts w:ascii="Segoe UI" w:hAnsi="Segoe UI" w:cs="Segoe UI" w:hint="default"/>
      <w:sz w:val="18"/>
      <w:szCs w:val="18"/>
    </w:rPr>
  </w:style>
  <w:style w:type="character" w:styleId="UnresolvedMention">
    <w:name w:val="Unresolved Mention"/>
    <w:basedOn w:val="DefaultParagraphFont"/>
    <w:uiPriority w:val="99"/>
    <w:semiHidden/>
    <w:unhideWhenUsed/>
    <w:rsid w:val="0052352F"/>
    <w:rPr>
      <w:color w:val="605E5C"/>
      <w:shd w:val="clear" w:color="auto" w:fill="E1DFDD"/>
    </w:rPr>
  </w:style>
  <w:style w:type="character" w:customStyle="1" w:styleId="cf11">
    <w:name w:val="cf11"/>
    <w:basedOn w:val="DefaultParagraphFont"/>
    <w:rsid w:val="00E064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561">
      <w:bodyDiv w:val="1"/>
      <w:marLeft w:val="0"/>
      <w:marRight w:val="0"/>
      <w:marTop w:val="0"/>
      <w:marBottom w:val="0"/>
      <w:divBdr>
        <w:top w:val="none" w:sz="0" w:space="0" w:color="auto"/>
        <w:left w:val="none" w:sz="0" w:space="0" w:color="auto"/>
        <w:bottom w:val="none" w:sz="0" w:space="0" w:color="auto"/>
        <w:right w:val="none" w:sz="0" w:space="0" w:color="auto"/>
      </w:divBdr>
    </w:div>
    <w:div w:id="23751424">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142083065">
      <w:bodyDiv w:val="1"/>
      <w:marLeft w:val="0"/>
      <w:marRight w:val="0"/>
      <w:marTop w:val="0"/>
      <w:marBottom w:val="0"/>
      <w:divBdr>
        <w:top w:val="none" w:sz="0" w:space="0" w:color="auto"/>
        <w:left w:val="none" w:sz="0" w:space="0" w:color="auto"/>
        <w:bottom w:val="none" w:sz="0" w:space="0" w:color="auto"/>
        <w:right w:val="none" w:sz="0" w:space="0" w:color="auto"/>
      </w:divBdr>
    </w:div>
    <w:div w:id="185292540">
      <w:bodyDiv w:val="1"/>
      <w:marLeft w:val="0"/>
      <w:marRight w:val="0"/>
      <w:marTop w:val="0"/>
      <w:marBottom w:val="0"/>
      <w:divBdr>
        <w:top w:val="none" w:sz="0" w:space="0" w:color="auto"/>
        <w:left w:val="none" w:sz="0" w:space="0" w:color="auto"/>
        <w:bottom w:val="none" w:sz="0" w:space="0" w:color="auto"/>
        <w:right w:val="none" w:sz="0" w:space="0" w:color="auto"/>
      </w:divBdr>
      <w:divsChild>
        <w:div w:id="1384407390">
          <w:marLeft w:val="0"/>
          <w:marRight w:val="0"/>
          <w:marTop w:val="0"/>
          <w:marBottom w:val="0"/>
          <w:divBdr>
            <w:top w:val="none" w:sz="0" w:space="0" w:color="auto"/>
            <w:left w:val="none" w:sz="0" w:space="0" w:color="auto"/>
            <w:bottom w:val="none" w:sz="0" w:space="0" w:color="auto"/>
            <w:right w:val="none" w:sz="0" w:space="0" w:color="auto"/>
          </w:divBdr>
        </w:div>
      </w:divsChild>
    </w:div>
    <w:div w:id="185950420">
      <w:bodyDiv w:val="1"/>
      <w:marLeft w:val="0"/>
      <w:marRight w:val="0"/>
      <w:marTop w:val="0"/>
      <w:marBottom w:val="0"/>
      <w:divBdr>
        <w:top w:val="none" w:sz="0" w:space="0" w:color="auto"/>
        <w:left w:val="none" w:sz="0" w:space="0" w:color="auto"/>
        <w:bottom w:val="none" w:sz="0" w:space="0" w:color="auto"/>
        <w:right w:val="none" w:sz="0" w:space="0" w:color="auto"/>
      </w:divBdr>
    </w:div>
    <w:div w:id="194126169">
      <w:bodyDiv w:val="1"/>
      <w:marLeft w:val="0"/>
      <w:marRight w:val="0"/>
      <w:marTop w:val="0"/>
      <w:marBottom w:val="0"/>
      <w:divBdr>
        <w:top w:val="none" w:sz="0" w:space="0" w:color="auto"/>
        <w:left w:val="none" w:sz="0" w:space="0" w:color="auto"/>
        <w:bottom w:val="none" w:sz="0" w:space="0" w:color="auto"/>
        <w:right w:val="none" w:sz="0" w:space="0" w:color="auto"/>
      </w:divBdr>
    </w:div>
    <w:div w:id="205333721">
      <w:bodyDiv w:val="1"/>
      <w:marLeft w:val="0"/>
      <w:marRight w:val="0"/>
      <w:marTop w:val="0"/>
      <w:marBottom w:val="0"/>
      <w:divBdr>
        <w:top w:val="none" w:sz="0" w:space="0" w:color="auto"/>
        <w:left w:val="none" w:sz="0" w:space="0" w:color="auto"/>
        <w:bottom w:val="none" w:sz="0" w:space="0" w:color="auto"/>
        <w:right w:val="none" w:sz="0" w:space="0" w:color="auto"/>
      </w:divBdr>
    </w:div>
    <w:div w:id="213734007">
      <w:bodyDiv w:val="1"/>
      <w:marLeft w:val="0"/>
      <w:marRight w:val="0"/>
      <w:marTop w:val="0"/>
      <w:marBottom w:val="0"/>
      <w:divBdr>
        <w:top w:val="none" w:sz="0" w:space="0" w:color="auto"/>
        <w:left w:val="none" w:sz="0" w:space="0" w:color="auto"/>
        <w:bottom w:val="none" w:sz="0" w:space="0" w:color="auto"/>
        <w:right w:val="none" w:sz="0" w:space="0" w:color="auto"/>
      </w:divBdr>
      <w:divsChild>
        <w:div w:id="69936765">
          <w:marLeft w:val="0"/>
          <w:marRight w:val="150"/>
          <w:marTop w:val="0"/>
          <w:marBottom w:val="0"/>
          <w:divBdr>
            <w:top w:val="single" w:sz="6" w:space="0" w:color="999999"/>
            <w:left w:val="single" w:sz="6" w:space="0" w:color="999999"/>
            <w:bottom w:val="single" w:sz="6" w:space="0" w:color="999999"/>
            <w:right w:val="single" w:sz="6" w:space="0" w:color="999999"/>
          </w:divBdr>
        </w:div>
        <w:div w:id="470906106">
          <w:marLeft w:val="0"/>
          <w:marRight w:val="150"/>
          <w:marTop w:val="0"/>
          <w:marBottom w:val="0"/>
          <w:divBdr>
            <w:top w:val="single" w:sz="6" w:space="0" w:color="999999"/>
            <w:left w:val="single" w:sz="6" w:space="0" w:color="999999"/>
            <w:bottom w:val="single" w:sz="6" w:space="0" w:color="999999"/>
            <w:right w:val="single" w:sz="6" w:space="0" w:color="999999"/>
          </w:divBdr>
        </w:div>
        <w:div w:id="648176018">
          <w:marLeft w:val="0"/>
          <w:marRight w:val="150"/>
          <w:marTop w:val="0"/>
          <w:marBottom w:val="0"/>
          <w:divBdr>
            <w:top w:val="single" w:sz="6" w:space="0" w:color="999999"/>
            <w:left w:val="single" w:sz="6" w:space="0" w:color="999999"/>
            <w:bottom w:val="single" w:sz="6" w:space="0" w:color="999999"/>
            <w:right w:val="single" w:sz="6" w:space="0" w:color="999999"/>
          </w:divBdr>
        </w:div>
        <w:div w:id="945234174">
          <w:marLeft w:val="0"/>
          <w:marRight w:val="150"/>
          <w:marTop w:val="0"/>
          <w:marBottom w:val="0"/>
          <w:divBdr>
            <w:top w:val="single" w:sz="6" w:space="0" w:color="999999"/>
            <w:left w:val="single" w:sz="6" w:space="0" w:color="999999"/>
            <w:bottom w:val="single" w:sz="6" w:space="0" w:color="999999"/>
            <w:right w:val="single" w:sz="6" w:space="0" w:color="999999"/>
          </w:divBdr>
        </w:div>
        <w:div w:id="963850708">
          <w:marLeft w:val="0"/>
          <w:marRight w:val="150"/>
          <w:marTop w:val="0"/>
          <w:marBottom w:val="0"/>
          <w:divBdr>
            <w:top w:val="single" w:sz="6" w:space="0" w:color="999999"/>
            <w:left w:val="single" w:sz="6" w:space="0" w:color="999999"/>
            <w:bottom w:val="single" w:sz="6" w:space="0" w:color="999999"/>
            <w:right w:val="single" w:sz="6" w:space="0" w:color="999999"/>
          </w:divBdr>
        </w:div>
        <w:div w:id="989597349">
          <w:marLeft w:val="0"/>
          <w:marRight w:val="150"/>
          <w:marTop w:val="0"/>
          <w:marBottom w:val="0"/>
          <w:divBdr>
            <w:top w:val="single" w:sz="6" w:space="0" w:color="999999"/>
            <w:left w:val="single" w:sz="6" w:space="0" w:color="999999"/>
            <w:bottom w:val="single" w:sz="6" w:space="0" w:color="999999"/>
            <w:right w:val="single" w:sz="6" w:space="0" w:color="999999"/>
          </w:divBdr>
        </w:div>
        <w:div w:id="1017347189">
          <w:marLeft w:val="0"/>
          <w:marRight w:val="150"/>
          <w:marTop w:val="0"/>
          <w:marBottom w:val="0"/>
          <w:divBdr>
            <w:top w:val="single" w:sz="6" w:space="0" w:color="999999"/>
            <w:left w:val="single" w:sz="6" w:space="0" w:color="999999"/>
            <w:bottom w:val="single" w:sz="6" w:space="0" w:color="999999"/>
            <w:right w:val="single" w:sz="6" w:space="0" w:color="999999"/>
          </w:divBdr>
        </w:div>
        <w:div w:id="1023626955">
          <w:marLeft w:val="0"/>
          <w:marRight w:val="150"/>
          <w:marTop w:val="0"/>
          <w:marBottom w:val="0"/>
          <w:divBdr>
            <w:top w:val="single" w:sz="6" w:space="0" w:color="999999"/>
            <w:left w:val="single" w:sz="6" w:space="0" w:color="999999"/>
            <w:bottom w:val="single" w:sz="6" w:space="0" w:color="999999"/>
            <w:right w:val="single" w:sz="6" w:space="0" w:color="999999"/>
          </w:divBdr>
        </w:div>
        <w:div w:id="1041785447">
          <w:marLeft w:val="0"/>
          <w:marRight w:val="150"/>
          <w:marTop w:val="0"/>
          <w:marBottom w:val="0"/>
          <w:divBdr>
            <w:top w:val="single" w:sz="6" w:space="0" w:color="999999"/>
            <w:left w:val="single" w:sz="6" w:space="0" w:color="999999"/>
            <w:bottom w:val="single" w:sz="6" w:space="0" w:color="999999"/>
            <w:right w:val="single" w:sz="6" w:space="0" w:color="999999"/>
          </w:divBdr>
        </w:div>
        <w:div w:id="1116829440">
          <w:marLeft w:val="0"/>
          <w:marRight w:val="150"/>
          <w:marTop w:val="0"/>
          <w:marBottom w:val="0"/>
          <w:divBdr>
            <w:top w:val="single" w:sz="6" w:space="0" w:color="999999"/>
            <w:left w:val="single" w:sz="6" w:space="0" w:color="999999"/>
            <w:bottom w:val="single" w:sz="6" w:space="0" w:color="999999"/>
            <w:right w:val="single" w:sz="6" w:space="0" w:color="999999"/>
          </w:divBdr>
        </w:div>
        <w:div w:id="1250507789">
          <w:marLeft w:val="0"/>
          <w:marRight w:val="150"/>
          <w:marTop w:val="0"/>
          <w:marBottom w:val="0"/>
          <w:divBdr>
            <w:top w:val="single" w:sz="6" w:space="0" w:color="999999"/>
            <w:left w:val="single" w:sz="6" w:space="0" w:color="999999"/>
            <w:bottom w:val="single" w:sz="6" w:space="0" w:color="999999"/>
            <w:right w:val="single" w:sz="6" w:space="0" w:color="999999"/>
          </w:divBdr>
        </w:div>
        <w:div w:id="1511025948">
          <w:marLeft w:val="0"/>
          <w:marRight w:val="150"/>
          <w:marTop w:val="0"/>
          <w:marBottom w:val="0"/>
          <w:divBdr>
            <w:top w:val="single" w:sz="6" w:space="0" w:color="999999"/>
            <w:left w:val="single" w:sz="6" w:space="0" w:color="999999"/>
            <w:bottom w:val="single" w:sz="6" w:space="0" w:color="999999"/>
            <w:right w:val="single" w:sz="6" w:space="0" w:color="999999"/>
          </w:divBdr>
        </w:div>
        <w:div w:id="1553662804">
          <w:marLeft w:val="0"/>
          <w:marRight w:val="150"/>
          <w:marTop w:val="0"/>
          <w:marBottom w:val="0"/>
          <w:divBdr>
            <w:top w:val="single" w:sz="6" w:space="0" w:color="999999"/>
            <w:left w:val="single" w:sz="6" w:space="0" w:color="999999"/>
            <w:bottom w:val="single" w:sz="6" w:space="0" w:color="999999"/>
            <w:right w:val="single" w:sz="6" w:space="0" w:color="999999"/>
          </w:divBdr>
        </w:div>
        <w:div w:id="1668708415">
          <w:marLeft w:val="0"/>
          <w:marRight w:val="150"/>
          <w:marTop w:val="0"/>
          <w:marBottom w:val="0"/>
          <w:divBdr>
            <w:top w:val="single" w:sz="6" w:space="0" w:color="999999"/>
            <w:left w:val="single" w:sz="6" w:space="0" w:color="999999"/>
            <w:bottom w:val="single" w:sz="6" w:space="0" w:color="999999"/>
            <w:right w:val="single" w:sz="6" w:space="0" w:color="999999"/>
          </w:divBdr>
        </w:div>
        <w:div w:id="1766078078">
          <w:marLeft w:val="0"/>
          <w:marRight w:val="150"/>
          <w:marTop w:val="0"/>
          <w:marBottom w:val="0"/>
          <w:divBdr>
            <w:top w:val="single" w:sz="6" w:space="0" w:color="999999"/>
            <w:left w:val="single" w:sz="6" w:space="0" w:color="999999"/>
            <w:bottom w:val="single" w:sz="6" w:space="0" w:color="999999"/>
            <w:right w:val="single" w:sz="6" w:space="0" w:color="999999"/>
          </w:divBdr>
        </w:div>
        <w:div w:id="2088843046">
          <w:marLeft w:val="0"/>
          <w:marRight w:val="150"/>
          <w:marTop w:val="0"/>
          <w:marBottom w:val="0"/>
          <w:divBdr>
            <w:top w:val="single" w:sz="6" w:space="0" w:color="999999"/>
            <w:left w:val="single" w:sz="6" w:space="0" w:color="999999"/>
            <w:bottom w:val="single" w:sz="6" w:space="0" w:color="999999"/>
            <w:right w:val="single" w:sz="6" w:space="0" w:color="999999"/>
          </w:divBdr>
        </w:div>
      </w:divsChild>
    </w:div>
    <w:div w:id="215512786">
      <w:bodyDiv w:val="1"/>
      <w:marLeft w:val="0"/>
      <w:marRight w:val="0"/>
      <w:marTop w:val="0"/>
      <w:marBottom w:val="0"/>
      <w:divBdr>
        <w:top w:val="none" w:sz="0" w:space="0" w:color="auto"/>
        <w:left w:val="none" w:sz="0" w:space="0" w:color="auto"/>
        <w:bottom w:val="none" w:sz="0" w:space="0" w:color="auto"/>
        <w:right w:val="none" w:sz="0" w:space="0" w:color="auto"/>
      </w:divBdr>
      <w:divsChild>
        <w:div w:id="514927291">
          <w:marLeft w:val="180"/>
          <w:marRight w:val="180"/>
          <w:marTop w:val="180"/>
          <w:marBottom w:val="180"/>
          <w:divBdr>
            <w:top w:val="none" w:sz="0" w:space="0" w:color="auto"/>
            <w:left w:val="none" w:sz="0" w:space="0" w:color="auto"/>
            <w:bottom w:val="none" w:sz="0" w:space="0" w:color="auto"/>
            <w:right w:val="none" w:sz="0" w:space="0" w:color="auto"/>
          </w:divBdr>
          <w:divsChild>
            <w:div w:id="99909295">
              <w:marLeft w:val="0"/>
              <w:marRight w:val="0"/>
              <w:marTop w:val="0"/>
              <w:marBottom w:val="0"/>
              <w:divBdr>
                <w:top w:val="none" w:sz="0" w:space="0" w:color="auto"/>
                <w:left w:val="none" w:sz="0" w:space="0" w:color="auto"/>
                <w:bottom w:val="none" w:sz="0" w:space="0" w:color="auto"/>
                <w:right w:val="none" w:sz="0" w:space="0" w:color="auto"/>
              </w:divBdr>
            </w:div>
          </w:divsChild>
        </w:div>
        <w:div w:id="1798796957">
          <w:marLeft w:val="180"/>
          <w:marRight w:val="180"/>
          <w:marTop w:val="180"/>
          <w:marBottom w:val="180"/>
          <w:divBdr>
            <w:top w:val="none" w:sz="0" w:space="0" w:color="auto"/>
            <w:left w:val="none" w:sz="0" w:space="0" w:color="auto"/>
            <w:bottom w:val="none" w:sz="0" w:space="0" w:color="auto"/>
            <w:right w:val="none" w:sz="0" w:space="0" w:color="auto"/>
          </w:divBdr>
          <w:divsChild>
            <w:div w:id="142576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8637">
      <w:bodyDiv w:val="1"/>
      <w:marLeft w:val="0"/>
      <w:marRight w:val="0"/>
      <w:marTop w:val="0"/>
      <w:marBottom w:val="0"/>
      <w:divBdr>
        <w:top w:val="none" w:sz="0" w:space="0" w:color="auto"/>
        <w:left w:val="none" w:sz="0" w:space="0" w:color="auto"/>
        <w:bottom w:val="none" w:sz="0" w:space="0" w:color="auto"/>
        <w:right w:val="none" w:sz="0" w:space="0" w:color="auto"/>
      </w:divBdr>
    </w:div>
    <w:div w:id="228198705">
      <w:bodyDiv w:val="1"/>
      <w:marLeft w:val="0"/>
      <w:marRight w:val="0"/>
      <w:marTop w:val="0"/>
      <w:marBottom w:val="0"/>
      <w:divBdr>
        <w:top w:val="none" w:sz="0" w:space="0" w:color="auto"/>
        <w:left w:val="none" w:sz="0" w:space="0" w:color="auto"/>
        <w:bottom w:val="none" w:sz="0" w:space="0" w:color="auto"/>
        <w:right w:val="none" w:sz="0" w:space="0" w:color="auto"/>
      </w:divBdr>
    </w:div>
    <w:div w:id="255677887">
      <w:bodyDiv w:val="1"/>
      <w:marLeft w:val="0"/>
      <w:marRight w:val="0"/>
      <w:marTop w:val="0"/>
      <w:marBottom w:val="0"/>
      <w:divBdr>
        <w:top w:val="none" w:sz="0" w:space="0" w:color="auto"/>
        <w:left w:val="none" w:sz="0" w:space="0" w:color="auto"/>
        <w:bottom w:val="none" w:sz="0" w:space="0" w:color="auto"/>
        <w:right w:val="none" w:sz="0" w:space="0" w:color="auto"/>
      </w:divBdr>
    </w:div>
    <w:div w:id="281502221">
      <w:bodyDiv w:val="1"/>
      <w:marLeft w:val="0"/>
      <w:marRight w:val="0"/>
      <w:marTop w:val="0"/>
      <w:marBottom w:val="0"/>
      <w:divBdr>
        <w:top w:val="none" w:sz="0" w:space="0" w:color="auto"/>
        <w:left w:val="none" w:sz="0" w:space="0" w:color="auto"/>
        <w:bottom w:val="none" w:sz="0" w:space="0" w:color="auto"/>
        <w:right w:val="none" w:sz="0" w:space="0" w:color="auto"/>
      </w:divBdr>
    </w:div>
    <w:div w:id="299841946">
      <w:bodyDiv w:val="1"/>
      <w:marLeft w:val="0"/>
      <w:marRight w:val="0"/>
      <w:marTop w:val="0"/>
      <w:marBottom w:val="0"/>
      <w:divBdr>
        <w:top w:val="none" w:sz="0" w:space="0" w:color="auto"/>
        <w:left w:val="none" w:sz="0" w:space="0" w:color="auto"/>
        <w:bottom w:val="none" w:sz="0" w:space="0" w:color="auto"/>
        <w:right w:val="none" w:sz="0" w:space="0" w:color="auto"/>
      </w:divBdr>
    </w:div>
    <w:div w:id="310788239">
      <w:bodyDiv w:val="1"/>
      <w:marLeft w:val="0"/>
      <w:marRight w:val="0"/>
      <w:marTop w:val="0"/>
      <w:marBottom w:val="0"/>
      <w:divBdr>
        <w:top w:val="none" w:sz="0" w:space="0" w:color="auto"/>
        <w:left w:val="none" w:sz="0" w:space="0" w:color="auto"/>
        <w:bottom w:val="none" w:sz="0" w:space="0" w:color="auto"/>
        <w:right w:val="none" w:sz="0" w:space="0" w:color="auto"/>
      </w:divBdr>
    </w:div>
    <w:div w:id="345407028">
      <w:bodyDiv w:val="1"/>
      <w:marLeft w:val="0"/>
      <w:marRight w:val="0"/>
      <w:marTop w:val="0"/>
      <w:marBottom w:val="0"/>
      <w:divBdr>
        <w:top w:val="none" w:sz="0" w:space="0" w:color="auto"/>
        <w:left w:val="none" w:sz="0" w:space="0" w:color="auto"/>
        <w:bottom w:val="none" w:sz="0" w:space="0" w:color="auto"/>
        <w:right w:val="none" w:sz="0" w:space="0" w:color="auto"/>
      </w:divBdr>
    </w:div>
    <w:div w:id="349180917">
      <w:bodyDiv w:val="1"/>
      <w:marLeft w:val="0"/>
      <w:marRight w:val="0"/>
      <w:marTop w:val="0"/>
      <w:marBottom w:val="0"/>
      <w:divBdr>
        <w:top w:val="none" w:sz="0" w:space="0" w:color="auto"/>
        <w:left w:val="none" w:sz="0" w:space="0" w:color="auto"/>
        <w:bottom w:val="none" w:sz="0" w:space="0" w:color="auto"/>
        <w:right w:val="none" w:sz="0" w:space="0" w:color="auto"/>
      </w:divBdr>
    </w:div>
    <w:div w:id="368335981">
      <w:bodyDiv w:val="1"/>
      <w:marLeft w:val="0"/>
      <w:marRight w:val="0"/>
      <w:marTop w:val="0"/>
      <w:marBottom w:val="0"/>
      <w:divBdr>
        <w:top w:val="none" w:sz="0" w:space="0" w:color="auto"/>
        <w:left w:val="none" w:sz="0" w:space="0" w:color="auto"/>
        <w:bottom w:val="none" w:sz="0" w:space="0" w:color="auto"/>
        <w:right w:val="none" w:sz="0" w:space="0" w:color="auto"/>
      </w:divBdr>
    </w:div>
    <w:div w:id="390660401">
      <w:bodyDiv w:val="1"/>
      <w:marLeft w:val="0"/>
      <w:marRight w:val="0"/>
      <w:marTop w:val="0"/>
      <w:marBottom w:val="0"/>
      <w:divBdr>
        <w:top w:val="none" w:sz="0" w:space="0" w:color="auto"/>
        <w:left w:val="none" w:sz="0" w:space="0" w:color="auto"/>
        <w:bottom w:val="none" w:sz="0" w:space="0" w:color="auto"/>
        <w:right w:val="none" w:sz="0" w:space="0" w:color="auto"/>
      </w:divBdr>
    </w:div>
    <w:div w:id="394670541">
      <w:bodyDiv w:val="1"/>
      <w:marLeft w:val="0"/>
      <w:marRight w:val="0"/>
      <w:marTop w:val="0"/>
      <w:marBottom w:val="0"/>
      <w:divBdr>
        <w:top w:val="none" w:sz="0" w:space="0" w:color="auto"/>
        <w:left w:val="none" w:sz="0" w:space="0" w:color="auto"/>
        <w:bottom w:val="none" w:sz="0" w:space="0" w:color="auto"/>
        <w:right w:val="none" w:sz="0" w:space="0" w:color="auto"/>
      </w:divBdr>
    </w:div>
    <w:div w:id="403576341">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416439531">
      <w:bodyDiv w:val="1"/>
      <w:marLeft w:val="0"/>
      <w:marRight w:val="0"/>
      <w:marTop w:val="0"/>
      <w:marBottom w:val="0"/>
      <w:divBdr>
        <w:top w:val="none" w:sz="0" w:space="0" w:color="auto"/>
        <w:left w:val="none" w:sz="0" w:space="0" w:color="auto"/>
        <w:bottom w:val="none" w:sz="0" w:space="0" w:color="auto"/>
        <w:right w:val="none" w:sz="0" w:space="0" w:color="auto"/>
      </w:divBdr>
    </w:div>
    <w:div w:id="433402212">
      <w:bodyDiv w:val="1"/>
      <w:marLeft w:val="0"/>
      <w:marRight w:val="0"/>
      <w:marTop w:val="0"/>
      <w:marBottom w:val="0"/>
      <w:divBdr>
        <w:top w:val="none" w:sz="0" w:space="0" w:color="auto"/>
        <w:left w:val="none" w:sz="0" w:space="0" w:color="auto"/>
        <w:bottom w:val="none" w:sz="0" w:space="0" w:color="auto"/>
        <w:right w:val="none" w:sz="0" w:space="0" w:color="auto"/>
      </w:divBdr>
    </w:div>
    <w:div w:id="447625698">
      <w:bodyDiv w:val="1"/>
      <w:marLeft w:val="0"/>
      <w:marRight w:val="0"/>
      <w:marTop w:val="0"/>
      <w:marBottom w:val="0"/>
      <w:divBdr>
        <w:top w:val="none" w:sz="0" w:space="0" w:color="auto"/>
        <w:left w:val="none" w:sz="0" w:space="0" w:color="auto"/>
        <w:bottom w:val="none" w:sz="0" w:space="0" w:color="auto"/>
        <w:right w:val="none" w:sz="0" w:space="0" w:color="auto"/>
      </w:divBdr>
    </w:div>
    <w:div w:id="461971514">
      <w:bodyDiv w:val="1"/>
      <w:marLeft w:val="0"/>
      <w:marRight w:val="0"/>
      <w:marTop w:val="0"/>
      <w:marBottom w:val="0"/>
      <w:divBdr>
        <w:top w:val="none" w:sz="0" w:space="0" w:color="auto"/>
        <w:left w:val="none" w:sz="0" w:space="0" w:color="auto"/>
        <w:bottom w:val="none" w:sz="0" w:space="0" w:color="auto"/>
        <w:right w:val="none" w:sz="0" w:space="0" w:color="auto"/>
      </w:divBdr>
    </w:div>
    <w:div w:id="497505353">
      <w:bodyDiv w:val="1"/>
      <w:marLeft w:val="0"/>
      <w:marRight w:val="0"/>
      <w:marTop w:val="0"/>
      <w:marBottom w:val="0"/>
      <w:divBdr>
        <w:top w:val="none" w:sz="0" w:space="0" w:color="auto"/>
        <w:left w:val="none" w:sz="0" w:space="0" w:color="auto"/>
        <w:bottom w:val="none" w:sz="0" w:space="0" w:color="auto"/>
        <w:right w:val="none" w:sz="0" w:space="0" w:color="auto"/>
      </w:divBdr>
    </w:div>
    <w:div w:id="513885372">
      <w:bodyDiv w:val="1"/>
      <w:marLeft w:val="0"/>
      <w:marRight w:val="0"/>
      <w:marTop w:val="0"/>
      <w:marBottom w:val="0"/>
      <w:divBdr>
        <w:top w:val="none" w:sz="0" w:space="0" w:color="auto"/>
        <w:left w:val="none" w:sz="0" w:space="0" w:color="auto"/>
        <w:bottom w:val="none" w:sz="0" w:space="0" w:color="auto"/>
        <w:right w:val="none" w:sz="0" w:space="0" w:color="auto"/>
      </w:divBdr>
      <w:divsChild>
        <w:div w:id="838276902">
          <w:marLeft w:val="0"/>
          <w:marRight w:val="0"/>
          <w:marTop w:val="0"/>
          <w:marBottom w:val="0"/>
          <w:divBdr>
            <w:top w:val="none" w:sz="0" w:space="0" w:color="auto"/>
            <w:left w:val="none" w:sz="0" w:space="0" w:color="auto"/>
            <w:bottom w:val="none" w:sz="0" w:space="0" w:color="auto"/>
            <w:right w:val="none" w:sz="0" w:space="0" w:color="auto"/>
          </w:divBdr>
          <w:divsChild>
            <w:div w:id="378239266">
              <w:marLeft w:val="0"/>
              <w:marRight w:val="0"/>
              <w:marTop w:val="0"/>
              <w:marBottom w:val="0"/>
              <w:divBdr>
                <w:top w:val="none" w:sz="0" w:space="0" w:color="auto"/>
                <w:left w:val="none" w:sz="0" w:space="0" w:color="auto"/>
                <w:bottom w:val="none" w:sz="0" w:space="0" w:color="auto"/>
                <w:right w:val="none" w:sz="0" w:space="0" w:color="auto"/>
              </w:divBdr>
              <w:divsChild>
                <w:div w:id="1147748781">
                  <w:marLeft w:val="0"/>
                  <w:marRight w:val="0"/>
                  <w:marTop w:val="0"/>
                  <w:marBottom w:val="0"/>
                  <w:divBdr>
                    <w:top w:val="none" w:sz="0" w:space="0" w:color="auto"/>
                    <w:left w:val="none" w:sz="0" w:space="0" w:color="auto"/>
                    <w:bottom w:val="none" w:sz="0" w:space="0" w:color="auto"/>
                    <w:right w:val="none" w:sz="0" w:space="0" w:color="auto"/>
                  </w:divBdr>
                  <w:divsChild>
                    <w:div w:id="1052729005">
                      <w:marLeft w:val="0"/>
                      <w:marRight w:val="0"/>
                      <w:marTop w:val="0"/>
                      <w:marBottom w:val="0"/>
                      <w:divBdr>
                        <w:top w:val="none" w:sz="0" w:space="0" w:color="auto"/>
                        <w:left w:val="none" w:sz="0" w:space="0" w:color="auto"/>
                        <w:bottom w:val="none" w:sz="0" w:space="0" w:color="auto"/>
                        <w:right w:val="none" w:sz="0" w:space="0" w:color="auto"/>
                      </w:divBdr>
                      <w:divsChild>
                        <w:div w:id="12960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052532">
          <w:marLeft w:val="0"/>
          <w:marRight w:val="0"/>
          <w:marTop w:val="0"/>
          <w:marBottom w:val="0"/>
          <w:divBdr>
            <w:top w:val="none" w:sz="0" w:space="0" w:color="auto"/>
            <w:left w:val="none" w:sz="0" w:space="0" w:color="auto"/>
            <w:bottom w:val="none" w:sz="0" w:space="0" w:color="auto"/>
            <w:right w:val="none" w:sz="0" w:space="0" w:color="auto"/>
          </w:divBdr>
          <w:divsChild>
            <w:div w:id="1996061611">
              <w:marLeft w:val="0"/>
              <w:marRight w:val="0"/>
              <w:marTop w:val="0"/>
              <w:marBottom w:val="0"/>
              <w:divBdr>
                <w:top w:val="none" w:sz="0" w:space="0" w:color="auto"/>
                <w:left w:val="none" w:sz="0" w:space="0" w:color="auto"/>
                <w:bottom w:val="none" w:sz="0" w:space="0" w:color="auto"/>
                <w:right w:val="none" w:sz="0" w:space="0" w:color="auto"/>
              </w:divBdr>
              <w:divsChild>
                <w:div w:id="953750062">
                  <w:marLeft w:val="0"/>
                  <w:marRight w:val="0"/>
                  <w:marTop w:val="0"/>
                  <w:marBottom w:val="0"/>
                  <w:divBdr>
                    <w:top w:val="none" w:sz="0" w:space="0" w:color="auto"/>
                    <w:left w:val="none" w:sz="0" w:space="0" w:color="auto"/>
                    <w:bottom w:val="none" w:sz="0" w:space="0" w:color="auto"/>
                    <w:right w:val="none" w:sz="0" w:space="0" w:color="auto"/>
                  </w:divBdr>
                  <w:divsChild>
                    <w:div w:id="1361206056">
                      <w:marLeft w:val="0"/>
                      <w:marRight w:val="0"/>
                      <w:marTop w:val="0"/>
                      <w:marBottom w:val="0"/>
                      <w:divBdr>
                        <w:top w:val="none" w:sz="0" w:space="0" w:color="auto"/>
                        <w:left w:val="none" w:sz="0" w:space="0" w:color="auto"/>
                        <w:bottom w:val="none" w:sz="0" w:space="0" w:color="auto"/>
                        <w:right w:val="none" w:sz="0" w:space="0" w:color="auto"/>
                      </w:divBdr>
                      <w:divsChild>
                        <w:div w:id="21832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660">
      <w:bodyDiv w:val="1"/>
      <w:marLeft w:val="0"/>
      <w:marRight w:val="0"/>
      <w:marTop w:val="0"/>
      <w:marBottom w:val="0"/>
      <w:divBdr>
        <w:top w:val="none" w:sz="0" w:space="0" w:color="auto"/>
        <w:left w:val="none" w:sz="0" w:space="0" w:color="auto"/>
        <w:bottom w:val="none" w:sz="0" w:space="0" w:color="auto"/>
        <w:right w:val="none" w:sz="0" w:space="0" w:color="auto"/>
      </w:divBdr>
    </w:div>
    <w:div w:id="532303697">
      <w:bodyDiv w:val="1"/>
      <w:marLeft w:val="0"/>
      <w:marRight w:val="0"/>
      <w:marTop w:val="0"/>
      <w:marBottom w:val="0"/>
      <w:divBdr>
        <w:top w:val="none" w:sz="0" w:space="0" w:color="auto"/>
        <w:left w:val="none" w:sz="0" w:space="0" w:color="auto"/>
        <w:bottom w:val="none" w:sz="0" w:space="0" w:color="auto"/>
        <w:right w:val="none" w:sz="0" w:space="0" w:color="auto"/>
      </w:divBdr>
    </w:div>
    <w:div w:id="537934944">
      <w:bodyDiv w:val="1"/>
      <w:marLeft w:val="0"/>
      <w:marRight w:val="0"/>
      <w:marTop w:val="0"/>
      <w:marBottom w:val="0"/>
      <w:divBdr>
        <w:top w:val="none" w:sz="0" w:space="0" w:color="auto"/>
        <w:left w:val="none" w:sz="0" w:space="0" w:color="auto"/>
        <w:bottom w:val="none" w:sz="0" w:space="0" w:color="auto"/>
        <w:right w:val="none" w:sz="0" w:space="0" w:color="auto"/>
      </w:divBdr>
    </w:div>
    <w:div w:id="541986062">
      <w:bodyDiv w:val="1"/>
      <w:marLeft w:val="0"/>
      <w:marRight w:val="0"/>
      <w:marTop w:val="0"/>
      <w:marBottom w:val="0"/>
      <w:divBdr>
        <w:top w:val="none" w:sz="0" w:space="0" w:color="auto"/>
        <w:left w:val="none" w:sz="0" w:space="0" w:color="auto"/>
        <w:bottom w:val="none" w:sz="0" w:space="0" w:color="auto"/>
        <w:right w:val="none" w:sz="0" w:space="0" w:color="auto"/>
      </w:divBdr>
    </w:div>
    <w:div w:id="551117895">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593637819">
      <w:bodyDiv w:val="1"/>
      <w:marLeft w:val="0"/>
      <w:marRight w:val="0"/>
      <w:marTop w:val="0"/>
      <w:marBottom w:val="0"/>
      <w:divBdr>
        <w:top w:val="none" w:sz="0" w:space="0" w:color="auto"/>
        <w:left w:val="none" w:sz="0" w:space="0" w:color="auto"/>
        <w:bottom w:val="none" w:sz="0" w:space="0" w:color="auto"/>
        <w:right w:val="none" w:sz="0" w:space="0" w:color="auto"/>
      </w:divBdr>
    </w:div>
    <w:div w:id="607352321">
      <w:bodyDiv w:val="1"/>
      <w:marLeft w:val="0"/>
      <w:marRight w:val="0"/>
      <w:marTop w:val="0"/>
      <w:marBottom w:val="0"/>
      <w:divBdr>
        <w:top w:val="none" w:sz="0" w:space="0" w:color="auto"/>
        <w:left w:val="none" w:sz="0" w:space="0" w:color="auto"/>
        <w:bottom w:val="none" w:sz="0" w:space="0" w:color="auto"/>
        <w:right w:val="none" w:sz="0" w:space="0" w:color="auto"/>
      </w:divBdr>
      <w:divsChild>
        <w:div w:id="280498331">
          <w:marLeft w:val="180"/>
          <w:marRight w:val="180"/>
          <w:marTop w:val="180"/>
          <w:marBottom w:val="180"/>
          <w:divBdr>
            <w:top w:val="none" w:sz="0" w:space="0" w:color="auto"/>
            <w:left w:val="none" w:sz="0" w:space="0" w:color="auto"/>
            <w:bottom w:val="none" w:sz="0" w:space="0" w:color="auto"/>
            <w:right w:val="none" w:sz="0" w:space="0" w:color="auto"/>
          </w:divBdr>
          <w:divsChild>
            <w:div w:id="947931198">
              <w:marLeft w:val="0"/>
              <w:marRight w:val="0"/>
              <w:marTop w:val="0"/>
              <w:marBottom w:val="0"/>
              <w:divBdr>
                <w:top w:val="none" w:sz="0" w:space="0" w:color="auto"/>
                <w:left w:val="none" w:sz="0" w:space="0" w:color="auto"/>
                <w:bottom w:val="none" w:sz="0" w:space="0" w:color="auto"/>
                <w:right w:val="none" w:sz="0" w:space="0" w:color="auto"/>
              </w:divBdr>
            </w:div>
          </w:divsChild>
        </w:div>
        <w:div w:id="1540581221">
          <w:marLeft w:val="180"/>
          <w:marRight w:val="180"/>
          <w:marTop w:val="180"/>
          <w:marBottom w:val="180"/>
          <w:divBdr>
            <w:top w:val="none" w:sz="0" w:space="0" w:color="auto"/>
            <w:left w:val="none" w:sz="0" w:space="0" w:color="auto"/>
            <w:bottom w:val="none" w:sz="0" w:space="0" w:color="auto"/>
            <w:right w:val="none" w:sz="0" w:space="0" w:color="auto"/>
          </w:divBdr>
          <w:divsChild>
            <w:div w:id="10029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861715">
      <w:bodyDiv w:val="1"/>
      <w:marLeft w:val="0"/>
      <w:marRight w:val="0"/>
      <w:marTop w:val="0"/>
      <w:marBottom w:val="0"/>
      <w:divBdr>
        <w:top w:val="none" w:sz="0" w:space="0" w:color="auto"/>
        <w:left w:val="none" w:sz="0" w:space="0" w:color="auto"/>
        <w:bottom w:val="none" w:sz="0" w:space="0" w:color="auto"/>
        <w:right w:val="none" w:sz="0" w:space="0" w:color="auto"/>
      </w:divBdr>
    </w:div>
    <w:div w:id="617762436">
      <w:bodyDiv w:val="1"/>
      <w:marLeft w:val="0"/>
      <w:marRight w:val="0"/>
      <w:marTop w:val="0"/>
      <w:marBottom w:val="0"/>
      <w:divBdr>
        <w:top w:val="none" w:sz="0" w:space="0" w:color="auto"/>
        <w:left w:val="none" w:sz="0" w:space="0" w:color="auto"/>
        <w:bottom w:val="none" w:sz="0" w:space="0" w:color="auto"/>
        <w:right w:val="none" w:sz="0" w:space="0" w:color="auto"/>
      </w:divBdr>
    </w:div>
    <w:div w:id="636568873">
      <w:bodyDiv w:val="1"/>
      <w:marLeft w:val="0"/>
      <w:marRight w:val="0"/>
      <w:marTop w:val="0"/>
      <w:marBottom w:val="0"/>
      <w:divBdr>
        <w:top w:val="none" w:sz="0" w:space="0" w:color="auto"/>
        <w:left w:val="none" w:sz="0" w:space="0" w:color="auto"/>
        <w:bottom w:val="none" w:sz="0" w:space="0" w:color="auto"/>
        <w:right w:val="none" w:sz="0" w:space="0" w:color="auto"/>
      </w:divBdr>
    </w:div>
    <w:div w:id="642657666">
      <w:bodyDiv w:val="1"/>
      <w:marLeft w:val="0"/>
      <w:marRight w:val="0"/>
      <w:marTop w:val="0"/>
      <w:marBottom w:val="0"/>
      <w:divBdr>
        <w:top w:val="none" w:sz="0" w:space="0" w:color="auto"/>
        <w:left w:val="none" w:sz="0" w:space="0" w:color="auto"/>
        <w:bottom w:val="none" w:sz="0" w:space="0" w:color="auto"/>
        <w:right w:val="none" w:sz="0" w:space="0" w:color="auto"/>
      </w:divBdr>
    </w:div>
    <w:div w:id="701828654">
      <w:bodyDiv w:val="1"/>
      <w:marLeft w:val="0"/>
      <w:marRight w:val="0"/>
      <w:marTop w:val="0"/>
      <w:marBottom w:val="0"/>
      <w:divBdr>
        <w:top w:val="none" w:sz="0" w:space="0" w:color="auto"/>
        <w:left w:val="none" w:sz="0" w:space="0" w:color="auto"/>
        <w:bottom w:val="none" w:sz="0" w:space="0" w:color="auto"/>
        <w:right w:val="none" w:sz="0" w:space="0" w:color="auto"/>
      </w:divBdr>
    </w:div>
    <w:div w:id="729616489">
      <w:bodyDiv w:val="1"/>
      <w:marLeft w:val="0"/>
      <w:marRight w:val="0"/>
      <w:marTop w:val="0"/>
      <w:marBottom w:val="0"/>
      <w:divBdr>
        <w:top w:val="none" w:sz="0" w:space="0" w:color="auto"/>
        <w:left w:val="none" w:sz="0" w:space="0" w:color="auto"/>
        <w:bottom w:val="none" w:sz="0" w:space="0" w:color="auto"/>
        <w:right w:val="none" w:sz="0" w:space="0" w:color="auto"/>
      </w:divBdr>
    </w:div>
    <w:div w:id="732965028">
      <w:bodyDiv w:val="1"/>
      <w:marLeft w:val="0"/>
      <w:marRight w:val="0"/>
      <w:marTop w:val="0"/>
      <w:marBottom w:val="0"/>
      <w:divBdr>
        <w:top w:val="none" w:sz="0" w:space="0" w:color="auto"/>
        <w:left w:val="none" w:sz="0" w:space="0" w:color="auto"/>
        <w:bottom w:val="none" w:sz="0" w:space="0" w:color="auto"/>
        <w:right w:val="none" w:sz="0" w:space="0" w:color="auto"/>
      </w:divBdr>
    </w:div>
    <w:div w:id="787622342">
      <w:bodyDiv w:val="1"/>
      <w:marLeft w:val="0"/>
      <w:marRight w:val="0"/>
      <w:marTop w:val="0"/>
      <w:marBottom w:val="0"/>
      <w:divBdr>
        <w:top w:val="none" w:sz="0" w:space="0" w:color="auto"/>
        <w:left w:val="none" w:sz="0" w:space="0" w:color="auto"/>
        <w:bottom w:val="none" w:sz="0" w:space="0" w:color="auto"/>
        <w:right w:val="none" w:sz="0" w:space="0" w:color="auto"/>
      </w:divBdr>
    </w:div>
    <w:div w:id="791948102">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835922644">
      <w:bodyDiv w:val="1"/>
      <w:marLeft w:val="0"/>
      <w:marRight w:val="0"/>
      <w:marTop w:val="0"/>
      <w:marBottom w:val="0"/>
      <w:divBdr>
        <w:top w:val="none" w:sz="0" w:space="0" w:color="auto"/>
        <w:left w:val="none" w:sz="0" w:space="0" w:color="auto"/>
        <w:bottom w:val="none" w:sz="0" w:space="0" w:color="auto"/>
        <w:right w:val="none" w:sz="0" w:space="0" w:color="auto"/>
      </w:divBdr>
    </w:div>
    <w:div w:id="866257299">
      <w:bodyDiv w:val="1"/>
      <w:marLeft w:val="0"/>
      <w:marRight w:val="0"/>
      <w:marTop w:val="0"/>
      <w:marBottom w:val="0"/>
      <w:divBdr>
        <w:top w:val="none" w:sz="0" w:space="0" w:color="auto"/>
        <w:left w:val="none" w:sz="0" w:space="0" w:color="auto"/>
        <w:bottom w:val="none" w:sz="0" w:space="0" w:color="auto"/>
        <w:right w:val="none" w:sz="0" w:space="0" w:color="auto"/>
      </w:divBdr>
    </w:div>
    <w:div w:id="894505167">
      <w:bodyDiv w:val="1"/>
      <w:marLeft w:val="0"/>
      <w:marRight w:val="0"/>
      <w:marTop w:val="0"/>
      <w:marBottom w:val="0"/>
      <w:divBdr>
        <w:top w:val="none" w:sz="0" w:space="0" w:color="auto"/>
        <w:left w:val="none" w:sz="0" w:space="0" w:color="auto"/>
        <w:bottom w:val="none" w:sz="0" w:space="0" w:color="auto"/>
        <w:right w:val="none" w:sz="0" w:space="0" w:color="auto"/>
      </w:divBdr>
    </w:div>
    <w:div w:id="914555806">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64845743">
      <w:bodyDiv w:val="1"/>
      <w:marLeft w:val="0"/>
      <w:marRight w:val="0"/>
      <w:marTop w:val="0"/>
      <w:marBottom w:val="0"/>
      <w:divBdr>
        <w:top w:val="none" w:sz="0" w:space="0" w:color="auto"/>
        <w:left w:val="none" w:sz="0" w:space="0" w:color="auto"/>
        <w:bottom w:val="none" w:sz="0" w:space="0" w:color="auto"/>
        <w:right w:val="none" w:sz="0" w:space="0" w:color="auto"/>
      </w:divBdr>
    </w:div>
    <w:div w:id="976883981">
      <w:bodyDiv w:val="1"/>
      <w:marLeft w:val="0"/>
      <w:marRight w:val="0"/>
      <w:marTop w:val="0"/>
      <w:marBottom w:val="0"/>
      <w:divBdr>
        <w:top w:val="none" w:sz="0" w:space="0" w:color="auto"/>
        <w:left w:val="none" w:sz="0" w:space="0" w:color="auto"/>
        <w:bottom w:val="none" w:sz="0" w:space="0" w:color="auto"/>
        <w:right w:val="none" w:sz="0" w:space="0" w:color="auto"/>
      </w:divBdr>
    </w:div>
    <w:div w:id="988363010">
      <w:bodyDiv w:val="1"/>
      <w:marLeft w:val="0"/>
      <w:marRight w:val="0"/>
      <w:marTop w:val="0"/>
      <w:marBottom w:val="0"/>
      <w:divBdr>
        <w:top w:val="none" w:sz="0" w:space="0" w:color="auto"/>
        <w:left w:val="none" w:sz="0" w:space="0" w:color="auto"/>
        <w:bottom w:val="none" w:sz="0" w:space="0" w:color="auto"/>
        <w:right w:val="none" w:sz="0" w:space="0" w:color="auto"/>
      </w:divBdr>
    </w:div>
    <w:div w:id="992215780">
      <w:bodyDiv w:val="1"/>
      <w:marLeft w:val="0"/>
      <w:marRight w:val="0"/>
      <w:marTop w:val="0"/>
      <w:marBottom w:val="0"/>
      <w:divBdr>
        <w:top w:val="none" w:sz="0" w:space="0" w:color="auto"/>
        <w:left w:val="none" w:sz="0" w:space="0" w:color="auto"/>
        <w:bottom w:val="none" w:sz="0" w:space="0" w:color="auto"/>
        <w:right w:val="none" w:sz="0" w:space="0" w:color="auto"/>
      </w:divBdr>
    </w:div>
    <w:div w:id="993489732">
      <w:bodyDiv w:val="1"/>
      <w:marLeft w:val="0"/>
      <w:marRight w:val="0"/>
      <w:marTop w:val="0"/>
      <w:marBottom w:val="0"/>
      <w:divBdr>
        <w:top w:val="none" w:sz="0" w:space="0" w:color="auto"/>
        <w:left w:val="none" w:sz="0" w:space="0" w:color="auto"/>
        <w:bottom w:val="none" w:sz="0" w:space="0" w:color="auto"/>
        <w:right w:val="none" w:sz="0" w:space="0" w:color="auto"/>
      </w:divBdr>
    </w:div>
    <w:div w:id="1010790269">
      <w:bodyDiv w:val="1"/>
      <w:marLeft w:val="0"/>
      <w:marRight w:val="0"/>
      <w:marTop w:val="0"/>
      <w:marBottom w:val="0"/>
      <w:divBdr>
        <w:top w:val="none" w:sz="0" w:space="0" w:color="auto"/>
        <w:left w:val="none" w:sz="0" w:space="0" w:color="auto"/>
        <w:bottom w:val="none" w:sz="0" w:space="0" w:color="auto"/>
        <w:right w:val="none" w:sz="0" w:space="0" w:color="auto"/>
      </w:divBdr>
    </w:div>
    <w:div w:id="1018777500">
      <w:bodyDiv w:val="1"/>
      <w:marLeft w:val="0"/>
      <w:marRight w:val="0"/>
      <w:marTop w:val="0"/>
      <w:marBottom w:val="0"/>
      <w:divBdr>
        <w:top w:val="none" w:sz="0" w:space="0" w:color="auto"/>
        <w:left w:val="none" w:sz="0" w:space="0" w:color="auto"/>
        <w:bottom w:val="none" w:sz="0" w:space="0" w:color="auto"/>
        <w:right w:val="none" w:sz="0" w:space="0" w:color="auto"/>
      </w:divBdr>
    </w:div>
    <w:div w:id="1026062178">
      <w:bodyDiv w:val="1"/>
      <w:marLeft w:val="0"/>
      <w:marRight w:val="0"/>
      <w:marTop w:val="0"/>
      <w:marBottom w:val="0"/>
      <w:divBdr>
        <w:top w:val="none" w:sz="0" w:space="0" w:color="auto"/>
        <w:left w:val="none" w:sz="0" w:space="0" w:color="auto"/>
        <w:bottom w:val="none" w:sz="0" w:space="0" w:color="auto"/>
        <w:right w:val="none" w:sz="0" w:space="0" w:color="auto"/>
      </w:divBdr>
    </w:div>
    <w:div w:id="1026297842">
      <w:bodyDiv w:val="1"/>
      <w:marLeft w:val="0"/>
      <w:marRight w:val="0"/>
      <w:marTop w:val="0"/>
      <w:marBottom w:val="0"/>
      <w:divBdr>
        <w:top w:val="none" w:sz="0" w:space="0" w:color="auto"/>
        <w:left w:val="none" w:sz="0" w:space="0" w:color="auto"/>
        <w:bottom w:val="none" w:sz="0" w:space="0" w:color="auto"/>
        <w:right w:val="none" w:sz="0" w:space="0" w:color="auto"/>
      </w:divBdr>
    </w:div>
    <w:div w:id="1047953369">
      <w:bodyDiv w:val="1"/>
      <w:marLeft w:val="0"/>
      <w:marRight w:val="0"/>
      <w:marTop w:val="0"/>
      <w:marBottom w:val="0"/>
      <w:divBdr>
        <w:top w:val="none" w:sz="0" w:space="0" w:color="auto"/>
        <w:left w:val="none" w:sz="0" w:space="0" w:color="auto"/>
        <w:bottom w:val="none" w:sz="0" w:space="0" w:color="auto"/>
        <w:right w:val="none" w:sz="0" w:space="0" w:color="auto"/>
      </w:divBdr>
    </w:div>
    <w:div w:id="1061905440">
      <w:bodyDiv w:val="1"/>
      <w:marLeft w:val="0"/>
      <w:marRight w:val="0"/>
      <w:marTop w:val="0"/>
      <w:marBottom w:val="0"/>
      <w:divBdr>
        <w:top w:val="none" w:sz="0" w:space="0" w:color="auto"/>
        <w:left w:val="none" w:sz="0" w:space="0" w:color="auto"/>
        <w:bottom w:val="none" w:sz="0" w:space="0" w:color="auto"/>
        <w:right w:val="none" w:sz="0" w:space="0" w:color="auto"/>
      </w:divBdr>
    </w:div>
    <w:div w:id="1098015885">
      <w:bodyDiv w:val="1"/>
      <w:marLeft w:val="0"/>
      <w:marRight w:val="0"/>
      <w:marTop w:val="0"/>
      <w:marBottom w:val="0"/>
      <w:divBdr>
        <w:top w:val="none" w:sz="0" w:space="0" w:color="auto"/>
        <w:left w:val="none" w:sz="0" w:space="0" w:color="auto"/>
        <w:bottom w:val="none" w:sz="0" w:space="0" w:color="auto"/>
        <w:right w:val="none" w:sz="0" w:space="0" w:color="auto"/>
      </w:divBdr>
    </w:div>
    <w:div w:id="1118836067">
      <w:bodyDiv w:val="1"/>
      <w:marLeft w:val="0"/>
      <w:marRight w:val="0"/>
      <w:marTop w:val="0"/>
      <w:marBottom w:val="0"/>
      <w:divBdr>
        <w:top w:val="none" w:sz="0" w:space="0" w:color="auto"/>
        <w:left w:val="none" w:sz="0" w:space="0" w:color="auto"/>
        <w:bottom w:val="none" w:sz="0" w:space="0" w:color="auto"/>
        <w:right w:val="none" w:sz="0" w:space="0" w:color="auto"/>
      </w:divBdr>
    </w:div>
    <w:div w:id="1133061794">
      <w:bodyDiv w:val="1"/>
      <w:marLeft w:val="0"/>
      <w:marRight w:val="0"/>
      <w:marTop w:val="0"/>
      <w:marBottom w:val="0"/>
      <w:divBdr>
        <w:top w:val="none" w:sz="0" w:space="0" w:color="auto"/>
        <w:left w:val="none" w:sz="0" w:space="0" w:color="auto"/>
        <w:bottom w:val="none" w:sz="0" w:space="0" w:color="auto"/>
        <w:right w:val="none" w:sz="0" w:space="0" w:color="auto"/>
      </w:divBdr>
    </w:div>
    <w:div w:id="1150442759">
      <w:bodyDiv w:val="1"/>
      <w:marLeft w:val="0"/>
      <w:marRight w:val="0"/>
      <w:marTop w:val="0"/>
      <w:marBottom w:val="0"/>
      <w:divBdr>
        <w:top w:val="none" w:sz="0" w:space="0" w:color="auto"/>
        <w:left w:val="none" w:sz="0" w:space="0" w:color="auto"/>
        <w:bottom w:val="none" w:sz="0" w:space="0" w:color="auto"/>
        <w:right w:val="none" w:sz="0" w:space="0" w:color="auto"/>
      </w:divBdr>
    </w:div>
    <w:div w:id="1180706575">
      <w:bodyDiv w:val="1"/>
      <w:marLeft w:val="0"/>
      <w:marRight w:val="0"/>
      <w:marTop w:val="0"/>
      <w:marBottom w:val="0"/>
      <w:divBdr>
        <w:top w:val="none" w:sz="0" w:space="0" w:color="auto"/>
        <w:left w:val="none" w:sz="0" w:space="0" w:color="auto"/>
        <w:bottom w:val="none" w:sz="0" w:space="0" w:color="auto"/>
        <w:right w:val="none" w:sz="0" w:space="0" w:color="auto"/>
      </w:divBdr>
    </w:div>
    <w:div w:id="1200895541">
      <w:bodyDiv w:val="1"/>
      <w:marLeft w:val="0"/>
      <w:marRight w:val="0"/>
      <w:marTop w:val="0"/>
      <w:marBottom w:val="0"/>
      <w:divBdr>
        <w:top w:val="none" w:sz="0" w:space="0" w:color="auto"/>
        <w:left w:val="none" w:sz="0" w:space="0" w:color="auto"/>
        <w:bottom w:val="none" w:sz="0" w:space="0" w:color="auto"/>
        <w:right w:val="none" w:sz="0" w:space="0" w:color="auto"/>
      </w:divBdr>
    </w:div>
    <w:div w:id="1229876445">
      <w:bodyDiv w:val="1"/>
      <w:marLeft w:val="0"/>
      <w:marRight w:val="0"/>
      <w:marTop w:val="0"/>
      <w:marBottom w:val="0"/>
      <w:divBdr>
        <w:top w:val="none" w:sz="0" w:space="0" w:color="auto"/>
        <w:left w:val="none" w:sz="0" w:space="0" w:color="auto"/>
        <w:bottom w:val="none" w:sz="0" w:space="0" w:color="auto"/>
        <w:right w:val="none" w:sz="0" w:space="0" w:color="auto"/>
      </w:divBdr>
    </w:div>
    <w:div w:id="1270971324">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69916438">
      <w:bodyDiv w:val="1"/>
      <w:marLeft w:val="0"/>
      <w:marRight w:val="0"/>
      <w:marTop w:val="0"/>
      <w:marBottom w:val="0"/>
      <w:divBdr>
        <w:top w:val="none" w:sz="0" w:space="0" w:color="auto"/>
        <w:left w:val="none" w:sz="0" w:space="0" w:color="auto"/>
        <w:bottom w:val="none" w:sz="0" w:space="0" w:color="auto"/>
        <w:right w:val="none" w:sz="0" w:space="0" w:color="auto"/>
      </w:divBdr>
    </w:div>
    <w:div w:id="1383093248">
      <w:bodyDiv w:val="1"/>
      <w:marLeft w:val="0"/>
      <w:marRight w:val="0"/>
      <w:marTop w:val="0"/>
      <w:marBottom w:val="0"/>
      <w:divBdr>
        <w:top w:val="none" w:sz="0" w:space="0" w:color="auto"/>
        <w:left w:val="none" w:sz="0" w:space="0" w:color="auto"/>
        <w:bottom w:val="none" w:sz="0" w:space="0" w:color="auto"/>
        <w:right w:val="none" w:sz="0" w:space="0" w:color="auto"/>
      </w:divBdr>
    </w:div>
    <w:div w:id="1387414336">
      <w:bodyDiv w:val="1"/>
      <w:marLeft w:val="0"/>
      <w:marRight w:val="0"/>
      <w:marTop w:val="0"/>
      <w:marBottom w:val="0"/>
      <w:divBdr>
        <w:top w:val="none" w:sz="0" w:space="0" w:color="auto"/>
        <w:left w:val="none" w:sz="0" w:space="0" w:color="auto"/>
        <w:bottom w:val="none" w:sz="0" w:space="0" w:color="auto"/>
        <w:right w:val="none" w:sz="0" w:space="0" w:color="auto"/>
      </w:divBdr>
    </w:div>
    <w:div w:id="1402095925">
      <w:bodyDiv w:val="1"/>
      <w:marLeft w:val="0"/>
      <w:marRight w:val="0"/>
      <w:marTop w:val="0"/>
      <w:marBottom w:val="0"/>
      <w:divBdr>
        <w:top w:val="none" w:sz="0" w:space="0" w:color="auto"/>
        <w:left w:val="none" w:sz="0" w:space="0" w:color="auto"/>
        <w:bottom w:val="none" w:sz="0" w:space="0" w:color="auto"/>
        <w:right w:val="none" w:sz="0" w:space="0" w:color="auto"/>
      </w:divBdr>
    </w:div>
    <w:div w:id="1455783585">
      <w:bodyDiv w:val="1"/>
      <w:marLeft w:val="0"/>
      <w:marRight w:val="0"/>
      <w:marTop w:val="0"/>
      <w:marBottom w:val="0"/>
      <w:divBdr>
        <w:top w:val="none" w:sz="0" w:space="0" w:color="auto"/>
        <w:left w:val="none" w:sz="0" w:space="0" w:color="auto"/>
        <w:bottom w:val="none" w:sz="0" w:space="0" w:color="auto"/>
        <w:right w:val="none" w:sz="0" w:space="0" w:color="auto"/>
      </w:divBdr>
    </w:div>
    <w:div w:id="1455826807">
      <w:bodyDiv w:val="1"/>
      <w:marLeft w:val="0"/>
      <w:marRight w:val="0"/>
      <w:marTop w:val="0"/>
      <w:marBottom w:val="0"/>
      <w:divBdr>
        <w:top w:val="none" w:sz="0" w:space="0" w:color="auto"/>
        <w:left w:val="none" w:sz="0" w:space="0" w:color="auto"/>
        <w:bottom w:val="none" w:sz="0" w:space="0" w:color="auto"/>
        <w:right w:val="none" w:sz="0" w:space="0" w:color="auto"/>
      </w:divBdr>
    </w:div>
    <w:div w:id="1477722276">
      <w:bodyDiv w:val="1"/>
      <w:marLeft w:val="0"/>
      <w:marRight w:val="0"/>
      <w:marTop w:val="0"/>
      <w:marBottom w:val="0"/>
      <w:divBdr>
        <w:top w:val="none" w:sz="0" w:space="0" w:color="auto"/>
        <w:left w:val="none" w:sz="0" w:space="0" w:color="auto"/>
        <w:bottom w:val="none" w:sz="0" w:space="0" w:color="auto"/>
        <w:right w:val="none" w:sz="0" w:space="0" w:color="auto"/>
      </w:divBdr>
    </w:div>
    <w:div w:id="1513105296">
      <w:bodyDiv w:val="1"/>
      <w:marLeft w:val="0"/>
      <w:marRight w:val="0"/>
      <w:marTop w:val="0"/>
      <w:marBottom w:val="0"/>
      <w:divBdr>
        <w:top w:val="none" w:sz="0" w:space="0" w:color="auto"/>
        <w:left w:val="none" w:sz="0" w:space="0" w:color="auto"/>
        <w:bottom w:val="none" w:sz="0" w:space="0" w:color="auto"/>
        <w:right w:val="none" w:sz="0" w:space="0" w:color="auto"/>
      </w:divBdr>
    </w:div>
    <w:div w:id="1518613965">
      <w:bodyDiv w:val="1"/>
      <w:marLeft w:val="0"/>
      <w:marRight w:val="0"/>
      <w:marTop w:val="0"/>
      <w:marBottom w:val="0"/>
      <w:divBdr>
        <w:top w:val="none" w:sz="0" w:space="0" w:color="auto"/>
        <w:left w:val="none" w:sz="0" w:space="0" w:color="auto"/>
        <w:bottom w:val="none" w:sz="0" w:space="0" w:color="auto"/>
        <w:right w:val="none" w:sz="0" w:space="0" w:color="auto"/>
      </w:divBdr>
    </w:div>
    <w:div w:id="1523474781">
      <w:bodyDiv w:val="1"/>
      <w:marLeft w:val="0"/>
      <w:marRight w:val="0"/>
      <w:marTop w:val="0"/>
      <w:marBottom w:val="0"/>
      <w:divBdr>
        <w:top w:val="none" w:sz="0" w:space="0" w:color="auto"/>
        <w:left w:val="none" w:sz="0" w:space="0" w:color="auto"/>
        <w:bottom w:val="none" w:sz="0" w:space="0" w:color="auto"/>
        <w:right w:val="none" w:sz="0" w:space="0" w:color="auto"/>
      </w:divBdr>
    </w:div>
    <w:div w:id="1538662706">
      <w:bodyDiv w:val="1"/>
      <w:marLeft w:val="0"/>
      <w:marRight w:val="0"/>
      <w:marTop w:val="0"/>
      <w:marBottom w:val="0"/>
      <w:divBdr>
        <w:top w:val="none" w:sz="0" w:space="0" w:color="auto"/>
        <w:left w:val="none" w:sz="0" w:space="0" w:color="auto"/>
        <w:bottom w:val="none" w:sz="0" w:space="0" w:color="auto"/>
        <w:right w:val="none" w:sz="0" w:space="0" w:color="auto"/>
      </w:divBdr>
    </w:div>
    <w:div w:id="1579637541">
      <w:bodyDiv w:val="1"/>
      <w:marLeft w:val="0"/>
      <w:marRight w:val="0"/>
      <w:marTop w:val="0"/>
      <w:marBottom w:val="0"/>
      <w:divBdr>
        <w:top w:val="none" w:sz="0" w:space="0" w:color="auto"/>
        <w:left w:val="none" w:sz="0" w:space="0" w:color="auto"/>
        <w:bottom w:val="none" w:sz="0" w:space="0" w:color="auto"/>
        <w:right w:val="none" w:sz="0" w:space="0" w:color="auto"/>
      </w:divBdr>
    </w:div>
    <w:div w:id="1602421401">
      <w:bodyDiv w:val="1"/>
      <w:marLeft w:val="0"/>
      <w:marRight w:val="0"/>
      <w:marTop w:val="0"/>
      <w:marBottom w:val="0"/>
      <w:divBdr>
        <w:top w:val="none" w:sz="0" w:space="0" w:color="auto"/>
        <w:left w:val="none" w:sz="0" w:space="0" w:color="auto"/>
        <w:bottom w:val="none" w:sz="0" w:space="0" w:color="auto"/>
        <w:right w:val="none" w:sz="0" w:space="0" w:color="auto"/>
      </w:divBdr>
    </w:div>
    <w:div w:id="1610161847">
      <w:bodyDiv w:val="1"/>
      <w:marLeft w:val="0"/>
      <w:marRight w:val="0"/>
      <w:marTop w:val="0"/>
      <w:marBottom w:val="0"/>
      <w:divBdr>
        <w:top w:val="none" w:sz="0" w:space="0" w:color="auto"/>
        <w:left w:val="none" w:sz="0" w:space="0" w:color="auto"/>
        <w:bottom w:val="none" w:sz="0" w:space="0" w:color="auto"/>
        <w:right w:val="none" w:sz="0" w:space="0" w:color="auto"/>
      </w:divBdr>
    </w:div>
    <w:div w:id="1621182587">
      <w:bodyDiv w:val="1"/>
      <w:marLeft w:val="0"/>
      <w:marRight w:val="0"/>
      <w:marTop w:val="0"/>
      <w:marBottom w:val="0"/>
      <w:divBdr>
        <w:top w:val="none" w:sz="0" w:space="0" w:color="auto"/>
        <w:left w:val="none" w:sz="0" w:space="0" w:color="auto"/>
        <w:bottom w:val="none" w:sz="0" w:space="0" w:color="auto"/>
        <w:right w:val="none" w:sz="0" w:space="0" w:color="auto"/>
      </w:divBdr>
    </w:div>
    <w:div w:id="1703480379">
      <w:bodyDiv w:val="1"/>
      <w:marLeft w:val="0"/>
      <w:marRight w:val="0"/>
      <w:marTop w:val="0"/>
      <w:marBottom w:val="0"/>
      <w:divBdr>
        <w:top w:val="none" w:sz="0" w:space="0" w:color="auto"/>
        <w:left w:val="none" w:sz="0" w:space="0" w:color="auto"/>
        <w:bottom w:val="none" w:sz="0" w:space="0" w:color="auto"/>
        <w:right w:val="none" w:sz="0" w:space="0" w:color="auto"/>
      </w:divBdr>
    </w:div>
    <w:div w:id="1719694928">
      <w:bodyDiv w:val="1"/>
      <w:marLeft w:val="0"/>
      <w:marRight w:val="0"/>
      <w:marTop w:val="0"/>
      <w:marBottom w:val="0"/>
      <w:divBdr>
        <w:top w:val="none" w:sz="0" w:space="0" w:color="auto"/>
        <w:left w:val="none" w:sz="0" w:space="0" w:color="auto"/>
        <w:bottom w:val="none" w:sz="0" w:space="0" w:color="auto"/>
        <w:right w:val="none" w:sz="0" w:space="0" w:color="auto"/>
      </w:divBdr>
    </w:div>
    <w:div w:id="1766532323">
      <w:bodyDiv w:val="1"/>
      <w:marLeft w:val="0"/>
      <w:marRight w:val="0"/>
      <w:marTop w:val="0"/>
      <w:marBottom w:val="0"/>
      <w:divBdr>
        <w:top w:val="none" w:sz="0" w:space="0" w:color="auto"/>
        <w:left w:val="none" w:sz="0" w:space="0" w:color="auto"/>
        <w:bottom w:val="none" w:sz="0" w:space="0" w:color="auto"/>
        <w:right w:val="none" w:sz="0" w:space="0" w:color="auto"/>
      </w:divBdr>
    </w:div>
    <w:div w:id="1783259472">
      <w:bodyDiv w:val="1"/>
      <w:marLeft w:val="0"/>
      <w:marRight w:val="0"/>
      <w:marTop w:val="0"/>
      <w:marBottom w:val="0"/>
      <w:divBdr>
        <w:top w:val="none" w:sz="0" w:space="0" w:color="auto"/>
        <w:left w:val="none" w:sz="0" w:space="0" w:color="auto"/>
        <w:bottom w:val="none" w:sz="0" w:space="0" w:color="auto"/>
        <w:right w:val="none" w:sz="0" w:space="0" w:color="auto"/>
      </w:divBdr>
    </w:div>
    <w:div w:id="1783642710">
      <w:bodyDiv w:val="1"/>
      <w:marLeft w:val="0"/>
      <w:marRight w:val="0"/>
      <w:marTop w:val="0"/>
      <w:marBottom w:val="0"/>
      <w:divBdr>
        <w:top w:val="none" w:sz="0" w:space="0" w:color="auto"/>
        <w:left w:val="none" w:sz="0" w:space="0" w:color="auto"/>
        <w:bottom w:val="none" w:sz="0" w:space="0" w:color="auto"/>
        <w:right w:val="none" w:sz="0" w:space="0" w:color="auto"/>
      </w:divBdr>
    </w:div>
    <w:div w:id="1798839892">
      <w:bodyDiv w:val="1"/>
      <w:marLeft w:val="0"/>
      <w:marRight w:val="0"/>
      <w:marTop w:val="0"/>
      <w:marBottom w:val="0"/>
      <w:divBdr>
        <w:top w:val="none" w:sz="0" w:space="0" w:color="auto"/>
        <w:left w:val="none" w:sz="0" w:space="0" w:color="auto"/>
        <w:bottom w:val="none" w:sz="0" w:space="0" w:color="auto"/>
        <w:right w:val="none" w:sz="0" w:space="0" w:color="auto"/>
      </w:divBdr>
    </w:div>
    <w:div w:id="1825462728">
      <w:bodyDiv w:val="1"/>
      <w:marLeft w:val="0"/>
      <w:marRight w:val="0"/>
      <w:marTop w:val="0"/>
      <w:marBottom w:val="0"/>
      <w:divBdr>
        <w:top w:val="none" w:sz="0" w:space="0" w:color="auto"/>
        <w:left w:val="none" w:sz="0" w:space="0" w:color="auto"/>
        <w:bottom w:val="none" w:sz="0" w:space="0" w:color="auto"/>
        <w:right w:val="none" w:sz="0" w:space="0" w:color="auto"/>
      </w:divBdr>
    </w:div>
    <w:div w:id="1832330312">
      <w:bodyDiv w:val="1"/>
      <w:marLeft w:val="0"/>
      <w:marRight w:val="0"/>
      <w:marTop w:val="0"/>
      <w:marBottom w:val="0"/>
      <w:divBdr>
        <w:top w:val="none" w:sz="0" w:space="0" w:color="auto"/>
        <w:left w:val="none" w:sz="0" w:space="0" w:color="auto"/>
        <w:bottom w:val="none" w:sz="0" w:space="0" w:color="auto"/>
        <w:right w:val="none" w:sz="0" w:space="0" w:color="auto"/>
      </w:divBdr>
    </w:div>
    <w:div w:id="1837107667">
      <w:bodyDiv w:val="1"/>
      <w:marLeft w:val="0"/>
      <w:marRight w:val="0"/>
      <w:marTop w:val="0"/>
      <w:marBottom w:val="0"/>
      <w:divBdr>
        <w:top w:val="none" w:sz="0" w:space="0" w:color="auto"/>
        <w:left w:val="none" w:sz="0" w:space="0" w:color="auto"/>
        <w:bottom w:val="none" w:sz="0" w:space="0" w:color="auto"/>
        <w:right w:val="none" w:sz="0" w:space="0" w:color="auto"/>
      </w:divBdr>
    </w:div>
    <w:div w:id="1848783584">
      <w:bodyDiv w:val="1"/>
      <w:marLeft w:val="0"/>
      <w:marRight w:val="0"/>
      <w:marTop w:val="0"/>
      <w:marBottom w:val="0"/>
      <w:divBdr>
        <w:top w:val="none" w:sz="0" w:space="0" w:color="auto"/>
        <w:left w:val="none" w:sz="0" w:space="0" w:color="auto"/>
        <w:bottom w:val="none" w:sz="0" w:space="0" w:color="auto"/>
        <w:right w:val="none" w:sz="0" w:space="0" w:color="auto"/>
      </w:divBdr>
    </w:div>
    <w:div w:id="1908303395">
      <w:bodyDiv w:val="1"/>
      <w:marLeft w:val="0"/>
      <w:marRight w:val="0"/>
      <w:marTop w:val="0"/>
      <w:marBottom w:val="0"/>
      <w:divBdr>
        <w:top w:val="none" w:sz="0" w:space="0" w:color="auto"/>
        <w:left w:val="none" w:sz="0" w:space="0" w:color="auto"/>
        <w:bottom w:val="none" w:sz="0" w:space="0" w:color="auto"/>
        <w:right w:val="none" w:sz="0" w:space="0" w:color="auto"/>
      </w:divBdr>
    </w:div>
    <w:div w:id="1919974108">
      <w:bodyDiv w:val="1"/>
      <w:marLeft w:val="0"/>
      <w:marRight w:val="0"/>
      <w:marTop w:val="0"/>
      <w:marBottom w:val="0"/>
      <w:divBdr>
        <w:top w:val="none" w:sz="0" w:space="0" w:color="auto"/>
        <w:left w:val="none" w:sz="0" w:space="0" w:color="auto"/>
        <w:bottom w:val="none" w:sz="0" w:space="0" w:color="auto"/>
        <w:right w:val="none" w:sz="0" w:space="0" w:color="auto"/>
      </w:divBdr>
    </w:div>
    <w:div w:id="1920165919">
      <w:bodyDiv w:val="1"/>
      <w:marLeft w:val="0"/>
      <w:marRight w:val="0"/>
      <w:marTop w:val="0"/>
      <w:marBottom w:val="0"/>
      <w:divBdr>
        <w:top w:val="none" w:sz="0" w:space="0" w:color="auto"/>
        <w:left w:val="none" w:sz="0" w:space="0" w:color="auto"/>
        <w:bottom w:val="none" w:sz="0" w:space="0" w:color="auto"/>
        <w:right w:val="none" w:sz="0" w:space="0" w:color="auto"/>
      </w:divBdr>
    </w:div>
    <w:div w:id="1934361466">
      <w:bodyDiv w:val="1"/>
      <w:marLeft w:val="0"/>
      <w:marRight w:val="0"/>
      <w:marTop w:val="0"/>
      <w:marBottom w:val="0"/>
      <w:divBdr>
        <w:top w:val="none" w:sz="0" w:space="0" w:color="auto"/>
        <w:left w:val="none" w:sz="0" w:space="0" w:color="auto"/>
        <w:bottom w:val="none" w:sz="0" w:space="0" w:color="auto"/>
        <w:right w:val="none" w:sz="0" w:space="0" w:color="auto"/>
      </w:divBdr>
    </w:div>
    <w:div w:id="1975333707">
      <w:bodyDiv w:val="1"/>
      <w:marLeft w:val="0"/>
      <w:marRight w:val="0"/>
      <w:marTop w:val="0"/>
      <w:marBottom w:val="0"/>
      <w:divBdr>
        <w:top w:val="none" w:sz="0" w:space="0" w:color="auto"/>
        <w:left w:val="none" w:sz="0" w:space="0" w:color="auto"/>
        <w:bottom w:val="none" w:sz="0" w:space="0" w:color="auto"/>
        <w:right w:val="none" w:sz="0" w:space="0" w:color="auto"/>
      </w:divBdr>
    </w:div>
    <w:div w:id="1990748880">
      <w:bodyDiv w:val="1"/>
      <w:marLeft w:val="0"/>
      <w:marRight w:val="0"/>
      <w:marTop w:val="0"/>
      <w:marBottom w:val="0"/>
      <w:divBdr>
        <w:top w:val="none" w:sz="0" w:space="0" w:color="auto"/>
        <w:left w:val="none" w:sz="0" w:space="0" w:color="auto"/>
        <w:bottom w:val="none" w:sz="0" w:space="0" w:color="auto"/>
        <w:right w:val="none" w:sz="0" w:space="0" w:color="auto"/>
      </w:divBdr>
    </w:div>
    <w:div w:id="1997486775">
      <w:bodyDiv w:val="1"/>
      <w:marLeft w:val="0"/>
      <w:marRight w:val="0"/>
      <w:marTop w:val="0"/>
      <w:marBottom w:val="0"/>
      <w:divBdr>
        <w:top w:val="none" w:sz="0" w:space="0" w:color="auto"/>
        <w:left w:val="none" w:sz="0" w:space="0" w:color="auto"/>
        <w:bottom w:val="none" w:sz="0" w:space="0" w:color="auto"/>
        <w:right w:val="none" w:sz="0" w:space="0" w:color="auto"/>
      </w:divBdr>
    </w:div>
    <w:div w:id="2046173804">
      <w:bodyDiv w:val="1"/>
      <w:marLeft w:val="0"/>
      <w:marRight w:val="0"/>
      <w:marTop w:val="0"/>
      <w:marBottom w:val="0"/>
      <w:divBdr>
        <w:top w:val="none" w:sz="0" w:space="0" w:color="auto"/>
        <w:left w:val="none" w:sz="0" w:space="0" w:color="auto"/>
        <w:bottom w:val="none" w:sz="0" w:space="0" w:color="auto"/>
        <w:right w:val="none" w:sz="0" w:space="0" w:color="auto"/>
      </w:divBdr>
    </w:div>
    <w:div w:id="2066834219">
      <w:bodyDiv w:val="1"/>
      <w:marLeft w:val="0"/>
      <w:marRight w:val="0"/>
      <w:marTop w:val="0"/>
      <w:marBottom w:val="0"/>
      <w:divBdr>
        <w:top w:val="none" w:sz="0" w:space="0" w:color="auto"/>
        <w:left w:val="none" w:sz="0" w:space="0" w:color="auto"/>
        <w:bottom w:val="none" w:sz="0" w:space="0" w:color="auto"/>
        <w:right w:val="none" w:sz="0" w:space="0" w:color="auto"/>
      </w:divBdr>
    </w:div>
    <w:div w:id="2109691528">
      <w:bodyDiv w:val="1"/>
      <w:marLeft w:val="0"/>
      <w:marRight w:val="0"/>
      <w:marTop w:val="0"/>
      <w:marBottom w:val="0"/>
      <w:divBdr>
        <w:top w:val="none" w:sz="0" w:space="0" w:color="auto"/>
        <w:left w:val="none" w:sz="0" w:space="0" w:color="auto"/>
        <w:bottom w:val="none" w:sz="0" w:space="0" w:color="auto"/>
        <w:right w:val="none" w:sz="0" w:space="0" w:color="auto"/>
      </w:divBdr>
    </w:div>
    <w:div w:id="2128042256">
      <w:bodyDiv w:val="1"/>
      <w:marLeft w:val="0"/>
      <w:marRight w:val="0"/>
      <w:marTop w:val="0"/>
      <w:marBottom w:val="0"/>
      <w:divBdr>
        <w:top w:val="none" w:sz="0" w:space="0" w:color="auto"/>
        <w:left w:val="none" w:sz="0" w:space="0" w:color="auto"/>
        <w:bottom w:val="none" w:sz="0" w:space="0" w:color="auto"/>
        <w:right w:val="none" w:sz="0" w:space="0" w:color="auto"/>
      </w:divBdr>
    </w:div>
    <w:div w:id="213806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yanka.rawool\AppData\Local\Microsoft\Windows\INetCache\Content.Outlook\KD2MXOID\SSR%20Questionnaire%20Template%20v2.03.dotx" TargetMode="External"/></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366FCC5B32C4FAC5A6E2F41501FE0" ma:contentTypeVersion="18" ma:contentTypeDescription="Create a new document." ma:contentTypeScope="" ma:versionID="909e10e79979296daeda4ab810cc2bf6">
  <xsd:schema xmlns:xsd="http://www.w3.org/2001/XMLSchema" xmlns:xs="http://www.w3.org/2001/XMLSchema" xmlns:p="http://schemas.microsoft.com/office/2006/metadata/properties" xmlns:ns3="341a0c44-a1b1-459a-8a84-cb57d828dc35" xmlns:ns4="a83cb098-cd2d-4e64-ac16-f89fa21266a2" targetNamespace="http://schemas.microsoft.com/office/2006/metadata/properties" ma:root="true" ma:fieldsID="0942f925d1ebab3215de1e60026d4489" ns3:_="" ns4:_="">
    <xsd:import namespace="341a0c44-a1b1-459a-8a84-cb57d828dc35"/>
    <xsd:import namespace="a83cb098-cd2d-4e64-ac16-f89fa21266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OCR" minOccurs="0"/>
                <xsd:element ref="ns4:MediaServiceLocatio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a0c44-a1b1-459a-8a84-cb57d828dc3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3cb098-cd2d-4e64-ac16-f89fa21266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a83cb098-cd2d-4e64-ac16-f89fa21266a2" xsi:nil="true"/>
  </documentManagement>
</p:properties>
</file>

<file path=customXml/itemProps1.xml><?xml version="1.0" encoding="utf-8"?>
<ds:datastoreItem xmlns:ds="http://schemas.openxmlformats.org/officeDocument/2006/customXml" ds:itemID="{7C69FC35-5273-420E-BD79-D7044E376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a0c44-a1b1-459a-8a84-cb57d828dc35"/>
    <ds:schemaRef ds:uri="a83cb098-cd2d-4e64-ac16-f89fa2126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6E941-14AF-4727-9E87-90224B592603}">
  <ds:schemaRefs>
    <ds:schemaRef ds:uri="http://schemas.microsoft.com/sharepoint/v3/contenttype/forms"/>
  </ds:schemaRefs>
</ds:datastoreItem>
</file>

<file path=customXml/itemProps3.xml><?xml version="1.0" encoding="utf-8"?>
<ds:datastoreItem xmlns:ds="http://schemas.openxmlformats.org/officeDocument/2006/customXml" ds:itemID="{8FF16382-33BF-4A83-9A9D-95A9C908AB1E}">
  <ds:schemaRefs>
    <ds:schemaRef ds:uri="http://schemas.openxmlformats.org/officeDocument/2006/bibliography"/>
  </ds:schemaRefs>
</ds:datastoreItem>
</file>

<file path=customXml/itemProps4.xml><?xml version="1.0" encoding="utf-8"?>
<ds:datastoreItem xmlns:ds="http://schemas.openxmlformats.org/officeDocument/2006/customXml" ds:itemID="{389B24BE-468C-48FE-A7D3-4839A258A883}">
  <ds:schemaRefs>
    <ds:schemaRef ds:uri="http://schemas.microsoft.com/office/infopath/2007/PartnerControls"/>
    <ds:schemaRef ds:uri="341a0c44-a1b1-459a-8a84-cb57d828dc35"/>
    <ds:schemaRef ds:uri="http://schemas.openxmlformats.org/package/2006/metadata/core-properties"/>
    <ds:schemaRef ds:uri="http://schemas.microsoft.com/office/2006/metadata/properties"/>
    <ds:schemaRef ds:uri="http://purl.org/dc/dcmitype/"/>
    <ds:schemaRef ds:uri="http://purl.org/dc/elements/1.1/"/>
    <ds:schemaRef ds:uri="http://schemas.microsoft.com/office/2006/documentManagement/types"/>
    <ds:schemaRef ds:uri="a83cb098-cd2d-4e64-ac16-f89fa21266a2"/>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SSR Questionnaire Template v2.03</Template>
  <TotalTime>93</TotalTime>
  <Pages>13</Pages>
  <Words>2866</Words>
  <Characters>15540</Characters>
  <Application>Microsoft Office Word</Application>
  <DocSecurity>0</DocSecurity>
  <Lines>287</Lines>
  <Paragraphs>148</Paragraphs>
  <ScaleCrop>false</ScaleCrop>
  <HeadingPairs>
    <vt:vector size="2" baseType="variant">
      <vt:variant>
        <vt:lpstr>Title</vt:lpstr>
      </vt:variant>
      <vt:variant>
        <vt:i4>1</vt:i4>
      </vt:variant>
    </vt:vector>
  </HeadingPairs>
  <TitlesOfParts>
    <vt:vector size="1" baseType="lpstr">
      <vt:lpstr>SSR Questionnaire Template</vt:lpstr>
    </vt:vector>
  </TitlesOfParts>
  <Company>GfK SE</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Priyanka</dc:creator>
  <cp:keywords/>
  <dc:description/>
  <cp:lastModifiedBy>Dean Bonner</cp:lastModifiedBy>
  <cp:revision>4</cp:revision>
  <cp:lastPrinted>2022-11-29T22:47:00Z</cp:lastPrinted>
  <dcterms:created xsi:type="dcterms:W3CDTF">2025-06-18T21:12:00Z</dcterms:created>
  <dcterms:modified xsi:type="dcterms:W3CDTF">2025-06-18T22:49:00Z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0x010100B3C366FCC5B32C4FAC5A6E2F41501FE0</vt:lpwstr>
  </property>
</Properties>
</file>