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ECF17" w14:textId="77777777" w:rsidR="000E4E9D" w:rsidRPr="000E4E9D" w:rsidRDefault="000E4E9D" w:rsidP="000E4E9D">
      <w:pPr>
        <w:jc w:val="center"/>
        <w:rPr>
          <w:rFonts w:ascii="Courier New" w:hAnsi="Courier New" w:cs="Courier New"/>
          <w:sz w:val="20"/>
          <w:szCs w:val="20"/>
        </w:rPr>
      </w:pPr>
      <w:r w:rsidRPr="000E4E9D">
        <w:rPr>
          <w:rFonts w:ascii="Courier New" w:hAnsi="Courier New" w:cs="Courier New"/>
          <w:sz w:val="20"/>
          <w:szCs w:val="20"/>
        </w:rPr>
        <w:t xml:space="preserve">PPIC STATEWIDE SURVEY: </w:t>
      </w:r>
      <w:r w:rsidRPr="000E4E9D">
        <w:rPr>
          <w:rFonts w:ascii="Courier New" w:hAnsi="Courier New" w:cs="Courier New"/>
          <w:i/>
          <w:iCs/>
          <w:sz w:val="20"/>
          <w:szCs w:val="20"/>
        </w:rPr>
        <w:t>Californians and their Government</w:t>
      </w:r>
    </w:p>
    <w:p w14:paraId="744B8F3A" w14:textId="6234272B" w:rsidR="000E4E9D" w:rsidRPr="000E4E9D" w:rsidRDefault="00C12A47" w:rsidP="000E4E9D">
      <w:pPr>
        <w:jc w:val="center"/>
        <w:rPr>
          <w:rFonts w:ascii="Courier New" w:hAnsi="Courier New" w:cs="Courier New"/>
          <w:sz w:val="20"/>
          <w:szCs w:val="20"/>
        </w:rPr>
      </w:pPr>
      <w:r>
        <w:rPr>
          <w:rFonts w:ascii="Courier New" w:hAnsi="Courier New" w:cs="Courier New"/>
          <w:sz w:val="20"/>
          <w:szCs w:val="20"/>
        </w:rPr>
        <w:t>October 7</w:t>
      </w:r>
      <w:r w:rsidR="000E4E9D" w:rsidRPr="000E4E9D">
        <w:rPr>
          <w:rFonts w:ascii="Courier New" w:hAnsi="Courier New" w:cs="Courier New"/>
          <w:sz w:val="20"/>
          <w:szCs w:val="20"/>
        </w:rPr>
        <w:t>-</w:t>
      </w:r>
      <w:r>
        <w:rPr>
          <w:rFonts w:ascii="Courier New" w:hAnsi="Courier New" w:cs="Courier New"/>
          <w:sz w:val="20"/>
          <w:szCs w:val="20"/>
        </w:rPr>
        <w:t>14</w:t>
      </w:r>
      <w:r w:rsidR="000E4E9D" w:rsidRPr="000E4E9D">
        <w:rPr>
          <w:rFonts w:ascii="Courier New" w:hAnsi="Courier New" w:cs="Courier New"/>
          <w:sz w:val="20"/>
          <w:szCs w:val="20"/>
        </w:rPr>
        <w:t>, 2025</w:t>
      </w:r>
    </w:p>
    <w:p w14:paraId="11C2972A" w14:textId="77777777" w:rsidR="000E4E9D" w:rsidRPr="000E4E9D" w:rsidRDefault="000E4E9D" w:rsidP="000E4E9D">
      <w:pPr>
        <w:jc w:val="center"/>
        <w:rPr>
          <w:rFonts w:ascii="Courier New" w:hAnsi="Courier New" w:cs="Courier New"/>
          <w:sz w:val="20"/>
          <w:szCs w:val="20"/>
        </w:rPr>
      </w:pPr>
      <w:r w:rsidRPr="000E4E9D">
        <w:rPr>
          <w:rFonts w:ascii="Courier New" w:hAnsi="Courier New" w:cs="Courier New"/>
          <w:sz w:val="20"/>
          <w:szCs w:val="20"/>
        </w:rPr>
        <w:t>MARK BALDASSARE, SURVEY DIRECTOR</w:t>
      </w:r>
    </w:p>
    <w:p w14:paraId="712DD9BB" w14:textId="319D136D" w:rsidR="000E4E9D" w:rsidRPr="000E4E9D" w:rsidRDefault="000E4E9D" w:rsidP="000E4E9D">
      <w:pPr>
        <w:jc w:val="center"/>
        <w:rPr>
          <w:rFonts w:ascii="Courier New" w:hAnsi="Courier New" w:cs="Courier New"/>
          <w:sz w:val="20"/>
          <w:szCs w:val="20"/>
        </w:rPr>
      </w:pPr>
      <w:r w:rsidRPr="000E4E9D">
        <w:rPr>
          <w:rFonts w:ascii="Courier New" w:hAnsi="Courier New" w:cs="Courier New"/>
          <w:sz w:val="20"/>
          <w:szCs w:val="20"/>
        </w:rPr>
        <w:t>1,</w:t>
      </w:r>
      <w:r w:rsidR="00C12A47">
        <w:rPr>
          <w:rFonts w:ascii="Courier New" w:hAnsi="Courier New" w:cs="Courier New"/>
          <w:sz w:val="20"/>
          <w:szCs w:val="20"/>
        </w:rPr>
        <w:t>707</w:t>
      </w:r>
      <w:r w:rsidRPr="000E4E9D">
        <w:rPr>
          <w:rFonts w:ascii="Courier New" w:hAnsi="Courier New" w:cs="Courier New"/>
          <w:sz w:val="20"/>
          <w:szCs w:val="20"/>
        </w:rPr>
        <w:t xml:space="preserve"> CALIFORNIA ADULT RESIDENTS; ENGLISH, SPANISH</w:t>
      </w:r>
    </w:p>
    <w:p w14:paraId="0706D2F9" w14:textId="77777777" w:rsidR="000E4E9D" w:rsidRPr="000E4E9D" w:rsidRDefault="000E4E9D" w:rsidP="000E4E9D">
      <w:pPr>
        <w:rPr>
          <w:rFonts w:ascii="Courier New" w:hAnsi="Courier New" w:cs="Courier New"/>
          <w:sz w:val="20"/>
          <w:szCs w:val="20"/>
        </w:rPr>
      </w:pPr>
    </w:p>
    <w:p w14:paraId="2BD84DA2" w14:textId="77777777" w:rsidR="000E4E9D" w:rsidRPr="000E4E9D" w:rsidRDefault="000E4E9D" w:rsidP="000E4E9D">
      <w:pPr>
        <w:pStyle w:val="Question"/>
        <w:rPr>
          <w:rFonts w:ascii="Courier New" w:hAnsi="Courier New" w:cs="Courier New"/>
          <w:sz w:val="20"/>
          <w:szCs w:val="20"/>
        </w:rPr>
      </w:pPr>
    </w:p>
    <w:p w14:paraId="24271C04" w14:textId="77777777" w:rsidR="000E4E9D" w:rsidRPr="000E4E9D" w:rsidRDefault="000E4E9D" w:rsidP="000E4E9D">
      <w:pPr>
        <w:rPr>
          <w:rFonts w:ascii="Courier New" w:hAnsi="Courier New" w:cs="Courier New"/>
          <w:sz w:val="20"/>
          <w:szCs w:val="20"/>
        </w:rPr>
      </w:pPr>
      <w:r w:rsidRPr="000E4E9D">
        <w:rPr>
          <w:rFonts w:ascii="Courier New" w:hAnsi="Courier New" w:cs="Courier New"/>
          <w:sz w:val="20"/>
          <w:szCs w:val="20"/>
        </w:rPr>
        <w:t>Codebook Setup:</w:t>
      </w:r>
    </w:p>
    <w:p w14:paraId="0B6A88F8" w14:textId="77777777" w:rsidR="000E4E9D" w:rsidRPr="000E4E9D" w:rsidRDefault="000E4E9D" w:rsidP="000E4E9D">
      <w:pPr>
        <w:rPr>
          <w:rFonts w:ascii="Courier New" w:hAnsi="Courier New" w:cs="Courier New"/>
          <w:sz w:val="20"/>
          <w:szCs w:val="20"/>
        </w:rPr>
      </w:pPr>
    </w:p>
    <w:p w14:paraId="11153876" w14:textId="77777777" w:rsidR="000E4E9D" w:rsidRPr="000E4E9D" w:rsidRDefault="000E4E9D" w:rsidP="000E4E9D">
      <w:pPr>
        <w:ind w:left="480" w:hanging="480"/>
        <w:rPr>
          <w:rFonts w:ascii="Courier New" w:hAnsi="Courier New" w:cs="Courier New"/>
          <w:sz w:val="20"/>
          <w:szCs w:val="20"/>
        </w:rPr>
      </w:pPr>
      <w:r w:rsidRPr="000E4E9D">
        <w:rPr>
          <w:rFonts w:ascii="Courier New" w:hAnsi="Courier New" w:cs="Courier New"/>
          <w:sz w:val="20"/>
          <w:szCs w:val="20"/>
        </w:rPr>
        <w:t>Variable</w:t>
      </w:r>
      <w:r w:rsidRPr="000E4E9D">
        <w:rPr>
          <w:rFonts w:ascii="Courier New" w:hAnsi="Courier New" w:cs="Courier New"/>
          <w:sz w:val="20"/>
          <w:szCs w:val="20"/>
        </w:rPr>
        <w:tab/>
        <w:t>Variable Label</w:t>
      </w:r>
    </w:p>
    <w:p w14:paraId="7623BA57" w14:textId="77777777" w:rsidR="000E4E9D" w:rsidRPr="000E4E9D" w:rsidRDefault="000E4E9D" w:rsidP="000E4E9D">
      <w:pPr>
        <w:ind w:left="480" w:hanging="480"/>
        <w:rPr>
          <w:rFonts w:ascii="Courier New" w:hAnsi="Courier New" w:cs="Courier New"/>
          <w:sz w:val="20"/>
          <w:szCs w:val="20"/>
        </w:rPr>
      </w:pPr>
    </w:p>
    <w:p w14:paraId="53B093A4" w14:textId="77777777" w:rsidR="000E4E9D" w:rsidRPr="000E4E9D" w:rsidRDefault="000E4E9D" w:rsidP="000E4E9D">
      <w:pPr>
        <w:rPr>
          <w:rFonts w:ascii="Courier New" w:hAnsi="Courier New" w:cs="Courier New"/>
          <w:sz w:val="20"/>
          <w:szCs w:val="20"/>
        </w:rPr>
      </w:pPr>
      <w:r w:rsidRPr="000E4E9D">
        <w:rPr>
          <w:rFonts w:ascii="Courier New" w:hAnsi="Courier New" w:cs="Courier New"/>
          <w:sz w:val="20"/>
          <w:szCs w:val="20"/>
        </w:rPr>
        <w:t>Value</w:t>
      </w:r>
      <w:r w:rsidRPr="000E4E9D">
        <w:rPr>
          <w:rFonts w:ascii="Courier New" w:hAnsi="Courier New" w:cs="Courier New"/>
          <w:sz w:val="20"/>
          <w:szCs w:val="20"/>
        </w:rPr>
        <w:tab/>
      </w:r>
      <w:r w:rsidRPr="000E4E9D">
        <w:rPr>
          <w:rFonts w:ascii="Courier New" w:hAnsi="Courier New" w:cs="Courier New"/>
          <w:sz w:val="20"/>
          <w:szCs w:val="20"/>
        </w:rPr>
        <w:tab/>
        <w:t>Value Label</w:t>
      </w:r>
    </w:p>
    <w:p w14:paraId="381CD41E" w14:textId="77777777" w:rsidR="000E4E9D" w:rsidRPr="000E4E9D" w:rsidRDefault="000E4E9D" w:rsidP="000E4E9D">
      <w:pPr>
        <w:rPr>
          <w:rFonts w:ascii="Courier New" w:hAnsi="Courier New" w:cs="Courier New"/>
          <w:sz w:val="20"/>
          <w:szCs w:val="20"/>
        </w:rPr>
      </w:pPr>
      <w:r w:rsidRPr="000E4E9D">
        <w:rPr>
          <w:rFonts w:ascii="Courier New" w:hAnsi="Courier New" w:cs="Courier New"/>
          <w:sz w:val="20"/>
          <w:szCs w:val="20"/>
        </w:rPr>
        <w:t>____________________________________________________________________</w:t>
      </w:r>
    </w:p>
    <w:p w14:paraId="45025F0F" w14:textId="77777777" w:rsidR="000E4E9D" w:rsidRPr="000E4E9D" w:rsidRDefault="000E4E9D" w:rsidP="000E4E9D">
      <w:pPr>
        <w:ind w:left="480" w:hanging="480"/>
        <w:rPr>
          <w:rFonts w:ascii="Courier New" w:hAnsi="Courier New" w:cs="Courier New"/>
          <w:sz w:val="20"/>
          <w:szCs w:val="20"/>
        </w:rPr>
      </w:pPr>
    </w:p>
    <w:p w14:paraId="0705AC54" w14:textId="77777777" w:rsidR="000E4E9D" w:rsidRPr="000E4E9D" w:rsidRDefault="000E4E9D" w:rsidP="000E4E9D">
      <w:pPr>
        <w:ind w:left="480" w:hanging="480"/>
        <w:rPr>
          <w:rFonts w:ascii="Courier New" w:hAnsi="Courier New" w:cs="Courier New"/>
          <w:sz w:val="20"/>
          <w:szCs w:val="20"/>
        </w:rPr>
      </w:pPr>
      <w:r w:rsidRPr="000E4E9D">
        <w:rPr>
          <w:rFonts w:ascii="Courier New" w:hAnsi="Courier New" w:cs="Courier New"/>
          <w:sz w:val="20"/>
          <w:szCs w:val="20"/>
        </w:rPr>
        <w:t>id</w:t>
      </w:r>
    </w:p>
    <w:p w14:paraId="7FB0B8E0" w14:textId="77777777" w:rsidR="000E4E9D" w:rsidRPr="000E4E9D" w:rsidRDefault="000E4E9D" w:rsidP="000E4E9D">
      <w:pPr>
        <w:rPr>
          <w:rFonts w:ascii="Courier New" w:hAnsi="Courier New" w:cs="Courier New"/>
          <w:sz w:val="20"/>
          <w:szCs w:val="20"/>
        </w:rPr>
      </w:pPr>
    </w:p>
    <w:p w14:paraId="39B16994" w14:textId="77777777" w:rsidR="000E4E9D" w:rsidRPr="000E4E9D" w:rsidRDefault="000E4E9D" w:rsidP="000E4E9D">
      <w:pPr>
        <w:rPr>
          <w:rFonts w:ascii="Courier New" w:hAnsi="Courier New" w:cs="Courier New"/>
          <w:sz w:val="20"/>
          <w:szCs w:val="20"/>
        </w:rPr>
      </w:pPr>
      <w:r w:rsidRPr="000E4E9D">
        <w:rPr>
          <w:rFonts w:ascii="Courier New" w:hAnsi="Courier New" w:cs="Courier New"/>
          <w:sz w:val="20"/>
          <w:szCs w:val="20"/>
        </w:rPr>
        <w:t>version</w:t>
      </w:r>
      <w:r w:rsidRPr="000E4E9D">
        <w:rPr>
          <w:rFonts w:ascii="Courier New" w:hAnsi="Courier New" w:cs="Courier New"/>
          <w:sz w:val="20"/>
          <w:szCs w:val="20"/>
        </w:rPr>
        <w:tab/>
        <w:t>Interview Version</w:t>
      </w:r>
    </w:p>
    <w:p w14:paraId="662C2483" w14:textId="77777777" w:rsidR="000E4E9D" w:rsidRPr="000E4E9D" w:rsidRDefault="000E4E9D" w:rsidP="000E4E9D">
      <w:pPr>
        <w:rPr>
          <w:rFonts w:ascii="Courier New" w:hAnsi="Courier New" w:cs="Courier New"/>
          <w:sz w:val="20"/>
          <w:szCs w:val="20"/>
        </w:rPr>
      </w:pPr>
      <w:r w:rsidRPr="000E4E9D">
        <w:rPr>
          <w:rFonts w:ascii="Courier New" w:hAnsi="Courier New" w:cs="Courier New"/>
          <w:sz w:val="20"/>
          <w:szCs w:val="20"/>
        </w:rPr>
        <w:tab/>
      </w:r>
      <w:r w:rsidRPr="000E4E9D">
        <w:rPr>
          <w:rFonts w:ascii="Courier New" w:hAnsi="Courier New" w:cs="Courier New"/>
          <w:sz w:val="20"/>
          <w:szCs w:val="20"/>
        </w:rPr>
        <w:tab/>
        <w:t>1</w:t>
      </w:r>
      <w:r w:rsidRPr="000E4E9D">
        <w:rPr>
          <w:rFonts w:ascii="Courier New" w:hAnsi="Courier New" w:cs="Courier New"/>
          <w:sz w:val="20"/>
          <w:szCs w:val="20"/>
        </w:rPr>
        <w:tab/>
        <w:t>Online</w:t>
      </w:r>
    </w:p>
    <w:p w14:paraId="468195F3" w14:textId="77777777" w:rsidR="000E4E9D" w:rsidRPr="000E4E9D" w:rsidRDefault="000E4E9D" w:rsidP="000E4E9D">
      <w:pPr>
        <w:rPr>
          <w:rFonts w:ascii="Courier New" w:hAnsi="Courier New" w:cs="Courier New"/>
          <w:sz w:val="20"/>
          <w:szCs w:val="20"/>
        </w:rPr>
      </w:pPr>
      <w:r w:rsidRPr="000E4E9D">
        <w:rPr>
          <w:rFonts w:ascii="Courier New" w:hAnsi="Courier New" w:cs="Courier New"/>
          <w:sz w:val="20"/>
          <w:szCs w:val="20"/>
        </w:rPr>
        <w:tab/>
      </w:r>
      <w:r w:rsidRPr="000E4E9D">
        <w:rPr>
          <w:rFonts w:ascii="Courier New" w:hAnsi="Courier New" w:cs="Courier New"/>
          <w:sz w:val="20"/>
          <w:szCs w:val="20"/>
        </w:rPr>
        <w:tab/>
      </w:r>
    </w:p>
    <w:p w14:paraId="74625561" w14:textId="28A7110E" w:rsidR="000E4E9D" w:rsidRPr="000E4E9D" w:rsidRDefault="00D92A77" w:rsidP="000E4E9D">
      <w:pPr>
        <w:ind w:left="480" w:hanging="480"/>
        <w:rPr>
          <w:rFonts w:ascii="Courier New" w:hAnsi="Courier New" w:cs="Courier New"/>
          <w:sz w:val="20"/>
          <w:szCs w:val="20"/>
        </w:rPr>
      </w:pPr>
      <w:proofErr w:type="spellStart"/>
      <w:r>
        <w:rPr>
          <w:rFonts w:ascii="Courier New" w:hAnsi="Courier New" w:cs="Courier New"/>
          <w:sz w:val="20"/>
          <w:szCs w:val="20"/>
        </w:rPr>
        <w:t>z</w:t>
      </w:r>
      <w:r w:rsidR="000E4E9D" w:rsidRPr="000E4E9D">
        <w:rPr>
          <w:rFonts w:ascii="Courier New" w:hAnsi="Courier New" w:cs="Courier New"/>
          <w:sz w:val="20"/>
          <w:szCs w:val="20"/>
        </w:rPr>
        <w:t>ipcode</w:t>
      </w:r>
      <w:proofErr w:type="spellEnd"/>
      <w:r w:rsidR="000E4E9D" w:rsidRPr="000E4E9D">
        <w:rPr>
          <w:rFonts w:ascii="Courier New" w:hAnsi="Courier New" w:cs="Courier New"/>
          <w:sz w:val="20"/>
          <w:szCs w:val="20"/>
        </w:rPr>
        <w:tab/>
        <w:t xml:space="preserve">Zip code of respondent </w:t>
      </w:r>
    </w:p>
    <w:p w14:paraId="7B725CBA" w14:textId="77777777" w:rsidR="000E4E9D" w:rsidRPr="000E4E9D" w:rsidRDefault="000E4E9D" w:rsidP="000E4E9D">
      <w:pPr>
        <w:ind w:left="480" w:hanging="480"/>
        <w:rPr>
          <w:rFonts w:ascii="Courier New" w:hAnsi="Courier New" w:cs="Courier New"/>
          <w:sz w:val="20"/>
          <w:szCs w:val="20"/>
        </w:rPr>
      </w:pPr>
    </w:p>
    <w:p w14:paraId="6D5C3A63" w14:textId="77777777" w:rsidR="000E4E9D" w:rsidRPr="000E4E9D" w:rsidRDefault="000E4E9D" w:rsidP="000E4E9D">
      <w:pPr>
        <w:ind w:left="480" w:hanging="480"/>
        <w:rPr>
          <w:rFonts w:ascii="Courier New" w:hAnsi="Courier New" w:cs="Courier New"/>
          <w:sz w:val="20"/>
          <w:szCs w:val="20"/>
        </w:rPr>
      </w:pPr>
      <w:r w:rsidRPr="000E4E9D">
        <w:rPr>
          <w:rFonts w:ascii="Courier New" w:hAnsi="Courier New" w:cs="Courier New"/>
          <w:sz w:val="20"/>
          <w:szCs w:val="20"/>
        </w:rPr>
        <w:t>county</w:t>
      </w:r>
      <w:r w:rsidRPr="000E4E9D">
        <w:rPr>
          <w:rFonts w:ascii="Courier New" w:hAnsi="Courier New" w:cs="Courier New"/>
          <w:sz w:val="20"/>
          <w:szCs w:val="20"/>
        </w:rPr>
        <w:tab/>
        <w:t xml:space="preserve">S2c. In which California county do you live? </w:t>
      </w:r>
    </w:p>
    <w:p w14:paraId="0638DAAF" w14:textId="77777777" w:rsidR="000E4E9D" w:rsidRPr="000E4E9D" w:rsidRDefault="000E4E9D" w:rsidP="000E4E9D">
      <w:pPr>
        <w:rPr>
          <w:rFonts w:ascii="Courier New" w:hAnsi="Courier New" w:cs="Courier New"/>
          <w:sz w:val="20"/>
          <w:szCs w:val="20"/>
        </w:rPr>
      </w:pPr>
    </w:p>
    <w:p w14:paraId="4E2A22A5" w14:textId="77777777" w:rsidR="000E4E9D" w:rsidRPr="000E4E9D" w:rsidRDefault="000E4E9D" w:rsidP="000E4E9D">
      <w:pPr>
        <w:rPr>
          <w:rFonts w:ascii="Courier New" w:hAnsi="Courier New" w:cs="Courier New"/>
          <w:sz w:val="20"/>
          <w:szCs w:val="20"/>
        </w:rPr>
        <w:sectPr w:rsidR="000E4E9D" w:rsidRPr="000E4E9D" w:rsidSect="000E4E9D">
          <w:headerReference w:type="default" r:id="rId11"/>
          <w:footerReference w:type="default" r:id="rId12"/>
          <w:footnotePr>
            <w:pos w:val="beneathText"/>
          </w:footnotePr>
          <w:pgSz w:w="12240" w:h="15840" w:code="1"/>
          <w:pgMar w:top="1440" w:right="1440" w:bottom="1440" w:left="1440" w:header="720" w:footer="720" w:gutter="0"/>
          <w:cols w:space="720"/>
          <w:docGrid w:linePitch="360"/>
        </w:sectPr>
      </w:pPr>
    </w:p>
    <w:p w14:paraId="41800130"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1</w:t>
      </w:r>
      <w:r w:rsidRPr="000E4E9D">
        <w:rPr>
          <w:rFonts w:ascii="Courier New" w:hAnsi="Courier New" w:cs="Courier New"/>
          <w:color w:val="000000"/>
          <w:sz w:val="20"/>
          <w:szCs w:val="20"/>
          <w:lang w:val="es-MX"/>
        </w:rPr>
        <w:tab/>
        <w:t>Alameda</w:t>
      </w:r>
    </w:p>
    <w:p w14:paraId="66BA61D5"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2</w:t>
      </w:r>
      <w:r w:rsidRPr="000E4E9D">
        <w:rPr>
          <w:rFonts w:ascii="Courier New" w:hAnsi="Courier New" w:cs="Courier New"/>
          <w:color w:val="000000"/>
          <w:sz w:val="20"/>
          <w:szCs w:val="20"/>
          <w:lang w:val="es-MX"/>
        </w:rPr>
        <w:tab/>
        <w:t>Alpine</w:t>
      </w:r>
    </w:p>
    <w:p w14:paraId="17480897"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3</w:t>
      </w:r>
      <w:r w:rsidRPr="000E4E9D">
        <w:rPr>
          <w:rFonts w:ascii="Courier New" w:hAnsi="Courier New" w:cs="Courier New"/>
          <w:color w:val="000000"/>
          <w:sz w:val="20"/>
          <w:szCs w:val="20"/>
          <w:lang w:val="es-MX"/>
        </w:rPr>
        <w:tab/>
        <w:t>Amador</w:t>
      </w:r>
    </w:p>
    <w:p w14:paraId="417E4506"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w:t>
      </w:r>
      <w:r w:rsidRPr="000E4E9D">
        <w:rPr>
          <w:rFonts w:ascii="Courier New" w:hAnsi="Courier New" w:cs="Courier New"/>
          <w:color w:val="000000"/>
          <w:sz w:val="20"/>
          <w:szCs w:val="20"/>
          <w:lang w:val="es-MX"/>
        </w:rPr>
        <w:tab/>
        <w:t>Butte</w:t>
      </w:r>
    </w:p>
    <w:p w14:paraId="242ACB8D"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5</w:t>
      </w:r>
      <w:r w:rsidRPr="000E4E9D">
        <w:rPr>
          <w:rFonts w:ascii="Courier New" w:hAnsi="Courier New" w:cs="Courier New"/>
          <w:color w:val="000000"/>
          <w:sz w:val="20"/>
          <w:szCs w:val="20"/>
          <w:lang w:val="es-MX"/>
        </w:rPr>
        <w:tab/>
      </w:r>
      <w:proofErr w:type="gramStart"/>
      <w:r w:rsidRPr="000E4E9D">
        <w:rPr>
          <w:rFonts w:ascii="Courier New" w:hAnsi="Courier New" w:cs="Courier New"/>
          <w:color w:val="000000"/>
          <w:sz w:val="20"/>
          <w:szCs w:val="20"/>
          <w:lang w:val="es-MX"/>
        </w:rPr>
        <w:t>Calaveras</w:t>
      </w:r>
      <w:proofErr w:type="gramEnd"/>
    </w:p>
    <w:p w14:paraId="18CFA7EF"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6</w:t>
      </w:r>
      <w:r w:rsidRPr="000E4E9D">
        <w:rPr>
          <w:rFonts w:ascii="Courier New" w:hAnsi="Courier New" w:cs="Courier New"/>
          <w:color w:val="000000"/>
          <w:sz w:val="20"/>
          <w:szCs w:val="20"/>
          <w:lang w:val="es-MX"/>
        </w:rPr>
        <w:tab/>
      </w:r>
      <w:proofErr w:type="spellStart"/>
      <w:r w:rsidRPr="000E4E9D">
        <w:rPr>
          <w:rFonts w:ascii="Courier New" w:hAnsi="Courier New" w:cs="Courier New"/>
          <w:color w:val="000000"/>
          <w:sz w:val="20"/>
          <w:szCs w:val="20"/>
          <w:lang w:val="es-MX"/>
        </w:rPr>
        <w:t>Colusa</w:t>
      </w:r>
      <w:proofErr w:type="spellEnd"/>
    </w:p>
    <w:p w14:paraId="716A28C7"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7</w:t>
      </w:r>
      <w:r w:rsidRPr="000E4E9D">
        <w:rPr>
          <w:rFonts w:ascii="Courier New" w:hAnsi="Courier New" w:cs="Courier New"/>
          <w:color w:val="000000"/>
          <w:sz w:val="20"/>
          <w:szCs w:val="20"/>
          <w:lang w:val="es-MX"/>
        </w:rPr>
        <w:tab/>
      </w:r>
      <w:proofErr w:type="gramStart"/>
      <w:r w:rsidRPr="000E4E9D">
        <w:rPr>
          <w:rFonts w:ascii="Courier New" w:hAnsi="Courier New" w:cs="Courier New"/>
          <w:color w:val="000000"/>
          <w:sz w:val="20"/>
          <w:szCs w:val="20"/>
          <w:lang w:val="es-MX"/>
        </w:rPr>
        <w:t>Contra</w:t>
      </w:r>
      <w:proofErr w:type="gramEnd"/>
      <w:r w:rsidRPr="000E4E9D">
        <w:rPr>
          <w:rFonts w:ascii="Courier New" w:hAnsi="Courier New" w:cs="Courier New"/>
          <w:color w:val="000000"/>
          <w:sz w:val="20"/>
          <w:szCs w:val="20"/>
          <w:lang w:val="es-MX"/>
        </w:rPr>
        <w:t xml:space="preserve"> Costa</w:t>
      </w:r>
    </w:p>
    <w:p w14:paraId="10AB59E6"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8</w:t>
      </w:r>
      <w:r w:rsidRPr="000E4E9D">
        <w:rPr>
          <w:rFonts w:ascii="Courier New" w:hAnsi="Courier New" w:cs="Courier New"/>
          <w:color w:val="000000"/>
          <w:sz w:val="20"/>
          <w:szCs w:val="20"/>
          <w:lang w:val="es-MX"/>
        </w:rPr>
        <w:tab/>
      </w:r>
      <w:proofErr w:type="gramStart"/>
      <w:r w:rsidRPr="000E4E9D">
        <w:rPr>
          <w:rFonts w:ascii="Courier New" w:hAnsi="Courier New" w:cs="Courier New"/>
          <w:color w:val="000000"/>
          <w:sz w:val="20"/>
          <w:szCs w:val="20"/>
          <w:lang w:val="es-MX"/>
        </w:rPr>
        <w:t>Del</w:t>
      </w:r>
      <w:proofErr w:type="gramEnd"/>
      <w:r w:rsidRPr="000E4E9D">
        <w:rPr>
          <w:rFonts w:ascii="Courier New" w:hAnsi="Courier New" w:cs="Courier New"/>
          <w:color w:val="000000"/>
          <w:sz w:val="20"/>
          <w:szCs w:val="20"/>
          <w:lang w:val="es-MX"/>
        </w:rPr>
        <w:t xml:space="preserve"> Norte</w:t>
      </w:r>
    </w:p>
    <w:p w14:paraId="18A48CEC"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9</w:t>
      </w:r>
      <w:r w:rsidRPr="000E4E9D">
        <w:rPr>
          <w:rFonts w:ascii="Courier New" w:hAnsi="Courier New" w:cs="Courier New"/>
          <w:color w:val="000000"/>
          <w:sz w:val="20"/>
          <w:szCs w:val="20"/>
          <w:lang w:val="es-MX"/>
        </w:rPr>
        <w:tab/>
      </w:r>
      <w:proofErr w:type="gramStart"/>
      <w:r w:rsidRPr="000E4E9D">
        <w:rPr>
          <w:rFonts w:ascii="Courier New" w:hAnsi="Courier New" w:cs="Courier New"/>
          <w:color w:val="000000"/>
          <w:sz w:val="20"/>
          <w:szCs w:val="20"/>
          <w:lang w:val="es-MX"/>
        </w:rPr>
        <w:t>El</w:t>
      </w:r>
      <w:proofErr w:type="gramEnd"/>
      <w:r w:rsidRPr="000E4E9D">
        <w:rPr>
          <w:rFonts w:ascii="Courier New" w:hAnsi="Courier New" w:cs="Courier New"/>
          <w:color w:val="000000"/>
          <w:sz w:val="20"/>
          <w:szCs w:val="20"/>
          <w:lang w:val="es-MX"/>
        </w:rPr>
        <w:t xml:space="preserve"> Dorado</w:t>
      </w:r>
    </w:p>
    <w:p w14:paraId="7BBEEE55"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10</w:t>
      </w:r>
      <w:r w:rsidRPr="000E4E9D">
        <w:rPr>
          <w:rFonts w:ascii="Courier New" w:hAnsi="Courier New" w:cs="Courier New"/>
          <w:color w:val="000000"/>
          <w:sz w:val="20"/>
          <w:szCs w:val="20"/>
        </w:rPr>
        <w:tab/>
        <w:t>Fresno</w:t>
      </w:r>
    </w:p>
    <w:p w14:paraId="66CA2059"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11</w:t>
      </w:r>
      <w:r w:rsidRPr="000E4E9D">
        <w:rPr>
          <w:rFonts w:ascii="Courier New" w:hAnsi="Courier New" w:cs="Courier New"/>
          <w:color w:val="000000"/>
          <w:sz w:val="20"/>
          <w:szCs w:val="20"/>
        </w:rPr>
        <w:tab/>
        <w:t>Glenn</w:t>
      </w:r>
    </w:p>
    <w:p w14:paraId="7347DEB4"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12</w:t>
      </w:r>
      <w:r w:rsidRPr="000E4E9D">
        <w:rPr>
          <w:rFonts w:ascii="Courier New" w:hAnsi="Courier New" w:cs="Courier New"/>
          <w:color w:val="000000"/>
          <w:sz w:val="20"/>
          <w:szCs w:val="20"/>
        </w:rPr>
        <w:tab/>
        <w:t>Humboldt</w:t>
      </w:r>
    </w:p>
    <w:p w14:paraId="2737A092"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13</w:t>
      </w:r>
      <w:r w:rsidRPr="000E4E9D">
        <w:rPr>
          <w:rFonts w:ascii="Courier New" w:hAnsi="Courier New" w:cs="Courier New"/>
          <w:color w:val="000000"/>
          <w:sz w:val="20"/>
          <w:szCs w:val="20"/>
        </w:rPr>
        <w:tab/>
        <w:t>Imperial</w:t>
      </w:r>
    </w:p>
    <w:p w14:paraId="1C17BA36"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14</w:t>
      </w:r>
      <w:r w:rsidRPr="000E4E9D">
        <w:rPr>
          <w:rFonts w:ascii="Courier New" w:hAnsi="Courier New" w:cs="Courier New"/>
          <w:color w:val="000000"/>
          <w:sz w:val="20"/>
          <w:szCs w:val="20"/>
        </w:rPr>
        <w:tab/>
        <w:t>Inyo</w:t>
      </w:r>
    </w:p>
    <w:p w14:paraId="554F73CC"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15</w:t>
      </w:r>
      <w:r w:rsidRPr="000E4E9D">
        <w:rPr>
          <w:rFonts w:ascii="Courier New" w:hAnsi="Courier New" w:cs="Courier New"/>
          <w:color w:val="000000"/>
          <w:sz w:val="20"/>
          <w:szCs w:val="20"/>
        </w:rPr>
        <w:tab/>
        <w:t>Kern</w:t>
      </w:r>
    </w:p>
    <w:p w14:paraId="641A2C34"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16</w:t>
      </w:r>
      <w:r w:rsidRPr="000E4E9D">
        <w:rPr>
          <w:rFonts w:ascii="Courier New" w:hAnsi="Courier New" w:cs="Courier New"/>
          <w:color w:val="000000"/>
          <w:sz w:val="20"/>
          <w:szCs w:val="20"/>
        </w:rPr>
        <w:tab/>
        <w:t>Kings</w:t>
      </w:r>
    </w:p>
    <w:p w14:paraId="5B1EB196"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17</w:t>
      </w:r>
      <w:r w:rsidRPr="000E4E9D">
        <w:rPr>
          <w:rFonts w:ascii="Courier New" w:hAnsi="Courier New" w:cs="Courier New"/>
          <w:color w:val="000000"/>
          <w:sz w:val="20"/>
          <w:szCs w:val="20"/>
        </w:rPr>
        <w:tab/>
        <w:t xml:space="preserve">Lake </w:t>
      </w:r>
    </w:p>
    <w:p w14:paraId="438FBA82"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18</w:t>
      </w:r>
      <w:r w:rsidRPr="000E4E9D">
        <w:rPr>
          <w:rFonts w:ascii="Courier New" w:hAnsi="Courier New" w:cs="Courier New"/>
          <w:color w:val="000000"/>
          <w:sz w:val="20"/>
          <w:szCs w:val="20"/>
        </w:rPr>
        <w:tab/>
        <w:t xml:space="preserve">Lassen </w:t>
      </w:r>
    </w:p>
    <w:p w14:paraId="7BF2E018"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19</w:t>
      </w:r>
      <w:r w:rsidRPr="000E4E9D">
        <w:rPr>
          <w:rFonts w:ascii="Courier New" w:hAnsi="Courier New" w:cs="Courier New"/>
          <w:color w:val="000000"/>
          <w:sz w:val="20"/>
          <w:szCs w:val="20"/>
        </w:rPr>
        <w:tab/>
        <w:t xml:space="preserve">Los Angeles </w:t>
      </w:r>
    </w:p>
    <w:p w14:paraId="2F8BF4E0"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20</w:t>
      </w:r>
      <w:r w:rsidRPr="000E4E9D">
        <w:rPr>
          <w:rFonts w:ascii="Courier New" w:hAnsi="Courier New" w:cs="Courier New"/>
          <w:color w:val="000000"/>
          <w:sz w:val="20"/>
          <w:szCs w:val="20"/>
        </w:rPr>
        <w:tab/>
        <w:t xml:space="preserve">Madera </w:t>
      </w:r>
    </w:p>
    <w:p w14:paraId="273E0E77"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21</w:t>
      </w:r>
      <w:r w:rsidRPr="000E4E9D">
        <w:rPr>
          <w:rFonts w:ascii="Courier New" w:hAnsi="Courier New" w:cs="Courier New"/>
          <w:color w:val="000000"/>
          <w:sz w:val="20"/>
          <w:szCs w:val="20"/>
        </w:rPr>
        <w:tab/>
        <w:t xml:space="preserve">Marin </w:t>
      </w:r>
    </w:p>
    <w:p w14:paraId="12BDC3F3"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22</w:t>
      </w:r>
      <w:r w:rsidRPr="000E4E9D">
        <w:rPr>
          <w:rFonts w:ascii="Courier New" w:hAnsi="Courier New" w:cs="Courier New"/>
          <w:color w:val="000000"/>
          <w:sz w:val="20"/>
          <w:szCs w:val="20"/>
        </w:rPr>
        <w:tab/>
        <w:t xml:space="preserve">Mariposa </w:t>
      </w:r>
    </w:p>
    <w:p w14:paraId="1512F727"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23</w:t>
      </w:r>
      <w:r w:rsidRPr="000E4E9D">
        <w:rPr>
          <w:rFonts w:ascii="Courier New" w:hAnsi="Courier New" w:cs="Courier New"/>
          <w:color w:val="000000"/>
          <w:sz w:val="20"/>
          <w:szCs w:val="20"/>
        </w:rPr>
        <w:tab/>
        <w:t>Mendocino</w:t>
      </w:r>
    </w:p>
    <w:p w14:paraId="13A05DA6"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24</w:t>
      </w:r>
      <w:r w:rsidRPr="000E4E9D">
        <w:rPr>
          <w:rFonts w:ascii="Courier New" w:hAnsi="Courier New" w:cs="Courier New"/>
          <w:color w:val="000000"/>
          <w:sz w:val="20"/>
          <w:szCs w:val="20"/>
        </w:rPr>
        <w:tab/>
        <w:t>Merced</w:t>
      </w:r>
    </w:p>
    <w:p w14:paraId="0A3571EA"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25</w:t>
      </w:r>
      <w:r w:rsidRPr="000E4E9D">
        <w:rPr>
          <w:rFonts w:ascii="Courier New" w:hAnsi="Courier New" w:cs="Courier New"/>
          <w:color w:val="000000"/>
          <w:sz w:val="20"/>
          <w:szCs w:val="20"/>
        </w:rPr>
        <w:tab/>
        <w:t>Modoc</w:t>
      </w:r>
    </w:p>
    <w:p w14:paraId="3F5FD1DC"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26</w:t>
      </w:r>
      <w:r w:rsidRPr="000E4E9D">
        <w:rPr>
          <w:rFonts w:ascii="Courier New" w:hAnsi="Courier New" w:cs="Courier New"/>
          <w:color w:val="000000"/>
          <w:sz w:val="20"/>
          <w:szCs w:val="20"/>
        </w:rPr>
        <w:tab/>
        <w:t>Mono</w:t>
      </w:r>
    </w:p>
    <w:p w14:paraId="5A02B312"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27</w:t>
      </w:r>
      <w:r w:rsidRPr="000E4E9D">
        <w:rPr>
          <w:rFonts w:ascii="Courier New" w:hAnsi="Courier New" w:cs="Courier New"/>
          <w:color w:val="000000"/>
          <w:sz w:val="20"/>
          <w:szCs w:val="20"/>
        </w:rPr>
        <w:tab/>
        <w:t>Monterey</w:t>
      </w:r>
    </w:p>
    <w:p w14:paraId="349CA4B0"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28</w:t>
      </w:r>
      <w:r w:rsidRPr="000E4E9D">
        <w:rPr>
          <w:rFonts w:ascii="Courier New" w:hAnsi="Courier New" w:cs="Courier New"/>
          <w:color w:val="000000"/>
          <w:sz w:val="20"/>
          <w:szCs w:val="20"/>
        </w:rPr>
        <w:tab/>
        <w:t>Napa</w:t>
      </w:r>
    </w:p>
    <w:p w14:paraId="7866C408"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29</w:t>
      </w:r>
      <w:r w:rsidRPr="000E4E9D">
        <w:rPr>
          <w:rFonts w:ascii="Courier New" w:hAnsi="Courier New" w:cs="Courier New"/>
          <w:color w:val="000000"/>
          <w:sz w:val="20"/>
          <w:szCs w:val="20"/>
        </w:rPr>
        <w:tab/>
        <w:t>Nevada</w:t>
      </w:r>
    </w:p>
    <w:p w14:paraId="197B6DC8"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ab/>
      </w:r>
    </w:p>
    <w:p w14:paraId="2F2F4356"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br w:type="column"/>
      </w:r>
      <w:r w:rsidRPr="000E4E9D">
        <w:rPr>
          <w:rFonts w:ascii="Courier New" w:hAnsi="Courier New" w:cs="Courier New"/>
          <w:color w:val="000000"/>
          <w:sz w:val="20"/>
          <w:szCs w:val="20"/>
        </w:rPr>
        <w:t>30</w:t>
      </w:r>
      <w:r w:rsidRPr="000E4E9D">
        <w:rPr>
          <w:rFonts w:ascii="Courier New" w:hAnsi="Courier New" w:cs="Courier New"/>
          <w:color w:val="000000"/>
          <w:sz w:val="20"/>
          <w:szCs w:val="20"/>
        </w:rPr>
        <w:tab/>
        <w:t>Orange</w:t>
      </w:r>
    </w:p>
    <w:p w14:paraId="4336FE21"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31</w:t>
      </w:r>
      <w:r w:rsidRPr="000E4E9D">
        <w:rPr>
          <w:rFonts w:ascii="Courier New" w:hAnsi="Courier New" w:cs="Courier New"/>
          <w:color w:val="000000"/>
          <w:sz w:val="20"/>
          <w:szCs w:val="20"/>
        </w:rPr>
        <w:tab/>
        <w:t>Placer</w:t>
      </w:r>
    </w:p>
    <w:p w14:paraId="2FC00132"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32</w:t>
      </w:r>
      <w:r w:rsidRPr="000E4E9D">
        <w:rPr>
          <w:rFonts w:ascii="Courier New" w:hAnsi="Courier New" w:cs="Courier New"/>
          <w:color w:val="000000"/>
          <w:sz w:val="20"/>
          <w:szCs w:val="20"/>
        </w:rPr>
        <w:tab/>
        <w:t>Plumas</w:t>
      </w:r>
    </w:p>
    <w:p w14:paraId="73FAA065"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33</w:t>
      </w:r>
      <w:r w:rsidRPr="000E4E9D">
        <w:rPr>
          <w:rFonts w:ascii="Courier New" w:hAnsi="Courier New" w:cs="Courier New"/>
          <w:color w:val="000000"/>
          <w:sz w:val="20"/>
          <w:szCs w:val="20"/>
        </w:rPr>
        <w:tab/>
        <w:t>Riverside</w:t>
      </w:r>
    </w:p>
    <w:p w14:paraId="70E83C99"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34</w:t>
      </w:r>
      <w:r w:rsidRPr="000E4E9D">
        <w:rPr>
          <w:rFonts w:ascii="Courier New" w:hAnsi="Courier New" w:cs="Courier New"/>
          <w:color w:val="000000"/>
          <w:sz w:val="20"/>
          <w:szCs w:val="20"/>
        </w:rPr>
        <w:tab/>
        <w:t>Sacramento</w:t>
      </w:r>
    </w:p>
    <w:p w14:paraId="1869A7CE"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35</w:t>
      </w:r>
      <w:r w:rsidRPr="000E4E9D">
        <w:rPr>
          <w:rFonts w:ascii="Courier New" w:hAnsi="Courier New" w:cs="Courier New"/>
          <w:color w:val="000000"/>
          <w:sz w:val="20"/>
          <w:szCs w:val="20"/>
        </w:rPr>
        <w:tab/>
        <w:t xml:space="preserve">San Benito </w:t>
      </w:r>
    </w:p>
    <w:p w14:paraId="285744CE"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36</w:t>
      </w:r>
      <w:r w:rsidRPr="000E4E9D">
        <w:rPr>
          <w:rFonts w:ascii="Courier New" w:hAnsi="Courier New" w:cs="Courier New"/>
          <w:color w:val="000000"/>
          <w:sz w:val="20"/>
          <w:szCs w:val="20"/>
          <w:lang w:val="es-MX"/>
        </w:rPr>
        <w:tab/>
      </w:r>
      <w:proofErr w:type="gramStart"/>
      <w:r w:rsidRPr="000E4E9D">
        <w:rPr>
          <w:rFonts w:ascii="Courier New" w:hAnsi="Courier New" w:cs="Courier New"/>
          <w:color w:val="000000"/>
          <w:sz w:val="20"/>
          <w:szCs w:val="20"/>
          <w:lang w:val="es-MX"/>
        </w:rPr>
        <w:t>San</w:t>
      </w:r>
      <w:proofErr w:type="gramEnd"/>
      <w:r w:rsidRPr="000E4E9D">
        <w:rPr>
          <w:rFonts w:ascii="Courier New" w:hAnsi="Courier New" w:cs="Courier New"/>
          <w:color w:val="000000"/>
          <w:sz w:val="20"/>
          <w:szCs w:val="20"/>
          <w:lang w:val="es-MX"/>
        </w:rPr>
        <w:t xml:space="preserve"> Bernardino </w:t>
      </w:r>
    </w:p>
    <w:p w14:paraId="36F76ACD"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37</w:t>
      </w:r>
      <w:r w:rsidRPr="000E4E9D">
        <w:rPr>
          <w:rFonts w:ascii="Courier New" w:hAnsi="Courier New" w:cs="Courier New"/>
          <w:color w:val="000000"/>
          <w:sz w:val="20"/>
          <w:szCs w:val="20"/>
          <w:lang w:val="es-MX"/>
        </w:rPr>
        <w:tab/>
      </w:r>
      <w:proofErr w:type="gramStart"/>
      <w:r w:rsidRPr="000E4E9D">
        <w:rPr>
          <w:rFonts w:ascii="Courier New" w:hAnsi="Courier New" w:cs="Courier New"/>
          <w:color w:val="000000"/>
          <w:sz w:val="20"/>
          <w:szCs w:val="20"/>
          <w:lang w:val="es-MX"/>
        </w:rPr>
        <w:t>San</w:t>
      </w:r>
      <w:proofErr w:type="gramEnd"/>
      <w:r w:rsidRPr="000E4E9D">
        <w:rPr>
          <w:rFonts w:ascii="Courier New" w:hAnsi="Courier New" w:cs="Courier New"/>
          <w:color w:val="000000"/>
          <w:sz w:val="20"/>
          <w:szCs w:val="20"/>
          <w:lang w:val="es-MX"/>
        </w:rPr>
        <w:t xml:space="preserve"> Diego</w:t>
      </w:r>
    </w:p>
    <w:p w14:paraId="4CC91DC1"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38</w:t>
      </w:r>
      <w:r w:rsidRPr="000E4E9D">
        <w:rPr>
          <w:rFonts w:ascii="Courier New" w:hAnsi="Courier New" w:cs="Courier New"/>
          <w:color w:val="000000"/>
          <w:sz w:val="20"/>
          <w:szCs w:val="20"/>
          <w:lang w:val="es-MX"/>
        </w:rPr>
        <w:tab/>
      </w:r>
      <w:proofErr w:type="gramStart"/>
      <w:r w:rsidRPr="000E4E9D">
        <w:rPr>
          <w:rFonts w:ascii="Courier New" w:hAnsi="Courier New" w:cs="Courier New"/>
          <w:color w:val="000000"/>
          <w:sz w:val="20"/>
          <w:szCs w:val="20"/>
          <w:lang w:val="es-MX"/>
        </w:rPr>
        <w:t>San</w:t>
      </w:r>
      <w:proofErr w:type="gramEnd"/>
      <w:r w:rsidRPr="000E4E9D">
        <w:rPr>
          <w:rFonts w:ascii="Courier New" w:hAnsi="Courier New" w:cs="Courier New"/>
          <w:color w:val="000000"/>
          <w:sz w:val="20"/>
          <w:szCs w:val="20"/>
          <w:lang w:val="es-MX"/>
        </w:rPr>
        <w:t xml:space="preserve"> Francisco</w:t>
      </w:r>
    </w:p>
    <w:p w14:paraId="5A874270"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39</w:t>
      </w:r>
      <w:r w:rsidRPr="000E4E9D">
        <w:rPr>
          <w:rFonts w:ascii="Courier New" w:hAnsi="Courier New" w:cs="Courier New"/>
          <w:color w:val="000000"/>
          <w:sz w:val="20"/>
          <w:szCs w:val="20"/>
          <w:lang w:val="es-MX"/>
        </w:rPr>
        <w:tab/>
      </w:r>
      <w:proofErr w:type="gramStart"/>
      <w:r w:rsidRPr="000E4E9D">
        <w:rPr>
          <w:rFonts w:ascii="Courier New" w:hAnsi="Courier New" w:cs="Courier New"/>
          <w:color w:val="000000"/>
          <w:sz w:val="20"/>
          <w:szCs w:val="20"/>
          <w:lang w:val="es-MX"/>
        </w:rPr>
        <w:t>San</w:t>
      </w:r>
      <w:proofErr w:type="gramEnd"/>
      <w:r w:rsidRPr="000E4E9D">
        <w:rPr>
          <w:rFonts w:ascii="Courier New" w:hAnsi="Courier New" w:cs="Courier New"/>
          <w:color w:val="000000"/>
          <w:sz w:val="20"/>
          <w:szCs w:val="20"/>
          <w:lang w:val="es-MX"/>
        </w:rPr>
        <w:t xml:space="preserve"> Joaquin</w:t>
      </w:r>
    </w:p>
    <w:p w14:paraId="120CADEA"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40</w:t>
      </w:r>
      <w:r w:rsidRPr="000E4E9D">
        <w:rPr>
          <w:rFonts w:ascii="Courier New" w:hAnsi="Courier New" w:cs="Courier New"/>
          <w:color w:val="000000"/>
          <w:sz w:val="20"/>
          <w:szCs w:val="20"/>
          <w:lang w:val="es-MX"/>
        </w:rPr>
        <w:tab/>
      </w:r>
      <w:proofErr w:type="gramStart"/>
      <w:r w:rsidRPr="000E4E9D">
        <w:rPr>
          <w:rFonts w:ascii="Courier New" w:hAnsi="Courier New" w:cs="Courier New"/>
          <w:color w:val="000000"/>
          <w:sz w:val="20"/>
          <w:szCs w:val="20"/>
          <w:lang w:val="es-MX"/>
        </w:rPr>
        <w:t>San</w:t>
      </w:r>
      <w:proofErr w:type="gramEnd"/>
      <w:r w:rsidRPr="000E4E9D">
        <w:rPr>
          <w:rFonts w:ascii="Courier New" w:hAnsi="Courier New" w:cs="Courier New"/>
          <w:color w:val="000000"/>
          <w:sz w:val="20"/>
          <w:szCs w:val="20"/>
          <w:lang w:val="es-MX"/>
        </w:rPr>
        <w:t xml:space="preserve"> Luis Obispo</w:t>
      </w:r>
    </w:p>
    <w:p w14:paraId="0B789AB7"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41</w:t>
      </w:r>
      <w:r w:rsidRPr="000E4E9D">
        <w:rPr>
          <w:rFonts w:ascii="Courier New" w:hAnsi="Courier New" w:cs="Courier New"/>
          <w:color w:val="000000"/>
          <w:sz w:val="20"/>
          <w:szCs w:val="20"/>
          <w:lang w:val="es-MX"/>
        </w:rPr>
        <w:tab/>
      </w:r>
      <w:proofErr w:type="gramStart"/>
      <w:r w:rsidRPr="000E4E9D">
        <w:rPr>
          <w:rFonts w:ascii="Courier New" w:hAnsi="Courier New" w:cs="Courier New"/>
          <w:color w:val="000000"/>
          <w:sz w:val="20"/>
          <w:szCs w:val="20"/>
          <w:lang w:val="es-MX"/>
        </w:rPr>
        <w:t>San</w:t>
      </w:r>
      <w:proofErr w:type="gramEnd"/>
      <w:r w:rsidRPr="000E4E9D">
        <w:rPr>
          <w:rFonts w:ascii="Courier New" w:hAnsi="Courier New" w:cs="Courier New"/>
          <w:color w:val="000000"/>
          <w:sz w:val="20"/>
          <w:szCs w:val="20"/>
          <w:lang w:val="es-MX"/>
        </w:rPr>
        <w:t xml:space="preserve"> Mateo</w:t>
      </w:r>
    </w:p>
    <w:p w14:paraId="2CD41481"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42</w:t>
      </w:r>
      <w:r w:rsidRPr="000E4E9D">
        <w:rPr>
          <w:rFonts w:ascii="Courier New" w:hAnsi="Courier New" w:cs="Courier New"/>
          <w:color w:val="000000"/>
          <w:sz w:val="20"/>
          <w:szCs w:val="20"/>
          <w:lang w:val="es-MX"/>
        </w:rPr>
        <w:tab/>
      </w:r>
      <w:proofErr w:type="gramStart"/>
      <w:r w:rsidRPr="000E4E9D">
        <w:rPr>
          <w:rFonts w:ascii="Courier New" w:hAnsi="Courier New" w:cs="Courier New"/>
          <w:color w:val="000000"/>
          <w:sz w:val="20"/>
          <w:szCs w:val="20"/>
          <w:lang w:val="es-MX"/>
        </w:rPr>
        <w:t>Santa</w:t>
      </w:r>
      <w:proofErr w:type="gramEnd"/>
      <w:r w:rsidRPr="000E4E9D">
        <w:rPr>
          <w:rFonts w:ascii="Courier New" w:hAnsi="Courier New" w:cs="Courier New"/>
          <w:color w:val="000000"/>
          <w:sz w:val="20"/>
          <w:szCs w:val="20"/>
          <w:lang w:val="es-MX"/>
        </w:rPr>
        <w:t xml:space="preserve"> Barbara</w:t>
      </w:r>
    </w:p>
    <w:p w14:paraId="5F237147"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43</w:t>
      </w:r>
      <w:r w:rsidRPr="000E4E9D">
        <w:rPr>
          <w:rFonts w:ascii="Courier New" w:hAnsi="Courier New" w:cs="Courier New"/>
          <w:color w:val="000000"/>
          <w:sz w:val="20"/>
          <w:szCs w:val="20"/>
          <w:lang w:val="es-MX"/>
        </w:rPr>
        <w:tab/>
      </w:r>
      <w:proofErr w:type="gramStart"/>
      <w:r w:rsidRPr="000E4E9D">
        <w:rPr>
          <w:rFonts w:ascii="Courier New" w:hAnsi="Courier New" w:cs="Courier New"/>
          <w:color w:val="000000"/>
          <w:sz w:val="20"/>
          <w:szCs w:val="20"/>
          <w:lang w:val="es-MX"/>
        </w:rPr>
        <w:t>Santa</w:t>
      </w:r>
      <w:proofErr w:type="gramEnd"/>
      <w:r w:rsidRPr="000E4E9D">
        <w:rPr>
          <w:rFonts w:ascii="Courier New" w:hAnsi="Courier New" w:cs="Courier New"/>
          <w:color w:val="000000"/>
          <w:sz w:val="20"/>
          <w:szCs w:val="20"/>
          <w:lang w:val="es-MX"/>
        </w:rPr>
        <w:t xml:space="preserve"> Clara</w:t>
      </w:r>
    </w:p>
    <w:p w14:paraId="6DBD9784"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44</w:t>
      </w:r>
      <w:r w:rsidRPr="000E4E9D">
        <w:rPr>
          <w:rFonts w:ascii="Courier New" w:hAnsi="Courier New" w:cs="Courier New"/>
          <w:color w:val="000000"/>
          <w:sz w:val="20"/>
          <w:szCs w:val="20"/>
          <w:lang w:val="es-MX"/>
        </w:rPr>
        <w:tab/>
      </w:r>
      <w:proofErr w:type="gramStart"/>
      <w:r w:rsidRPr="000E4E9D">
        <w:rPr>
          <w:rFonts w:ascii="Courier New" w:hAnsi="Courier New" w:cs="Courier New"/>
          <w:color w:val="000000"/>
          <w:sz w:val="20"/>
          <w:szCs w:val="20"/>
          <w:lang w:val="es-MX"/>
        </w:rPr>
        <w:t>Santa</w:t>
      </w:r>
      <w:proofErr w:type="gramEnd"/>
      <w:r w:rsidRPr="000E4E9D">
        <w:rPr>
          <w:rFonts w:ascii="Courier New" w:hAnsi="Courier New" w:cs="Courier New"/>
          <w:color w:val="000000"/>
          <w:sz w:val="20"/>
          <w:szCs w:val="20"/>
          <w:lang w:val="es-MX"/>
        </w:rPr>
        <w:t xml:space="preserve"> Cruz</w:t>
      </w:r>
    </w:p>
    <w:p w14:paraId="1D6AA448"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45</w:t>
      </w:r>
      <w:r w:rsidRPr="000E4E9D">
        <w:rPr>
          <w:rFonts w:ascii="Courier New" w:hAnsi="Courier New" w:cs="Courier New"/>
          <w:color w:val="000000"/>
          <w:sz w:val="20"/>
          <w:szCs w:val="20"/>
          <w:lang w:val="es-MX"/>
        </w:rPr>
        <w:tab/>
      </w:r>
      <w:proofErr w:type="spellStart"/>
      <w:r w:rsidRPr="000E4E9D">
        <w:rPr>
          <w:rFonts w:ascii="Courier New" w:hAnsi="Courier New" w:cs="Courier New"/>
          <w:color w:val="000000"/>
          <w:sz w:val="20"/>
          <w:szCs w:val="20"/>
          <w:lang w:val="es-MX"/>
        </w:rPr>
        <w:t>Shasta</w:t>
      </w:r>
      <w:proofErr w:type="spellEnd"/>
    </w:p>
    <w:p w14:paraId="1F2D256A"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46</w:t>
      </w:r>
      <w:r w:rsidRPr="000E4E9D">
        <w:rPr>
          <w:rFonts w:ascii="Courier New" w:hAnsi="Courier New" w:cs="Courier New"/>
          <w:color w:val="000000"/>
          <w:sz w:val="20"/>
          <w:szCs w:val="20"/>
          <w:lang w:val="es-MX"/>
        </w:rPr>
        <w:tab/>
        <w:t>Sierra</w:t>
      </w:r>
    </w:p>
    <w:p w14:paraId="22012362"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47</w:t>
      </w:r>
      <w:r w:rsidRPr="000E4E9D">
        <w:rPr>
          <w:rFonts w:ascii="Courier New" w:hAnsi="Courier New" w:cs="Courier New"/>
          <w:color w:val="000000"/>
          <w:sz w:val="20"/>
          <w:szCs w:val="20"/>
          <w:lang w:val="es-MX"/>
        </w:rPr>
        <w:tab/>
      </w:r>
      <w:proofErr w:type="spellStart"/>
      <w:r w:rsidRPr="000E4E9D">
        <w:rPr>
          <w:rFonts w:ascii="Courier New" w:hAnsi="Courier New" w:cs="Courier New"/>
          <w:color w:val="000000"/>
          <w:sz w:val="20"/>
          <w:szCs w:val="20"/>
          <w:lang w:val="es-MX"/>
        </w:rPr>
        <w:t>Siskiyou</w:t>
      </w:r>
      <w:proofErr w:type="spellEnd"/>
    </w:p>
    <w:p w14:paraId="20B73235"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48</w:t>
      </w:r>
      <w:r w:rsidRPr="000E4E9D">
        <w:rPr>
          <w:rFonts w:ascii="Courier New" w:hAnsi="Courier New" w:cs="Courier New"/>
          <w:color w:val="000000"/>
          <w:sz w:val="20"/>
          <w:szCs w:val="20"/>
          <w:lang w:val="es-MX"/>
        </w:rPr>
        <w:tab/>
      </w:r>
      <w:proofErr w:type="gramStart"/>
      <w:r w:rsidRPr="000E4E9D">
        <w:rPr>
          <w:rFonts w:ascii="Courier New" w:hAnsi="Courier New" w:cs="Courier New"/>
          <w:color w:val="000000"/>
          <w:sz w:val="20"/>
          <w:szCs w:val="20"/>
          <w:lang w:val="es-MX"/>
        </w:rPr>
        <w:t>Solano</w:t>
      </w:r>
      <w:proofErr w:type="gramEnd"/>
    </w:p>
    <w:p w14:paraId="2F0DD94C"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49</w:t>
      </w:r>
      <w:r w:rsidRPr="000E4E9D">
        <w:rPr>
          <w:rFonts w:ascii="Courier New" w:hAnsi="Courier New" w:cs="Courier New"/>
          <w:color w:val="000000"/>
          <w:sz w:val="20"/>
          <w:szCs w:val="20"/>
          <w:lang w:val="es-MX"/>
        </w:rPr>
        <w:tab/>
        <w:t>Sonoma</w:t>
      </w:r>
    </w:p>
    <w:p w14:paraId="4155FB5F"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50</w:t>
      </w:r>
      <w:r w:rsidRPr="000E4E9D">
        <w:rPr>
          <w:rFonts w:ascii="Courier New" w:hAnsi="Courier New" w:cs="Courier New"/>
          <w:color w:val="000000"/>
          <w:sz w:val="20"/>
          <w:szCs w:val="20"/>
          <w:lang w:val="es-MX"/>
        </w:rPr>
        <w:tab/>
      </w:r>
      <w:proofErr w:type="spellStart"/>
      <w:r w:rsidRPr="000E4E9D">
        <w:rPr>
          <w:rFonts w:ascii="Courier New" w:hAnsi="Courier New" w:cs="Courier New"/>
          <w:color w:val="000000"/>
          <w:sz w:val="20"/>
          <w:szCs w:val="20"/>
          <w:lang w:val="es-MX"/>
        </w:rPr>
        <w:t>Stanislaus</w:t>
      </w:r>
      <w:proofErr w:type="spellEnd"/>
    </w:p>
    <w:p w14:paraId="1A993F49"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51</w:t>
      </w:r>
      <w:r w:rsidRPr="000E4E9D">
        <w:rPr>
          <w:rFonts w:ascii="Courier New" w:hAnsi="Courier New" w:cs="Courier New"/>
          <w:color w:val="000000"/>
          <w:sz w:val="20"/>
          <w:szCs w:val="20"/>
          <w:lang w:val="es-MX"/>
        </w:rPr>
        <w:tab/>
      </w:r>
      <w:proofErr w:type="spellStart"/>
      <w:r w:rsidRPr="000E4E9D">
        <w:rPr>
          <w:rFonts w:ascii="Courier New" w:hAnsi="Courier New" w:cs="Courier New"/>
          <w:color w:val="000000"/>
          <w:sz w:val="20"/>
          <w:szCs w:val="20"/>
          <w:lang w:val="es-MX"/>
        </w:rPr>
        <w:t>Sutter</w:t>
      </w:r>
      <w:proofErr w:type="spellEnd"/>
    </w:p>
    <w:p w14:paraId="041D89D9"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52</w:t>
      </w:r>
      <w:r w:rsidRPr="000E4E9D">
        <w:rPr>
          <w:rFonts w:ascii="Courier New" w:hAnsi="Courier New" w:cs="Courier New"/>
          <w:color w:val="000000"/>
          <w:sz w:val="20"/>
          <w:szCs w:val="20"/>
          <w:lang w:val="es-MX"/>
        </w:rPr>
        <w:tab/>
      </w:r>
      <w:proofErr w:type="spellStart"/>
      <w:r w:rsidRPr="000E4E9D">
        <w:rPr>
          <w:rFonts w:ascii="Courier New" w:hAnsi="Courier New" w:cs="Courier New"/>
          <w:color w:val="000000"/>
          <w:sz w:val="20"/>
          <w:szCs w:val="20"/>
          <w:lang w:val="es-MX"/>
        </w:rPr>
        <w:t>Tehama</w:t>
      </w:r>
      <w:proofErr w:type="spellEnd"/>
    </w:p>
    <w:p w14:paraId="7C3DF164"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53</w:t>
      </w:r>
      <w:r w:rsidRPr="000E4E9D">
        <w:rPr>
          <w:rFonts w:ascii="Courier New" w:hAnsi="Courier New" w:cs="Courier New"/>
          <w:color w:val="000000"/>
          <w:sz w:val="20"/>
          <w:szCs w:val="20"/>
          <w:lang w:val="es-MX"/>
        </w:rPr>
        <w:tab/>
        <w:t>Trinity</w:t>
      </w:r>
    </w:p>
    <w:p w14:paraId="6F6285EE"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54</w:t>
      </w:r>
      <w:r w:rsidRPr="000E4E9D">
        <w:rPr>
          <w:rFonts w:ascii="Courier New" w:hAnsi="Courier New" w:cs="Courier New"/>
          <w:color w:val="000000"/>
          <w:sz w:val="20"/>
          <w:szCs w:val="20"/>
          <w:lang w:val="es-MX"/>
        </w:rPr>
        <w:tab/>
        <w:t>Tulare</w:t>
      </w:r>
    </w:p>
    <w:p w14:paraId="31B8FE5D"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55</w:t>
      </w:r>
      <w:r w:rsidRPr="000E4E9D">
        <w:rPr>
          <w:rFonts w:ascii="Courier New" w:hAnsi="Courier New" w:cs="Courier New"/>
          <w:color w:val="000000"/>
          <w:sz w:val="20"/>
          <w:szCs w:val="20"/>
          <w:lang w:val="es-MX"/>
        </w:rPr>
        <w:tab/>
      </w:r>
      <w:proofErr w:type="spellStart"/>
      <w:r w:rsidRPr="000E4E9D">
        <w:rPr>
          <w:rFonts w:ascii="Courier New" w:hAnsi="Courier New" w:cs="Courier New"/>
          <w:color w:val="000000"/>
          <w:sz w:val="20"/>
          <w:szCs w:val="20"/>
          <w:lang w:val="es-MX"/>
        </w:rPr>
        <w:t>Tuolumne</w:t>
      </w:r>
      <w:proofErr w:type="spellEnd"/>
      <w:r w:rsidRPr="000E4E9D">
        <w:rPr>
          <w:rFonts w:ascii="Courier New" w:hAnsi="Courier New" w:cs="Courier New"/>
          <w:color w:val="000000"/>
          <w:sz w:val="20"/>
          <w:szCs w:val="20"/>
          <w:lang w:val="es-MX"/>
        </w:rPr>
        <w:t xml:space="preserve"> </w:t>
      </w:r>
    </w:p>
    <w:p w14:paraId="2102F5DA"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56</w:t>
      </w:r>
      <w:r w:rsidRPr="000E4E9D">
        <w:rPr>
          <w:rFonts w:ascii="Courier New" w:hAnsi="Courier New" w:cs="Courier New"/>
          <w:color w:val="000000"/>
          <w:sz w:val="20"/>
          <w:szCs w:val="20"/>
          <w:lang w:val="es-MX"/>
        </w:rPr>
        <w:tab/>
        <w:t>Ventura</w:t>
      </w:r>
    </w:p>
    <w:p w14:paraId="099E6B4A"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57</w:t>
      </w:r>
      <w:r w:rsidRPr="000E4E9D">
        <w:rPr>
          <w:rFonts w:ascii="Courier New" w:hAnsi="Courier New" w:cs="Courier New"/>
          <w:color w:val="000000"/>
          <w:sz w:val="20"/>
          <w:szCs w:val="20"/>
          <w:lang w:val="es-MX"/>
        </w:rPr>
        <w:tab/>
        <w:t xml:space="preserve">Yolo </w:t>
      </w:r>
    </w:p>
    <w:p w14:paraId="1D86A71D" w14:textId="77777777" w:rsidR="000E4E9D" w:rsidRPr="000E4E9D" w:rsidRDefault="000E4E9D" w:rsidP="000E4E9D">
      <w:pPr>
        <w:tabs>
          <w:tab w:val="left" w:pos="1142"/>
        </w:tabs>
        <w:ind w:left="91"/>
        <w:rPr>
          <w:rFonts w:ascii="Courier New" w:hAnsi="Courier New" w:cs="Courier New"/>
          <w:color w:val="000000"/>
          <w:sz w:val="20"/>
          <w:szCs w:val="20"/>
        </w:rPr>
        <w:sectPr w:rsidR="000E4E9D" w:rsidRPr="000E4E9D" w:rsidSect="000E4E9D">
          <w:headerReference w:type="even" r:id="rId13"/>
          <w:headerReference w:type="default" r:id="rId14"/>
          <w:footerReference w:type="even" r:id="rId15"/>
          <w:footerReference w:type="default" r:id="rId16"/>
          <w:type w:val="continuous"/>
          <w:pgSz w:w="12240" w:h="15840"/>
          <w:pgMar w:top="1440" w:right="1440" w:bottom="1440" w:left="1440" w:header="720" w:footer="720" w:gutter="0"/>
          <w:cols w:num="2" w:space="720" w:equalWidth="0">
            <w:col w:w="4320" w:space="720"/>
            <w:col w:w="4320"/>
          </w:cols>
          <w:docGrid w:linePitch="360"/>
        </w:sectPr>
      </w:pPr>
      <w:r w:rsidRPr="000E4E9D">
        <w:rPr>
          <w:rFonts w:ascii="Courier New" w:hAnsi="Courier New" w:cs="Courier New"/>
          <w:color w:val="000000"/>
          <w:sz w:val="20"/>
          <w:szCs w:val="20"/>
        </w:rPr>
        <w:t>58</w:t>
      </w:r>
      <w:r w:rsidRPr="000E4E9D">
        <w:rPr>
          <w:rFonts w:ascii="Courier New" w:hAnsi="Courier New" w:cs="Courier New"/>
          <w:color w:val="000000"/>
          <w:sz w:val="20"/>
          <w:szCs w:val="20"/>
        </w:rPr>
        <w:tab/>
        <w:t>Yuba</w:t>
      </w:r>
    </w:p>
    <w:p w14:paraId="51C5C3F9" w14:textId="77777777" w:rsidR="000E4E9D" w:rsidRPr="000E4E9D" w:rsidRDefault="000E4E9D" w:rsidP="000E4E9D">
      <w:pPr>
        <w:ind w:left="360" w:hanging="360"/>
        <w:rPr>
          <w:rFonts w:ascii="Courier New" w:hAnsi="Courier New" w:cs="Courier New"/>
          <w:sz w:val="20"/>
          <w:szCs w:val="20"/>
        </w:rPr>
      </w:pPr>
      <w:r w:rsidRPr="000E4E9D">
        <w:rPr>
          <w:rFonts w:ascii="Courier New" w:hAnsi="Courier New" w:cs="Courier New"/>
          <w:sz w:val="20"/>
          <w:szCs w:val="20"/>
        </w:rPr>
        <w:lastRenderedPageBreak/>
        <w:t>S3. First, are you a parent, stepparent, or legal guardian of any children 18 or under?</w:t>
      </w:r>
    </w:p>
    <w:p w14:paraId="2AFC0964" w14:textId="77777777" w:rsidR="000E4E9D" w:rsidRPr="000E4E9D" w:rsidRDefault="000E4E9D" w:rsidP="000E4E9D">
      <w:pPr>
        <w:rPr>
          <w:rFonts w:ascii="Courier New" w:hAnsi="Courier New" w:cs="Courier New"/>
          <w:sz w:val="20"/>
          <w:szCs w:val="20"/>
        </w:rPr>
      </w:pPr>
    </w:p>
    <w:p w14:paraId="22010451" w14:textId="77777777" w:rsidR="000E4E9D" w:rsidRPr="000E4E9D" w:rsidRDefault="000E4E9D" w:rsidP="000E4E9D">
      <w:pPr>
        <w:ind w:left="1440"/>
        <w:rPr>
          <w:rFonts w:ascii="Courier New" w:hAnsi="Courier New" w:cs="Courier New"/>
          <w:sz w:val="20"/>
          <w:szCs w:val="20"/>
        </w:rPr>
      </w:pPr>
      <w:r w:rsidRPr="000E4E9D">
        <w:rPr>
          <w:rFonts w:ascii="Courier New" w:hAnsi="Courier New" w:cs="Courier New"/>
          <w:sz w:val="20"/>
          <w:szCs w:val="20"/>
        </w:rPr>
        <w:t>1</w:t>
      </w:r>
      <w:r w:rsidRPr="000E4E9D">
        <w:rPr>
          <w:rFonts w:ascii="Courier New" w:hAnsi="Courier New" w:cs="Courier New"/>
          <w:sz w:val="20"/>
          <w:szCs w:val="20"/>
        </w:rPr>
        <w:tab/>
        <w:t>yes</w:t>
      </w:r>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p>
    <w:p w14:paraId="1C0F59BD" w14:textId="77777777" w:rsidR="000E4E9D" w:rsidRPr="000E4E9D" w:rsidRDefault="000E4E9D" w:rsidP="000E4E9D">
      <w:pPr>
        <w:ind w:left="720" w:firstLine="720"/>
        <w:rPr>
          <w:rFonts w:ascii="Courier New" w:hAnsi="Courier New" w:cs="Courier New"/>
          <w:sz w:val="20"/>
          <w:szCs w:val="20"/>
        </w:rPr>
      </w:pPr>
      <w:r w:rsidRPr="000E4E9D">
        <w:rPr>
          <w:rFonts w:ascii="Courier New" w:hAnsi="Courier New" w:cs="Courier New"/>
          <w:sz w:val="20"/>
          <w:szCs w:val="20"/>
        </w:rPr>
        <w:t>2</w:t>
      </w:r>
      <w:r w:rsidRPr="000E4E9D">
        <w:rPr>
          <w:rFonts w:ascii="Courier New" w:hAnsi="Courier New" w:cs="Courier New"/>
          <w:sz w:val="20"/>
          <w:szCs w:val="20"/>
        </w:rPr>
        <w:tab/>
      </w:r>
      <w:proofErr w:type="gramStart"/>
      <w:r w:rsidRPr="000E4E9D">
        <w:rPr>
          <w:rFonts w:ascii="Courier New" w:hAnsi="Courier New" w:cs="Courier New"/>
          <w:sz w:val="20"/>
          <w:szCs w:val="20"/>
        </w:rPr>
        <w:t>no</w:t>
      </w:r>
      <w:proofErr w:type="gramEnd"/>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p>
    <w:p w14:paraId="13F277FC" w14:textId="77777777" w:rsidR="000E4E9D" w:rsidRDefault="000E4E9D" w:rsidP="000E4E9D">
      <w:pPr>
        <w:ind w:left="720" w:firstLine="720"/>
        <w:rPr>
          <w:rFonts w:ascii="Courier New" w:hAnsi="Courier New" w:cs="Courier New"/>
          <w:sz w:val="20"/>
          <w:szCs w:val="20"/>
        </w:rPr>
      </w:pPr>
      <w:r w:rsidRPr="000E4E9D">
        <w:rPr>
          <w:rFonts w:ascii="Courier New" w:hAnsi="Courier New" w:cs="Courier New"/>
          <w:sz w:val="20"/>
          <w:szCs w:val="20"/>
        </w:rPr>
        <w:t>9</w:t>
      </w:r>
      <w:r w:rsidRPr="000E4E9D">
        <w:rPr>
          <w:rFonts w:ascii="Courier New" w:hAnsi="Courier New" w:cs="Courier New"/>
          <w:sz w:val="20"/>
          <w:szCs w:val="20"/>
        </w:rPr>
        <w:tab/>
        <w:t>(vol) don’t know/refuse</w:t>
      </w:r>
      <w:r w:rsidRPr="000E4E9D">
        <w:rPr>
          <w:rFonts w:ascii="Courier New" w:hAnsi="Courier New" w:cs="Courier New"/>
          <w:sz w:val="20"/>
          <w:szCs w:val="20"/>
        </w:rPr>
        <w:tab/>
      </w:r>
      <w:r w:rsidRPr="000E4E9D">
        <w:rPr>
          <w:rFonts w:ascii="Courier New" w:hAnsi="Courier New" w:cs="Courier New"/>
          <w:sz w:val="20"/>
          <w:szCs w:val="20"/>
        </w:rPr>
        <w:tab/>
      </w:r>
      <w:r w:rsidRPr="000E4E9D">
        <w:rPr>
          <w:rFonts w:ascii="Courier New" w:hAnsi="Courier New" w:cs="Courier New"/>
          <w:sz w:val="20"/>
          <w:szCs w:val="20"/>
        </w:rPr>
        <w:tab/>
      </w:r>
    </w:p>
    <w:p w14:paraId="61F59964" w14:textId="77777777" w:rsidR="00C12A47" w:rsidRDefault="00C12A47" w:rsidP="000E4E9D">
      <w:pPr>
        <w:ind w:left="720" w:firstLine="720"/>
        <w:rPr>
          <w:rFonts w:ascii="Courier New" w:hAnsi="Courier New" w:cs="Courier New"/>
          <w:sz w:val="20"/>
          <w:szCs w:val="20"/>
        </w:rPr>
      </w:pPr>
    </w:p>
    <w:p w14:paraId="7DA369E7" w14:textId="77777777" w:rsidR="00C12A47" w:rsidRPr="000E4E9D" w:rsidRDefault="00C12A47" w:rsidP="000E4E9D">
      <w:pPr>
        <w:ind w:left="720" w:firstLine="720"/>
        <w:rPr>
          <w:rFonts w:ascii="Courier New" w:hAnsi="Courier New" w:cs="Courier New"/>
          <w:sz w:val="20"/>
          <w:szCs w:val="20"/>
        </w:rPr>
      </w:pPr>
    </w:p>
    <w:p w14:paraId="320BC918" w14:textId="72F22BC5" w:rsidR="00766F95" w:rsidRPr="000E4E9D" w:rsidRDefault="00491000" w:rsidP="000E4E9D">
      <w:pPr>
        <w:rPr>
          <w:rFonts w:ascii="Courier New" w:hAnsi="Courier New" w:cs="Courier New"/>
          <w:color w:val="FF0000"/>
          <w:sz w:val="20"/>
          <w:szCs w:val="20"/>
        </w:rPr>
      </w:pPr>
      <w:r>
        <w:rPr>
          <w:rFonts w:ascii="Courier New" w:hAnsi="Courier New" w:cs="Courier New"/>
          <w:sz w:val="20"/>
          <w:szCs w:val="20"/>
        </w:rPr>
        <w:t xml:space="preserve">1. </w:t>
      </w:r>
      <w:r w:rsidR="00766F95" w:rsidRPr="000E4E9D">
        <w:rPr>
          <w:rFonts w:ascii="Courier New" w:hAnsi="Courier New" w:cs="Courier New"/>
          <w:sz w:val="20"/>
          <w:szCs w:val="20"/>
        </w:rPr>
        <w:t xml:space="preserve">First, thinking about the </w:t>
      </w:r>
      <w:proofErr w:type="gramStart"/>
      <w:r w:rsidR="00766F95" w:rsidRPr="000E4E9D">
        <w:rPr>
          <w:rFonts w:ascii="Courier New" w:hAnsi="Courier New" w:cs="Courier New"/>
          <w:sz w:val="20"/>
          <w:szCs w:val="20"/>
        </w:rPr>
        <w:t>state as a whole, what</w:t>
      </w:r>
      <w:proofErr w:type="gramEnd"/>
      <w:r w:rsidR="00766F95" w:rsidRPr="000E4E9D">
        <w:rPr>
          <w:rFonts w:ascii="Courier New" w:hAnsi="Courier New" w:cs="Courier New"/>
          <w:sz w:val="20"/>
          <w:szCs w:val="20"/>
        </w:rPr>
        <w:t xml:space="preserve"> do you think is the most important issue facing people in California today? </w:t>
      </w:r>
    </w:p>
    <w:p w14:paraId="092E7876" w14:textId="77777777" w:rsidR="00766F95" w:rsidRPr="000E4E9D" w:rsidRDefault="00766F95" w:rsidP="00766F95">
      <w:pPr>
        <w:pStyle w:val="0-Basic"/>
        <w:rPr>
          <w:rFonts w:ascii="Courier New" w:eastAsiaTheme="minorHAnsi" w:hAnsi="Courier New" w:cs="Courier New"/>
          <w:color w:val="auto"/>
          <w:sz w:val="20"/>
          <w:szCs w:val="20"/>
          <w:lang w:val="en-GB" w:eastAsia="en-GB"/>
        </w:rPr>
      </w:pPr>
    </w:p>
    <w:p w14:paraId="5EA241C0" w14:textId="77777777" w:rsidR="00A955E3" w:rsidRPr="000E4E9D" w:rsidRDefault="00A955E3" w:rsidP="00A955E3">
      <w:pPr>
        <w:pStyle w:val="0-Basic"/>
        <w:rPr>
          <w:rFonts w:ascii="Courier New" w:hAnsi="Courier New" w:cs="Courier New"/>
          <w:color w:val="FF0000"/>
          <w:sz w:val="20"/>
          <w:szCs w:val="20"/>
        </w:rPr>
      </w:pPr>
      <w:r w:rsidRPr="000E4E9D">
        <w:rPr>
          <w:rFonts w:ascii="Courier New" w:hAnsi="Courier New" w:cs="Courier New"/>
          <w:b/>
          <w:bCs/>
          <w:sz w:val="20"/>
          <w:szCs w:val="20"/>
        </w:rPr>
        <w:t>[RANDOMIZE RESPONSE OPTIONS AND RECORD THE ORDER]</w:t>
      </w:r>
      <w:r w:rsidRPr="000E4E9D">
        <w:rPr>
          <w:rFonts w:ascii="Courier New" w:hAnsi="Courier New" w:cs="Courier New"/>
          <w:sz w:val="20"/>
          <w:szCs w:val="20"/>
        </w:rPr>
        <w:t xml:space="preserve"> </w:t>
      </w:r>
    </w:p>
    <w:p w14:paraId="11C15505" w14:textId="77777777" w:rsidR="00A955E3" w:rsidRPr="000E4E9D" w:rsidRDefault="00A955E3" w:rsidP="00A955E3">
      <w:pPr>
        <w:pStyle w:val="0-Basic"/>
        <w:rPr>
          <w:rFonts w:ascii="Courier New" w:hAnsi="Courier New" w:cs="Courier New"/>
          <w:sz w:val="20"/>
          <w:szCs w:val="20"/>
        </w:rPr>
      </w:pPr>
    </w:p>
    <w:p w14:paraId="7E1EB5D0" w14:textId="43D4D71B"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39</w:t>
      </w:r>
      <w:r w:rsidR="00491000">
        <w:rPr>
          <w:rFonts w:ascii="Courier New" w:hAnsi="Courier New" w:cs="Courier New"/>
          <w:sz w:val="20"/>
          <w:szCs w:val="20"/>
          <w:lang w:val="en-GB"/>
        </w:rPr>
        <w:tab/>
      </w:r>
      <w:proofErr w:type="gramStart"/>
      <w:r w:rsidRPr="000E4E9D">
        <w:rPr>
          <w:rFonts w:ascii="Courier New" w:hAnsi="Courier New" w:cs="Courier New"/>
          <w:sz w:val="20"/>
          <w:szCs w:val="20"/>
          <w:lang w:val="en-GB"/>
        </w:rPr>
        <w:t>cost</w:t>
      </w:r>
      <w:proofErr w:type="gramEnd"/>
      <w:r w:rsidRPr="000E4E9D">
        <w:rPr>
          <w:rFonts w:ascii="Courier New" w:hAnsi="Courier New" w:cs="Courier New"/>
          <w:sz w:val="20"/>
          <w:szCs w:val="20"/>
          <w:lang w:val="en-GB"/>
        </w:rPr>
        <w:t xml:space="preserve"> of living, inflation </w:t>
      </w:r>
    </w:p>
    <w:p w14:paraId="7B31F18F" w14:textId="43844195"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3</w:t>
      </w:r>
      <w:r w:rsidR="00491000">
        <w:rPr>
          <w:rFonts w:ascii="Courier New" w:hAnsi="Courier New" w:cs="Courier New"/>
          <w:sz w:val="20"/>
          <w:szCs w:val="20"/>
          <w:lang w:val="en-GB"/>
        </w:rPr>
        <w:tab/>
      </w:r>
      <w:proofErr w:type="gramStart"/>
      <w:r w:rsidRPr="000E4E9D">
        <w:rPr>
          <w:rFonts w:ascii="Courier New" w:hAnsi="Courier New" w:cs="Courier New"/>
          <w:sz w:val="20"/>
          <w:szCs w:val="20"/>
          <w:lang w:val="en-GB"/>
        </w:rPr>
        <w:t>crime</w:t>
      </w:r>
      <w:proofErr w:type="gramEnd"/>
    </w:p>
    <w:p w14:paraId="460CE4AC" w14:textId="574D08D0"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4</w:t>
      </w:r>
      <w:r w:rsidR="00491000">
        <w:rPr>
          <w:rFonts w:ascii="Courier New" w:hAnsi="Courier New" w:cs="Courier New"/>
          <w:sz w:val="20"/>
          <w:szCs w:val="20"/>
          <w:lang w:val="en-GB"/>
        </w:rPr>
        <w:tab/>
      </w:r>
      <w:proofErr w:type="gramStart"/>
      <w:r w:rsidRPr="000E4E9D">
        <w:rPr>
          <w:rFonts w:ascii="Courier New" w:hAnsi="Courier New" w:cs="Courier New"/>
          <w:sz w:val="20"/>
          <w:szCs w:val="20"/>
          <w:lang w:val="en-GB"/>
        </w:rPr>
        <w:t>economy</w:t>
      </w:r>
      <w:proofErr w:type="gramEnd"/>
      <w:r w:rsidRPr="000E4E9D">
        <w:rPr>
          <w:rFonts w:ascii="Courier New" w:hAnsi="Courier New" w:cs="Courier New"/>
          <w:sz w:val="20"/>
          <w:szCs w:val="20"/>
          <w:lang w:val="en-GB"/>
        </w:rPr>
        <w:t>, jobs, unemployment</w:t>
      </w:r>
    </w:p>
    <w:p w14:paraId="77AD7FB6" w14:textId="6899B34A"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5</w:t>
      </w:r>
      <w:r w:rsidR="00491000">
        <w:rPr>
          <w:rFonts w:ascii="Courier New" w:hAnsi="Courier New" w:cs="Courier New"/>
          <w:sz w:val="20"/>
          <w:szCs w:val="20"/>
          <w:lang w:val="en-GB"/>
        </w:rPr>
        <w:tab/>
      </w:r>
      <w:proofErr w:type="gramStart"/>
      <w:r w:rsidRPr="000E4E9D">
        <w:rPr>
          <w:rFonts w:ascii="Courier New" w:hAnsi="Courier New" w:cs="Courier New"/>
          <w:sz w:val="20"/>
          <w:szCs w:val="20"/>
          <w:lang w:val="en-GB"/>
        </w:rPr>
        <w:t>education</w:t>
      </w:r>
      <w:proofErr w:type="gramEnd"/>
      <w:r w:rsidRPr="000E4E9D">
        <w:rPr>
          <w:rFonts w:ascii="Courier New" w:hAnsi="Courier New" w:cs="Courier New"/>
          <w:sz w:val="20"/>
          <w:szCs w:val="20"/>
          <w:lang w:val="en-GB"/>
        </w:rPr>
        <w:t>, schools, teachers</w:t>
      </w:r>
    </w:p>
    <w:p w14:paraId="5609522A" w14:textId="2BB05371"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7</w:t>
      </w:r>
      <w:r w:rsidR="00491000">
        <w:rPr>
          <w:rFonts w:ascii="Courier New" w:hAnsi="Courier New" w:cs="Courier New"/>
          <w:sz w:val="20"/>
          <w:szCs w:val="20"/>
          <w:lang w:val="en-GB"/>
        </w:rPr>
        <w:tab/>
      </w:r>
      <w:r w:rsidRPr="000E4E9D">
        <w:rPr>
          <w:rFonts w:ascii="Courier New" w:hAnsi="Courier New" w:cs="Courier New"/>
          <w:sz w:val="20"/>
          <w:szCs w:val="20"/>
          <w:lang w:val="en-GB"/>
        </w:rPr>
        <w:t>environment, pollution, global warming</w:t>
      </w:r>
    </w:p>
    <w:p w14:paraId="3EA20893" w14:textId="48F2C94B"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10</w:t>
      </w:r>
      <w:r w:rsidR="00491000">
        <w:rPr>
          <w:rFonts w:ascii="Courier New" w:hAnsi="Courier New" w:cs="Courier New"/>
          <w:sz w:val="20"/>
          <w:szCs w:val="20"/>
          <w:lang w:val="en-GB"/>
        </w:rPr>
        <w:tab/>
      </w:r>
      <w:r w:rsidRPr="000E4E9D">
        <w:rPr>
          <w:rFonts w:ascii="Courier New" w:hAnsi="Courier New" w:cs="Courier New"/>
          <w:sz w:val="20"/>
          <w:szCs w:val="20"/>
          <w:lang w:val="en-GB"/>
        </w:rPr>
        <w:t>government in general, problems with elected officials, political parties</w:t>
      </w:r>
    </w:p>
    <w:p w14:paraId="692FB7C8" w14:textId="014814CA"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14</w:t>
      </w:r>
      <w:r w:rsidR="00491000">
        <w:rPr>
          <w:rFonts w:ascii="Courier New" w:hAnsi="Courier New" w:cs="Courier New"/>
          <w:sz w:val="20"/>
          <w:szCs w:val="20"/>
          <w:lang w:val="en-GB"/>
        </w:rPr>
        <w:tab/>
      </w:r>
      <w:r w:rsidRPr="000E4E9D">
        <w:rPr>
          <w:rFonts w:ascii="Courier New" w:hAnsi="Courier New" w:cs="Courier New"/>
          <w:sz w:val="20"/>
          <w:szCs w:val="20"/>
          <w:lang w:val="en-GB"/>
        </w:rPr>
        <w:t>health care, health insurance, health costs, prescription drug costs, Affordable Care Act</w:t>
      </w:r>
    </w:p>
    <w:p w14:paraId="66AA5F53" w14:textId="00430699"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15</w:t>
      </w:r>
      <w:r w:rsidR="00491000">
        <w:rPr>
          <w:rFonts w:ascii="Courier New" w:hAnsi="Courier New" w:cs="Courier New"/>
          <w:sz w:val="20"/>
          <w:szCs w:val="20"/>
          <w:lang w:val="en-GB"/>
        </w:rPr>
        <w:tab/>
      </w:r>
      <w:r w:rsidRPr="000E4E9D">
        <w:rPr>
          <w:rFonts w:ascii="Courier New" w:hAnsi="Courier New" w:cs="Courier New"/>
          <w:sz w:val="20"/>
          <w:szCs w:val="20"/>
          <w:lang w:val="en-GB"/>
        </w:rPr>
        <w:t>homelessness</w:t>
      </w:r>
    </w:p>
    <w:p w14:paraId="3117F408" w14:textId="69F46FA1"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16</w:t>
      </w:r>
      <w:r w:rsidR="00491000">
        <w:rPr>
          <w:rFonts w:ascii="Courier New" w:hAnsi="Courier New" w:cs="Courier New"/>
          <w:sz w:val="20"/>
          <w:szCs w:val="20"/>
          <w:lang w:val="en-GB"/>
        </w:rPr>
        <w:tab/>
      </w:r>
      <w:r w:rsidRPr="000E4E9D">
        <w:rPr>
          <w:rFonts w:ascii="Courier New" w:hAnsi="Courier New" w:cs="Courier New"/>
          <w:sz w:val="20"/>
          <w:szCs w:val="20"/>
          <w:lang w:val="en-GB"/>
        </w:rPr>
        <w:t>housing costs, housing availability, subprime housing crisis</w:t>
      </w:r>
    </w:p>
    <w:p w14:paraId="7EF99A90" w14:textId="71D20403"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17</w:t>
      </w:r>
      <w:r w:rsidR="00491000">
        <w:rPr>
          <w:rFonts w:ascii="Courier New" w:hAnsi="Courier New" w:cs="Courier New"/>
          <w:sz w:val="20"/>
          <w:szCs w:val="20"/>
          <w:lang w:val="en-GB"/>
        </w:rPr>
        <w:tab/>
      </w:r>
      <w:proofErr w:type="gramStart"/>
      <w:r w:rsidRPr="000E4E9D">
        <w:rPr>
          <w:rFonts w:ascii="Courier New" w:hAnsi="Courier New" w:cs="Courier New"/>
          <w:sz w:val="20"/>
          <w:szCs w:val="20"/>
          <w:lang w:val="en-GB"/>
        </w:rPr>
        <w:t>immigration</w:t>
      </w:r>
      <w:proofErr w:type="gramEnd"/>
    </w:p>
    <w:p w14:paraId="48AB8757" w14:textId="55EB8E4C"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30</w:t>
      </w:r>
      <w:r w:rsidR="00491000">
        <w:rPr>
          <w:rFonts w:ascii="Courier New" w:hAnsi="Courier New" w:cs="Courier New"/>
          <w:sz w:val="20"/>
          <w:szCs w:val="20"/>
          <w:lang w:val="en-GB"/>
        </w:rPr>
        <w:tab/>
      </w:r>
      <w:r w:rsidRPr="000E4E9D">
        <w:rPr>
          <w:rFonts w:ascii="Courier New" w:hAnsi="Courier New" w:cs="Courier New"/>
          <w:sz w:val="20"/>
          <w:szCs w:val="20"/>
          <w:lang w:val="en-GB"/>
        </w:rPr>
        <w:t xml:space="preserve"> state budget, deficit, taxes, state spending</w:t>
      </w:r>
    </w:p>
    <w:p w14:paraId="7773E659" w14:textId="5F12AE4C"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44</w:t>
      </w:r>
      <w:r w:rsidR="00491000">
        <w:rPr>
          <w:rFonts w:ascii="Courier New" w:hAnsi="Courier New" w:cs="Courier New"/>
          <w:sz w:val="20"/>
          <w:szCs w:val="20"/>
          <w:lang w:val="en-GB"/>
        </w:rPr>
        <w:tab/>
      </w:r>
      <w:r w:rsidRPr="000E4E9D">
        <w:rPr>
          <w:rFonts w:ascii="Courier New" w:hAnsi="Courier New" w:cs="Courier New"/>
          <w:sz w:val="20"/>
          <w:szCs w:val="20"/>
          <w:lang w:val="en-GB"/>
        </w:rPr>
        <w:t>threats to democracy or political extremism</w:t>
      </w:r>
    </w:p>
    <w:p w14:paraId="3458EB0E" w14:textId="4FD2A0A9"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34</w:t>
      </w:r>
      <w:r w:rsidR="00491000">
        <w:rPr>
          <w:rFonts w:ascii="Courier New" w:hAnsi="Courier New" w:cs="Courier New"/>
          <w:sz w:val="20"/>
          <w:szCs w:val="20"/>
          <w:lang w:val="en-GB"/>
        </w:rPr>
        <w:tab/>
      </w:r>
      <w:r w:rsidRPr="000E4E9D">
        <w:rPr>
          <w:rFonts w:ascii="Courier New" w:hAnsi="Courier New" w:cs="Courier New"/>
          <w:sz w:val="20"/>
          <w:szCs w:val="20"/>
          <w:lang w:val="en-GB"/>
        </w:rPr>
        <w:t>water, water quality, water availability, drought</w:t>
      </w:r>
    </w:p>
    <w:p w14:paraId="523E4257" w14:textId="324F43DF"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37</w:t>
      </w:r>
      <w:r w:rsidR="00491000">
        <w:rPr>
          <w:rFonts w:ascii="Courier New" w:hAnsi="Courier New" w:cs="Courier New"/>
          <w:sz w:val="20"/>
          <w:szCs w:val="20"/>
          <w:lang w:val="en-GB"/>
        </w:rPr>
        <w:tab/>
      </w:r>
      <w:r w:rsidRPr="000E4E9D">
        <w:rPr>
          <w:rFonts w:ascii="Courier New" w:hAnsi="Courier New" w:cs="Courier New"/>
          <w:sz w:val="20"/>
          <w:szCs w:val="20"/>
          <w:lang w:val="en-GB"/>
        </w:rPr>
        <w:t>wildfires, fires</w:t>
      </w:r>
    </w:p>
    <w:p w14:paraId="3DA8B595" w14:textId="77777777" w:rsidR="00A955E3" w:rsidRPr="000E4E9D" w:rsidRDefault="00A955E3" w:rsidP="00A955E3">
      <w:pPr>
        <w:pStyle w:val="0-Basic"/>
        <w:rPr>
          <w:rFonts w:ascii="Courier New" w:hAnsi="Courier New" w:cs="Courier New"/>
          <w:sz w:val="20"/>
          <w:szCs w:val="20"/>
          <w:lang w:val="en-GB"/>
        </w:rPr>
      </w:pPr>
    </w:p>
    <w:p w14:paraId="12BC9C8F" w14:textId="4DA3E9A4" w:rsidR="00A955E3" w:rsidRPr="00983851" w:rsidRDefault="00A955E3" w:rsidP="00983851">
      <w:pPr>
        <w:pStyle w:val="CommentText"/>
        <w:ind w:left="720"/>
        <w:rPr>
          <w:rFonts w:ascii="Courier New" w:hAnsi="Courier New" w:cs="Courier New"/>
          <w:b/>
          <w:bCs/>
        </w:rPr>
      </w:pPr>
      <w:r w:rsidRPr="000E4E9D">
        <w:rPr>
          <w:rFonts w:ascii="Courier New" w:hAnsi="Courier New" w:cs="Courier New"/>
          <w:b/>
          <w:bCs/>
        </w:rPr>
        <w:t xml:space="preserve">SCRIPTER: If the respondent still refuses, then show these answer options: </w:t>
      </w:r>
    </w:p>
    <w:p w14:paraId="2E8483EC" w14:textId="77777777" w:rsidR="00C12A47" w:rsidRDefault="00A955E3" w:rsidP="00491000">
      <w:pPr>
        <w:ind w:left="720"/>
        <w:rPr>
          <w:rFonts w:ascii="Courier New" w:eastAsia="Times New Roman" w:hAnsi="Courier New" w:cs="Courier New"/>
          <w:b/>
          <w:bCs/>
          <w:color w:val="000000"/>
          <w:sz w:val="20"/>
          <w:szCs w:val="20"/>
        </w:rPr>
      </w:pPr>
      <w:r w:rsidRPr="000E4E9D">
        <w:rPr>
          <w:rFonts w:ascii="Courier New" w:hAnsi="Courier New" w:cs="Courier New"/>
          <w:sz w:val="20"/>
          <w:szCs w:val="20"/>
          <w:lang w:val="en-US"/>
        </w:rPr>
        <w:t>97</w:t>
      </w:r>
      <w:r w:rsidR="00491000">
        <w:rPr>
          <w:rFonts w:ascii="Courier New" w:hAnsi="Courier New" w:cs="Courier New"/>
          <w:sz w:val="20"/>
          <w:szCs w:val="20"/>
          <w:lang w:val="en-US"/>
        </w:rPr>
        <w:tab/>
      </w:r>
      <w:proofErr w:type="gramStart"/>
      <w:r w:rsidRPr="000E4E9D">
        <w:rPr>
          <w:rFonts w:ascii="Courier New" w:hAnsi="Courier New" w:cs="Courier New"/>
          <w:sz w:val="20"/>
          <w:szCs w:val="20"/>
          <w:lang w:val="en-US"/>
        </w:rPr>
        <w:t>other</w:t>
      </w:r>
      <w:proofErr w:type="gramEnd"/>
      <w:r w:rsidRPr="000E4E9D">
        <w:rPr>
          <w:rFonts w:ascii="Courier New" w:hAnsi="Courier New" w:cs="Courier New"/>
          <w:sz w:val="20"/>
          <w:szCs w:val="20"/>
          <w:lang w:val="en-US"/>
        </w:rPr>
        <w:t xml:space="preserve"> (specify) </w:t>
      </w:r>
      <w:r w:rsidRPr="000E4E9D">
        <w:rPr>
          <w:rFonts w:ascii="Courier New" w:eastAsia="Times New Roman" w:hAnsi="Courier New" w:cs="Courier New"/>
          <w:b/>
          <w:bCs/>
          <w:color w:val="000000"/>
          <w:sz w:val="20"/>
          <w:szCs w:val="20"/>
        </w:rPr>
        <w:t>only show if refused]</w:t>
      </w:r>
    </w:p>
    <w:p w14:paraId="3A5F286A" w14:textId="77777777" w:rsidR="00C12A47" w:rsidRDefault="00A955E3" w:rsidP="00491000">
      <w:pPr>
        <w:ind w:left="720"/>
        <w:rPr>
          <w:rFonts w:ascii="Courier New" w:eastAsia="Times New Roman" w:hAnsi="Courier New" w:cs="Courier New"/>
          <w:b/>
          <w:bCs/>
          <w:color w:val="000000"/>
          <w:sz w:val="20"/>
          <w:szCs w:val="20"/>
        </w:rPr>
      </w:pPr>
      <w:r w:rsidRPr="000E4E9D">
        <w:rPr>
          <w:rFonts w:ascii="Courier New" w:hAnsi="Courier New" w:cs="Courier New"/>
          <w:sz w:val="20"/>
          <w:szCs w:val="20"/>
          <w:lang w:val="en-US"/>
        </w:rPr>
        <w:t>98</w:t>
      </w:r>
      <w:r w:rsidR="00491000">
        <w:rPr>
          <w:rFonts w:ascii="Courier New" w:hAnsi="Courier New" w:cs="Courier New"/>
          <w:sz w:val="20"/>
          <w:szCs w:val="20"/>
          <w:lang w:val="en-US"/>
        </w:rPr>
        <w:tab/>
      </w:r>
      <w:r w:rsidRPr="000E4E9D">
        <w:rPr>
          <w:rFonts w:ascii="Courier New" w:hAnsi="Courier New" w:cs="Courier New"/>
          <w:sz w:val="20"/>
          <w:szCs w:val="20"/>
          <w:lang w:val="en-US"/>
        </w:rPr>
        <w:t xml:space="preserve">don’t know </w:t>
      </w:r>
      <w:r w:rsidRPr="000E4E9D">
        <w:rPr>
          <w:rFonts w:ascii="Courier New" w:eastAsia="Times New Roman" w:hAnsi="Courier New" w:cs="Courier New"/>
          <w:b/>
          <w:bCs/>
          <w:color w:val="000000"/>
          <w:sz w:val="20"/>
          <w:szCs w:val="20"/>
        </w:rPr>
        <w:t>only show if refused]</w:t>
      </w:r>
    </w:p>
    <w:p w14:paraId="4A2B644D" w14:textId="2CC5C68F" w:rsidR="009747C7" w:rsidRPr="000E4E9D" w:rsidRDefault="00A955E3" w:rsidP="00491000">
      <w:pPr>
        <w:ind w:left="720"/>
        <w:rPr>
          <w:rFonts w:ascii="Courier New" w:hAnsi="Courier New" w:cs="Courier New"/>
          <w:sz w:val="20"/>
          <w:szCs w:val="20"/>
        </w:rPr>
      </w:pPr>
      <w:r w:rsidRPr="000E4E9D">
        <w:rPr>
          <w:rFonts w:ascii="Courier New" w:hAnsi="Courier New" w:cs="Courier New"/>
          <w:sz w:val="20"/>
          <w:szCs w:val="20"/>
        </w:rPr>
        <w:t>99</w:t>
      </w:r>
      <w:r w:rsidR="00491000">
        <w:rPr>
          <w:rFonts w:ascii="Courier New" w:hAnsi="Courier New" w:cs="Courier New"/>
          <w:sz w:val="20"/>
          <w:szCs w:val="20"/>
        </w:rPr>
        <w:tab/>
      </w:r>
      <w:r w:rsidRPr="000E4E9D">
        <w:rPr>
          <w:rFonts w:ascii="Courier New" w:hAnsi="Courier New" w:cs="Courier New"/>
          <w:sz w:val="20"/>
          <w:szCs w:val="20"/>
        </w:rPr>
        <w:t>prefer not to answer</w:t>
      </w:r>
    </w:p>
    <w:p w14:paraId="57CCA151" w14:textId="77777777" w:rsidR="00BD0669" w:rsidRPr="000E4E9D" w:rsidRDefault="00BD0669" w:rsidP="009747C7">
      <w:pPr>
        <w:pStyle w:val="0-Basic"/>
        <w:rPr>
          <w:rFonts w:ascii="Courier New" w:hAnsi="Courier New" w:cs="Courier New"/>
          <w:sz w:val="20"/>
          <w:szCs w:val="20"/>
        </w:rPr>
      </w:pPr>
    </w:p>
    <w:p w14:paraId="54B3DA02" w14:textId="68B0EDDE" w:rsidR="00D03E48" w:rsidRPr="000E4E9D" w:rsidRDefault="00491000" w:rsidP="00395F3D">
      <w:pPr>
        <w:pStyle w:val="0-Basic"/>
        <w:ind w:left="360" w:hanging="360"/>
        <w:rPr>
          <w:rFonts w:ascii="Courier New" w:hAnsi="Courier New" w:cs="Courier New"/>
          <w:color w:val="FF0000"/>
          <w:sz w:val="20"/>
          <w:szCs w:val="20"/>
        </w:rPr>
      </w:pPr>
      <w:r>
        <w:rPr>
          <w:rFonts w:ascii="Courier New" w:hAnsi="Courier New" w:cs="Courier New"/>
          <w:sz w:val="20"/>
          <w:szCs w:val="20"/>
        </w:rPr>
        <w:t xml:space="preserve">2. </w:t>
      </w:r>
      <w:r w:rsidR="00D03E48" w:rsidRPr="000E4E9D">
        <w:rPr>
          <w:rFonts w:ascii="Courier New" w:hAnsi="Courier New" w:cs="Courier New"/>
          <w:sz w:val="20"/>
          <w:szCs w:val="20"/>
        </w:rPr>
        <w:t xml:space="preserve">Overall, do you approve or disapprove of the way that Gavin Newsom is handling his job as governor of California? </w:t>
      </w:r>
    </w:p>
    <w:p w14:paraId="12BF5A71" w14:textId="77777777" w:rsidR="00D03E48" w:rsidRPr="000E4E9D" w:rsidRDefault="00D03E48" w:rsidP="00D03E48">
      <w:pPr>
        <w:pStyle w:val="0-Basic"/>
        <w:rPr>
          <w:rFonts w:ascii="Courier New" w:hAnsi="Courier New" w:cs="Courier New"/>
          <w:sz w:val="20"/>
          <w:szCs w:val="20"/>
        </w:rPr>
      </w:pPr>
    </w:p>
    <w:p w14:paraId="51FD611D" w14:textId="4D79ABCD" w:rsidR="00D03E48" w:rsidRPr="000E4E9D" w:rsidRDefault="00D03E48" w:rsidP="000C7BDC">
      <w:pPr>
        <w:pStyle w:val="0-Basic"/>
        <w:ind w:left="720" w:firstLine="720"/>
        <w:rPr>
          <w:rFonts w:ascii="Courier New" w:hAnsi="Courier New" w:cs="Courier New"/>
          <w:sz w:val="20"/>
          <w:szCs w:val="20"/>
        </w:rPr>
      </w:pPr>
      <w:r w:rsidRPr="000E4E9D">
        <w:rPr>
          <w:rFonts w:ascii="Courier New" w:hAnsi="Courier New" w:cs="Courier New"/>
          <w:sz w:val="20"/>
          <w:szCs w:val="20"/>
        </w:rPr>
        <w:t>1</w:t>
      </w:r>
      <w:r w:rsidR="00491000">
        <w:rPr>
          <w:rFonts w:ascii="Courier New" w:hAnsi="Courier New" w:cs="Courier New"/>
          <w:sz w:val="20"/>
          <w:szCs w:val="20"/>
        </w:rPr>
        <w:tab/>
      </w:r>
      <w:r w:rsidR="005F204D" w:rsidRPr="000E4E9D">
        <w:rPr>
          <w:rFonts w:ascii="Courier New" w:hAnsi="Courier New" w:cs="Courier New"/>
          <w:sz w:val="20"/>
          <w:szCs w:val="20"/>
        </w:rPr>
        <w:t>a</w:t>
      </w:r>
      <w:r w:rsidRPr="000E4E9D">
        <w:rPr>
          <w:rFonts w:ascii="Courier New" w:hAnsi="Courier New" w:cs="Courier New"/>
          <w:sz w:val="20"/>
          <w:szCs w:val="20"/>
        </w:rPr>
        <w:t>pprove</w:t>
      </w:r>
    </w:p>
    <w:p w14:paraId="421D43A1" w14:textId="216B69A1" w:rsidR="00E017F7" w:rsidRDefault="00D03E48" w:rsidP="000C7BDC">
      <w:pPr>
        <w:pStyle w:val="0-Basic"/>
        <w:ind w:left="720" w:firstLine="720"/>
        <w:rPr>
          <w:rFonts w:ascii="Courier New" w:hAnsi="Courier New" w:cs="Courier New"/>
          <w:sz w:val="20"/>
          <w:szCs w:val="20"/>
        </w:rPr>
      </w:pPr>
      <w:r w:rsidRPr="000E4E9D">
        <w:rPr>
          <w:rFonts w:ascii="Courier New" w:hAnsi="Courier New" w:cs="Courier New"/>
          <w:sz w:val="20"/>
          <w:szCs w:val="20"/>
        </w:rPr>
        <w:t>2</w:t>
      </w:r>
      <w:r w:rsidR="00491000">
        <w:rPr>
          <w:rFonts w:ascii="Courier New" w:hAnsi="Courier New" w:cs="Courier New"/>
          <w:sz w:val="20"/>
          <w:szCs w:val="20"/>
        </w:rPr>
        <w:tab/>
      </w:r>
      <w:r w:rsidR="005F204D" w:rsidRPr="000E4E9D">
        <w:rPr>
          <w:rFonts w:ascii="Courier New" w:hAnsi="Courier New" w:cs="Courier New"/>
          <w:sz w:val="20"/>
          <w:szCs w:val="20"/>
        </w:rPr>
        <w:t>d</w:t>
      </w:r>
      <w:r w:rsidRPr="000E4E9D">
        <w:rPr>
          <w:rFonts w:ascii="Courier New" w:hAnsi="Courier New" w:cs="Courier New"/>
          <w:sz w:val="20"/>
          <w:szCs w:val="20"/>
        </w:rPr>
        <w:t>isapprove</w:t>
      </w:r>
    </w:p>
    <w:p w14:paraId="10308A8D" w14:textId="77777777" w:rsidR="000C7BDC" w:rsidRPr="005D05C7" w:rsidRDefault="000C7BDC" w:rsidP="000C7BD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31401040" w14:textId="77777777" w:rsidR="000C7BDC" w:rsidRPr="000C7BDC" w:rsidRDefault="000C7BDC" w:rsidP="000C7BD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7FB19E4" w14:textId="017DC913" w:rsidR="00E017F7" w:rsidRPr="000E4E9D" w:rsidRDefault="00E017F7" w:rsidP="00E017F7">
      <w:pPr>
        <w:pStyle w:val="0-Basic"/>
        <w:rPr>
          <w:rFonts w:ascii="Courier New" w:hAnsi="Courier New" w:cs="Courier New"/>
          <w:sz w:val="20"/>
          <w:szCs w:val="20"/>
        </w:rPr>
      </w:pPr>
    </w:p>
    <w:p w14:paraId="61317CF6" w14:textId="77777777" w:rsidR="00EA195C" w:rsidRDefault="00395F3D" w:rsidP="00EA195C">
      <w:pPr>
        <w:ind w:left="360" w:hanging="360"/>
        <w:rPr>
          <w:rFonts w:ascii="Courier New" w:hAnsi="Courier New" w:cs="Courier New"/>
          <w:sz w:val="20"/>
          <w:szCs w:val="20"/>
        </w:rPr>
      </w:pPr>
      <w:r>
        <w:rPr>
          <w:rFonts w:ascii="Courier New" w:hAnsi="Courier New" w:cs="Courier New"/>
          <w:sz w:val="20"/>
          <w:szCs w:val="20"/>
        </w:rPr>
        <w:t xml:space="preserve">3. </w:t>
      </w:r>
      <w:r w:rsidR="00D03E48" w:rsidRPr="000E4E9D">
        <w:rPr>
          <w:rFonts w:ascii="Courier New" w:hAnsi="Courier New" w:cs="Courier New"/>
          <w:sz w:val="20"/>
          <w:szCs w:val="20"/>
        </w:rPr>
        <w:t xml:space="preserve">Overall, do you approve or disapprove of the way that the California Legislature is handling its job? </w:t>
      </w:r>
    </w:p>
    <w:p w14:paraId="3C667AE3" w14:textId="77777777" w:rsidR="00EA195C" w:rsidRDefault="00EA195C" w:rsidP="00EA195C">
      <w:pPr>
        <w:ind w:left="360" w:hanging="360"/>
        <w:rPr>
          <w:rFonts w:ascii="Courier New" w:hAnsi="Courier New" w:cs="Courier New"/>
          <w:sz w:val="20"/>
          <w:szCs w:val="20"/>
        </w:rPr>
      </w:pPr>
    </w:p>
    <w:p w14:paraId="5B5C2562" w14:textId="1D4E5577" w:rsidR="00EA195C" w:rsidRPr="000E4E9D" w:rsidRDefault="00EA195C" w:rsidP="00EA195C">
      <w:pPr>
        <w:ind w:left="1080" w:firstLine="36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Pr="000E4E9D">
        <w:rPr>
          <w:rFonts w:ascii="Courier New" w:hAnsi="Courier New" w:cs="Courier New"/>
          <w:sz w:val="20"/>
          <w:szCs w:val="20"/>
        </w:rPr>
        <w:t>approve</w:t>
      </w:r>
    </w:p>
    <w:p w14:paraId="7912F93D" w14:textId="77777777" w:rsidR="00EA195C" w:rsidRDefault="00EA195C" w:rsidP="00EA195C">
      <w:pPr>
        <w:pStyle w:val="0-Basic"/>
        <w:ind w:left="720" w:firstLine="720"/>
        <w:rPr>
          <w:rFonts w:ascii="Courier New" w:hAnsi="Courier New" w:cs="Courier New"/>
          <w:sz w:val="20"/>
          <w:szCs w:val="20"/>
        </w:rPr>
      </w:pPr>
      <w:r w:rsidRPr="000E4E9D">
        <w:rPr>
          <w:rFonts w:ascii="Courier New" w:hAnsi="Courier New" w:cs="Courier New"/>
          <w:sz w:val="20"/>
          <w:szCs w:val="20"/>
        </w:rPr>
        <w:t>2</w:t>
      </w:r>
      <w:r>
        <w:rPr>
          <w:rFonts w:ascii="Courier New" w:hAnsi="Courier New" w:cs="Courier New"/>
          <w:sz w:val="20"/>
          <w:szCs w:val="20"/>
        </w:rPr>
        <w:tab/>
      </w:r>
      <w:r w:rsidRPr="000E4E9D">
        <w:rPr>
          <w:rFonts w:ascii="Courier New" w:hAnsi="Courier New" w:cs="Courier New"/>
          <w:sz w:val="20"/>
          <w:szCs w:val="20"/>
        </w:rPr>
        <w:t>disapprove</w:t>
      </w:r>
    </w:p>
    <w:p w14:paraId="67F094CA" w14:textId="77777777" w:rsidR="00EA195C" w:rsidRPr="005D05C7" w:rsidRDefault="00EA195C" w:rsidP="00EA195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1388FE80" w14:textId="77777777" w:rsidR="00EA195C" w:rsidRPr="000C7BDC" w:rsidRDefault="00EA195C" w:rsidP="00EA195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3FFE61A" w14:textId="77777777" w:rsidR="00180C1C" w:rsidRPr="000E4E9D" w:rsidRDefault="00180C1C" w:rsidP="00E017F7">
      <w:pPr>
        <w:pStyle w:val="0-Basic"/>
        <w:rPr>
          <w:rFonts w:ascii="Courier New" w:hAnsi="Courier New" w:cs="Courier New"/>
          <w:sz w:val="20"/>
          <w:szCs w:val="20"/>
        </w:rPr>
      </w:pPr>
    </w:p>
    <w:p w14:paraId="1B9849FF" w14:textId="7518CD32" w:rsidR="00C679AA" w:rsidRDefault="00395F3D" w:rsidP="00EA195C">
      <w:pPr>
        <w:ind w:left="360" w:hanging="360"/>
        <w:rPr>
          <w:rFonts w:ascii="Courier New" w:hAnsi="Courier New" w:cs="Courier New"/>
          <w:sz w:val="20"/>
          <w:szCs w:val="20"/>
        </w:rPr>
      </w:pPr>
      <w:r>
        <w:rPr>
          <w:rFonts w:ascii="Courier New" w:hAnsi="Courier New" w:cs="Courier New"/>
          <w:sz w:val="20"/>
          <w:szCs w:val="20"/>
        </w:rPr>
        <w:t xml:space="preserve">4. </w:t>
      </w:r>
      <w:r w:rsidR="00983851">
        <w:rPr>
          <w:rFonts w:ascii="Courier New" w:hAnsi="Courier New" w:cs="Courier New"/>
          <w:sz w:val="20"/>
          <w:szCs w:val="20"/>
        </w:rPr>
        <w:t>Do you think things in California are generally going in the right direction or the wrong direction?</w:t>
      </w:r>
    </w:p>
    <w:p w14:paraId="2F3AE116" w14:textId="77777777" w:rsidR="00983851" w:rsidRPr="000E4E9D" w:rsidRDefault="00983851" w:rsidP="00EA195C">
      <w:pPr>
        <w:ind w:left="360" w:hanging="360"/>
        <w:rPr>
          <w:rFonts w:ascii="Courier New" w:hAnsi="Courier New" w:cs="Courier New"/>
          <w:b/>
          <w:bCs/>
          <w:sz w:val="20"/>
          <w:szCs w:val="20"/>
        </w:rPr>
      </w:pPr>
    </w:p>
    <w:p w14:paraId="4285383F" w14:textId="3842337C" w:rsidR="00EA195C" w:rsidRPr="000E4E9D" w:rsidRDefault="00EA195C" w:rsidP="00EA195C">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00983851">
        <w:rPr>
          <w:rFonts w:ascii="Courier New" w:hAnsi="Courier New" w:cs="Courier New"/>
          <w:sz w:val="20"/>
          <w:szCs w:val="20"/>
        </w:rPr>
        <w:t>right direction</w:t>
      </w:r>
    </w:p>
    <w:p w14:paraId="0BCBA44E" w14:textId="61CFF448" w:rsidR="00EA195C" w:rsidRDefault="00EA195C" w:rsidP="00EA195C">
      <w:pPr>
        <w:pStyle w:val="0-Basic"/>
        <w:ind w:left="720" w:firstLine="720"/>
        <w:rPr>
          <w:rFonts w:ascii="Courier New" w:hAnsi="Courier New" w:cs="Courier New"/>
          <w:sz w:val="20"/>
          <w:szCs w:val="20"/>
        </w:rPr>
      </w:pPr>
      <w:r w:rsidRPr="000E4E9D">
        <w:rPr>
          <w:rFonts w:ascii="Courier New" w:hAnsi="Courier New" w:cs="Courier New"/>
          <w:sz w:val="20"/>
          <w:szCs w:val="20"/>
        </w:rPr>
        <w:t>2</w:t>
      </w:r>
      <w:r>
        <w:rPr>
          <w:rFonts w:ascii="Courier New" w:hAnsi="Courier New" w:cs="Courier New"/>
          <w:sz w:val="20"/>
          <w:szCs w:val="20"/>
        </w:rPr>
        <w:tab/>
      </w:r>
      <w:r w:rsidR="00983851">
        <w:rPr>
          <w:rFonts w:ascii="Courier New" w:hAnsi="Courier New" w:cs="Courier New"/>
          <w:sz w:val="20"/>
          <w:szCs w:val="20"/>
        </w:rPr>
        <w:t xml:space="preserve">wrong </w:t>
      </w:r>
      <w:proofErr w:type="gramStart"/>
      <w:r w:rsidR="00983851">
        <w:rPr>
          <w:rFonts w:ascii="Courier New" w:hAnsi="Courier New" w:cs="Courier New"/>
          <w:sz w:val="20"/>
          <w:szCs w:val="20"/>
        </w:rPr>
        <w:t>direction</w:t>
      </w:r>
      <w:proofErr w:type="gramEnd"/>
    </w:p>
    <w:p w14:paraId="1E6AE887" w14:textId="77777777" w:rsidR="00EA195C" w:rsidRPr="005D05C7" w:rsidRDefault="00EA195C" w:rsidP="00EA195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667529F" w14:textId="77777777" w:rsidR="00EA195C" w:rsidRPr="000C7BDC" w:rsidRDefault="00EA195C" w:rsidP="00EA195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57C4DAE" w14:textId="77777777" w:rsidR="00E017F7" w:rsidRPr="000E4E9D" w:rsidRDefault="00E017F7" w:rsidP="00E017F7">
      <w:pPr>
        <w:pStyle w:val="0-Basic"/>
        <w:rPr>
          <w:rFonts w:ascii="Courier New" w:hAnsi="Courier New" w:cs="Courier New"/>
          <w:color w:val="BBB5B3" w:themeColor="background2" w:themeTint="99"/>
          <w:sz w:val="20"/>
          <w:szCs w:val="20"/>
        </w:rPr>
      </w:pPr>
    </w:p>
    <w:p w14:paraId="0101B1BA" w14:textId="77777777" w:rsidR="00622609" w:rsidRDefault="00622609">
      <w:pPr>
        <w:rPr>
          <w:rFonts w:ascii="Courier New" w:hAnsi="Courier New" w:cs="Courier New"/>
          <w:sz w:val="20"/>
          <w:szCs w:val="20"/>
        </w:rPr>
      </w:pPr>
      <w:r>
        <w:rPr>
          <w:rFonts w:ascii="Courier New" w:hAnsi="Courier New" w:cs="Courier New"/>
          <w:sz w:val="20"/>
          <w:szCs w:val="20"/>
        </w:rPr>
        <w:br w:type="page"/>
      </w:r>
    </w:p>
    <w:p w14:paraId="6158D23F" w14:textId="741D93FB" w:rsidR="00395F3D" w:rsidRDefault="0094194A" w:rsidP="00983851">
      <w:pPr>
        <w:ind w:left="360" w:hanging="360"/>
        <w:rPr>
          <w:rFonts w:ascii="Courier New" w:hAnsi="Courier New" w:cs="Courier New"/>
          <w:sz w:val="20"/>
          <w:szCs w:val="20"/>
        </w:rPr>
      </w:pPr>
      <w:r>
        <w:rPr>
          <w:rFonts w:ascii="Courier New" w:hAnsi="Courier New" w:cs="Courier New"/>
          <w:sz w:val="20"/>
          <w:szCs w:val="20"/>
        </w:rPr>
        <w:lastRenderedPageBreak/>
        <w:t>5. Turning to economic conditions in California, do you think that during the next 12 months we will have good times financially or bad times?</w:t>
      </w:r>
    </w:p>
    <w:p w14:paraId="2A3941FE" w14:textId="77777777" w:rsidR="0094194A" w:rsidRDefault="0094194A" w:rsidP="00983851">
      <w:pPr>
        <w:ind w:left="360" w:hanging="360"/>
        <w:rPr>
          <w:rFonts w:ascii="Courier New" w:hAnsi="Courier New" w:cs="Courier New"/>
          <w:sz w:val="20"/>
          <w:szCs w:val="20"/>
        </w:rPr>
      </w:pPr>
    </w:p>
    <w:p w14:paraId="6E622F05" w14:textId="4ED5EAA8" w:rsidR="0094194A" w:rsidRPr="000E4E9D" w:rsidRDefault="0094194A" w:rsidP="0094194A">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good times</w:t>
      </w:r>
    </w:p>
    <w:p w14:paraId="47B2D484" w14:textId="6413FC0F" w:rsidR="0094194A" w:rsidRDefault="0094194A" w:rsidP="0094194A">
      <w:pPr>
        <w:pStyle w:val="0-Basic"/>
        <w:ind w:left="720" w:firstLine="720"/>
        <w:rPr>
          <w:rFonts w:ascii="Courier New" w:hAnsi="Courier New" w:cs="Courier New"/>
          <w:sz w:val="20"/>
          <w:szCs w:val="20"/>
        </w:rPr>
      </w:pPr>
      <w:r w:rsidRPr="000E4E9D">
        <w:rPr>
          <w:rFonts w:ascii="Courier New" w:hAnsi="Courier New" w:cs="Courier New"/>
          <w:sz w:val="20"/>
          <w:szCs w:val="20"/>
        </w:rPr>
        <w:t>2</w:t>
      </w:r>
      <w:r>
        <w:rPr>
          <w:rFonts w:ascii="Courier New" w:hAnsi="Courier New" w:cs="Courier New"/>
          <w:sz w:val="20"/>
          <w:szCs w:val="20"/>
        </w:rPr>
        <w:tab/>
        <w:t>bad times</w:t>
      </w:r>
    </w:p>
    <w:p w14:paraId="328FB5FA" w14:textId="77777777" w:rsidR="0094194A" w:rsidRPr="005D05C7" w:rsidRDefault="0094194A" w:rsidP="0094194A">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4E45127C" w14:textId="77777777" w:rsidR="0094194A" w:rsidRDefault="0094194A" w:rsidP="0094194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D03504E" w14:textId="5B2B178C" w:rsidR="00D200F0" w:rsidRDefault="00D200F0" w:rsidP="00D200F0">
      <w:pPr>
        <w:rPr>
          <w:rFonts w:ascii="Courier New" w:hAnsi="Courier New" w:cs="Courier New"/>
          <w:sz w:val="20"/>
          <w:szCs w:val="20"/>
        </w:rPr>
      </w:pPr>
    </w:p>
    <w:p w14:paraId="4D97C3A5" w14:textId="77777777" w:rsidR="00D64C2D" w:rsidRDefault="00D64C2D" w:rsidP="00D200F0">
      <w:pPr>
        <w:rPr>
          <w:rFonts w:ascii="Courier New" w:hAnsi="Courier New" w:cs="Courier New"/>
          <w:sz w:val="20"/>
          <w:szCs w:val="20"/>
        </w:rPr>
      </w:pPr>
    </w:p>
    <w:p w14:paraId="6EC5E8EC" w14:textId="07F21E2A" w:rsidR="00983851" w:rsidRDefault="00D200F0" w:rsidP="00227D2F">
      <w:pPr>
        <w:ind w:left="360" w:hanging="360"/>
        <w:rPr>
          <w:rFonts w:ascii="Courier New" w:hAnsi="Courier New" w:cs="Courier New"/>
          <w:sz w:val="20"/>
          <w:szCs w:val="20"/>
        </w:rPr>
      </w:pPr>
      <w:r>
        <w:rPr>
          <w:rFonts w:ascii="Courier New" w:hAnsi="Courier New" w:cs="Courier New"/>
          <w:sz w:val="20"/>
          <w:szCs w:val="20"/>
        </w:rPr>
        <w:t xml:space="preserve">6. </w:t>
      </w:r>
      <w:r w:rsidR="00227D2F">
        <w:rPr>
          <w:rFonts w:ascii="Courier New" w:hAnsi="Courier New" w:cs="Courier New"/>
          <w:sz w:val="20"/>
          <w:szCs w:val="20"/>
        </w:rPr>
        <w:t>Would you say that California is in an economic recession? [</w:t>
      </w:r>
      <w:r w:rsidR="00D64C2D">
        <w:rPr>
          <w:rFonts w:ascii="Courier New" w:hAnsi="Courier New" w:cs="Courier New"/>
          <w:b/>
          <w:bCs/>
          <w:sz w:val="20"/>
          <w:szCs w:val="20"/>
        </w:rPr>
        <w:t>if yes, ask</w:t>
      </w:r>
      <w:r w:rsidR="00227D2F">
        <w:rPr>
          <w:rFonts w:ascii="Courier New" w:hAnsi="Courier New" w:cs="Courier New"/>
          <w:sz w:val="20"/>
          <w:szCs w:val="20"/>
        </w:rPr>
        <w:t>: Do you think it is in a serious, a moderate, or a mild recession?]</w:t>
      </w:r>
    </w:p>
    <w:p w14:paraId="2C5B64E0" w14:textId="77777777" w:rsidR="00227D2F" w:rsidRDefault="00227D2F" w:rsidP="00227D2F">
      <w:pPr>
        <w:rPr>
          <w:rFonts w:ascii="Courier New" w:hAnsi="Courier New" w:cs="Courier New"/>
          <w:sz w:val="20"/>
          <w:szCs w:val="20"/>
        </w:rPr>
      </w:pPr>
    </w:p>
    <w:p w14:paraId="067CDAB6" w14:textId="36E350AB" w:rsidR="00227D2F" w:rsidRDefault="00227D2F" w:rsidP="00227D2F">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yes, serious recession</w:t>
      </w:r>
    </w:p>
    <w:p w14:paraId="49550C69" w14:textId="3977B456" w:rsidR="00227D2F" w:rsidRDefault="00227D2F" w:rsidP="00227D2F">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yes, moderate recession</w:t>
      </w:r>
    </w:p>
    <w:p w14:paraId="0D75358A" w14:textId="6D53744E" w:rsidR="00227D2F" w:rsidRDefault="00227D2F" w:rsidP="00227D2F">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yes, mild recession</w:t>
      </w:r>
    </w:p>
    <w:p w14:paraId="1CED7DAD" w14:textId="2EB2E60A" w:rsidR="00227D2F" w:rsidRPr="000E4E9D" w:rsidRDefault="00227D2F" w:rsidP="00227D2F">
      <w:pPr>
        <w:pStyle w:val="0-Basic"/>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proofErr w:type="gramStart"/>
      <w:r>
        <w:rPr>
          <w:rFonts w:ascii="Courier New" w:hAnsi="Courier New" w:cs="Courier New"/>
          <w:sz w:val="20"/>
          <w:szCs w:val="20"/>
        </w:rPr>
        <w:t>no</w:t>
      </w:r>
      <w:proofErr w:type="gramEnd"/>
      <w:r>
        <w:rPr>
          <w:rFonts w:ascii="Courier New" w:hAnsi="Courier New" w:cs="Courier New"/>
          <w:sz w:val="20"/>
          <w:szCs w:val="20"/>
        </w:rPr>
        <w:t>, not in an economic recession</w:t>
      </w:r>
    </w:p>
    <w:p w14:paraId="53C04A92" w14:textId="77777777" w:rsidR="00227D2F" w:rsidRPr="005D05C7" w:rsidRDefault="00227D2F" w:rsidP="00227D2F">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12F99A09" w14:textId="77777777" w:rsidR="00227D2F" w:rsidRDefault="00227D2F" w:rsidP="00227D2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85B9E3A" w14:textId="77777777" w:rsidR="0021088C" w:rsidRDefault="0021088C" w:rsidP="0021088C">
      <w:pPr>
        <w:rPr>
          <w:rFonts w:ascii="Courier New" w:hAnsi="Courier New" w:cs="Courier New"/>
          <w:sz w:val="20"/>
          <w:szCs w:val="20"/>
        </w:rPr>
      </w:pPr>
    </w:p>
    <w:p w14:paraId="34A1CB0A" w14:textId="6FCDD429" w:rsidR="0021088C" w:rsidRPr="000C7BDC" w:rsidRDefault="0021088C" w:rsidP="0021088C">
      <w:pPr>
        <w:rPr>
          <w:rFonts w:ascii="Courier New" w:hAnsi="Courier New" w:cs="Courier New"/>
          <w:sz w:val="20"/>
          <w:szCs w:val="20"/>
        </w:rPr>
      </w:pPr>
      <w:r>
        <w:rPr>
          <w:rFonts w:ascii="Courier New" w:hAnsi="Courier New" w:cs="Courier New"/>
          <w:sz w:val="20"/>
          <w:szCs w:val="20"/>
        </w:rPr>
        <w:t>Next,</w:t>
      </w:r>
    </w:p>
    <w:p w14:paraId="22F2418B" w14:textId="77777777" w:rsidR="00227D2F" w:rsidRDefault="00227D2F" w:rsidP="00227D2F">
      <w:pPr>
        <w:rPr>
          <w:rFonts w:ascii="Courier New" w:hAnsi="Courier New" w:cs="Courier New"/>
          <w:sz w:val="20"/>
          <w:szCs w:val="20"/>
        </w:rPr>
      </w:pPr>
    </w:p>
    <w:p w14:paraId="718CF051" w14:textId="55572F2A" w:rsidR="00227D2F" w:rsidRDefault="00227D2F" w:rsidP="00227D2F">
      <w:pPr>
        <w:ind w:left="360" w:hanging="360"/>
        <w:rPr>
          <w:rFonts w:ascii="Courier New" w:hAnsi="Courier New" w:cs="Courier New"/>
          <w:sz w:val="20"/>
          <w:szCs w:val="20"/>
        </w:rPr>
      </w:pPr>
      <w:r>
        <w:rPr>
          <w:rFonts w:ascii="Courier New" w:hAnsi="Courier New" w:cs="Courier New"/>
          <w:sz w:val="20"/>
          <w:szCs w:val="20"/>
        </w:rPr>
        <w:t xml:space="preserve">7. How much of the time do you think you can trust the </w:t>
      </w:r>
      <w:r w:rsidRPr="00227D2F">
        <w:rPr>
          <w:rFonts w:ascii="Courier New" w:hAnsi="Courier New" w:cs="Courier New"/>
          <w:sz w:val="20"/>
          <w:szCs w:val="20"/>
        </w:rPr>
        <w:t>state</w:t>
      </w:r>
      <w:r>
        <w:rPr>
          <w:rFonts w:ascii="Courier New" w:hAnsi="Courier New" w:cs="Courier New"/>
          <w:sz w:val="20"/>
          <w:szCs w:val="20"/>
        </w:rPr>
        <w:t xml:space="preserve"> </w:t>
      </w:r>
      <w:r w:rsidRPr="00227D2F">
        <w:rPr>
          <w:rFonts w:ascii="Courier New" w:hAnsi="Courier New" w:cs="Courier New"/>
          <w:sz w:val="20"/>
          <w:szCs w:val="20"/>
        </w:rPr>
        <w:t>government</w:t>
      </w:r>
      <w:r>
        <w:rPr>
          <w:rFonts w:ascii="Courier New" w:hAnsi="Courier New" w:cs="Courier New"/>
          <w:sz w:val="20"/>
          <w:szCs w:val="20"/>
        </w:rPr>
        <w:t xml:space="preserve"> in Sacramento today to do what is right— just about always, most of the time, or only some of the time?</w:t>
      </w:r>
    </w:p>
    <w:p w14:paraId="3BE003C4" w14:textId="77777777" w:rsidR="00227D2F" w:rsidRPr="00227D2F" w:rsidRDefault="00227D2F" w:rsidP="00227D2F">
      <w:pPr>
        <w:ind w:left="360" w:hanging="360"/>
        <w:rPr>
          <w:rFonts w:ascii="Courier New" w:hAnsi="Courier New" w:cs="Courier New"/>
          <w:sz w:val="20"/>
          <w:szCs w:val="20"/>
        </w:rPr>
      </w:pPr>
    </w:p>
    <w:p w14:paraId="3F3EF2DD" w14:textId="2EFF81EB" w:rsidR="00227D2F" w:rsidRDefault="00227D2F" w:rsidP="00227D2F">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just about always</w:t>
      </w:r>
    </w:p>
    <w:p w14:paraId="62C2A3A1" w14:textId="72CBEC2B" w:rsidR="00227D2F" w:rsidRDefault="00227D2F" w:rsidP="00227D2F">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most of the time</w:t>
      </w:r>
    </w:p>
    <w:p w14:paraId="145B4BDB" w14:textId="746A7878" w:rsidR="00227D2F" w:rsidRDefault="00227D2F" w:rsidP="00227D2F">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only some of the time</w:t>
      </w:r>
    </w:p>
    <w:p w14:paraId="6CF7E6EB" w14:textId="4E9D0363" w:rsidR="00227D2F" w:rsidRDefault="00227D2F" w:rsidP="00227D2F">
      <w:pPr>
        <w:pStyle w:val="0-Basic"/>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(vol) none of the time</w:t>
      </w:r>
    </w:p>
    <w:p w14:paraId="7D62AF04" w14:textId="77777777" w:rsidR="00227D2F" w:rsidRPr="005D05C7" w:rsidRDefault="00227D2F" w:rsidP="00227D2F">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4DE13127" w14:textId="77777777" w:rsidR="00227D2F" w:rsidRPr="000C7BDC" w:rsidRDefault="00227D2F" w:rsidP="00227D2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F2DD9D2" w14:textId="77777777" w:rsidR="00227D2F" w:rsidRDefault="00227D2F" w:rsidP="00227D2F">
      <w:pPr>
        <w:rPr>
          <w:rFonts w:ascii="Courier New" w:hAnsi="Courier New" w:cs="Courier New"/>
          <w:sz w:val="20"/>
          <w:szCs w:val="20"/>
        </w:rPr>
      </w:pPr>
    </w:p>
    <w:p w14:paraId="4D0A5116" w14:textId="506F6180" w:rsidR="00227D2F" w:rsidRPr="00227D2F" w:rsidRDefault="00227D2F" w:rsidP="00227D2F">
      <w:pPr>
        <w:ind w:left="360" w:hanging="360"/>
        <w:rPr>
          <w:rFonts w:ascii="Courier New" w:hAnsi="Courier New" w:cs="Courier New"/>
          <w:sz w:val="20"/>
          <w:szCs w:val="20"/>
        </w:rPr>
      </w:pPr>
      <w:r>
        <w:rPr>
          <w:rFonts w:ascii="Courier New" w:hAnsi="Courier New" w:cs="Courier New"/>
          <w:sz w:val="20"/>
          <w:szCs w:val="20"/>
        </w:rPr>
        <w:t xml:space="preserve">8. Would you say the </w:t>
      </w:r>
      <w:r>
        <w:rPr>
          <w:rFonts w:ascii="Courier New" w:hAnsi="Courier New" w:cs="Courier New"/>
          <w:b/>
          <w:bCs/>
          <w:sz w:val="20"/>
          <w:szCs w:val="20"/>
          <w:u w:val="single"/>
        </w:rPr>
        <w:t>state</w:t>
      </w:r>
      <w:r>
        <w:rPr>
          <w:rFonts w:ascii="Courier New" w:hAnsi="Courier New" w:cs="Courier New"/>
          <w:sz w:val="20"/>
          <w:szCs w:val="20"/>
        </w:rPr>
        <w:t xml:space="preserve"> government is pretty much run by a few big interests looking out for themselves, or that it is run for the benefit of all the people?</w:t>
      </w:r>
    </w:p>
    <w:p w14:paraId="1FD5A651" w14:textId="77777777" w:rsidR="00227D2F" w:rsidRPr="00227D2F" w:rsidRDefault="00227D2F" w:rsidP="00227D2F">
      <w:pPr>
        <w:ind w:left="360" w:hanging="360"/>
        <w:rPr>
          <w:rFonts w:ascii="Courier New" w:hAnsi="Courier New" w:cs="Courier New"/>
          <w:sz w:val="20"/>
          <w:szCs w:val="20"/>
        </w:rPr>
      </w:pPr>
    </w:p>
    <w:p w14:paraId="625A256D" w14:textId="3CC3997B" w:rsidR="00227D2F" w:rsidRDefault="00227D2F" w:rsidP="00227D2F">
      <w:pPr>
        <w:pStyle w:val="0-Basic"/>
        <w:numPr>
          <w:ilvl w:val="0"/>
          <w:numId w:val="31"/>
        </w:numPr>
        <w:rPr>
          <w:rFonts w:ascii="Courier New" w:hAnsi="Courier New" w:cs="Courier New"/>
          <w:sz w:val="20"/>
          <w:szCs w:val="20"/>
        </w:rPr>
      </w:pPr>
      <w:r>
        <w:rPr>
          <w:rFonts w:ascii="Courier New" w:hAnsi="Courier New" w:cs="Courier New"/>
          <w:sz w:val="20"/>
          <w:szCs w:val="20"/>
        </w:rPr>
        <w:t>a few big interests</w:t>
      </w:r>
    </w:p>
    <w:p w14:paraId="0A857419" w14:textId="26E71E85" w:rsidR="00227D2F" w:rsidRDefault="00227D2F" w:rsidP="00227D2F">
      <w:pPr>
        <w:pStyle w:val="0-Basic"/>
        <w:numPr>
          <w:ilvl w:val="0"/>
          <w:numId w:val="31"/>
        </w:numPr>
        <w:rPr>
          <w:rFonts w:ascii="Courier New" w:hAnsi="Courier New" w:cs="Courier New"/>
          <w:sz w:val="20"/>
          <w:szCs w:val="20"/>
        </w:rPr>
      </w:pPr>
      <w:proofErr w:type="gramStart"/>
      <w:r>
        <w:rPr>
          <w:rFonts w:ascii="Courier New" w:hAnsi="Courier New" w:cs="Courier New"/>
          <w:sz w:val="20"/>
          <w:szCs w:val="20"/>
        </w:rPr>
        <w:t>benefit</w:t>
      </w:r>
      <w:proofErr w:type="gramEnd"/>
      <w:r>
        <w:rPr>
          <w:rFonts w:ascii="Courier New" w:hAnsi="Courier New" w:cs="Courier New"/>
          <w:sz w:val="20"/>
          <w:szCs w:val="20"/>
        </w:rPr>
        <w:t xml:space="preserve"> of all the people</w:t>
      </w:r>
    </w:p>
    <w:p w14:paraId="178B43E0" w14:textId="77777777" w:rsidR="00227D2F" w:rsidRPr="005D05C7" w:rsidRDefault="00227D2F" w:rsidP="00227D2F">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54B79734" w14:textId="77777777" w:rsidR="00227D2F" w:rsidRPr="000C7BDC" w:rsidRDefault="00227D2F" w:rsidP="00227D2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667F268" w14:textId="77777777" w:rsidR="00D64C2D" w:rsidRPr="00D64C2D" w:rsidRDefault="00D64C2D" w:rsidP="00D64C2D">
      <w:pPr>
        <w:rPr>
          <w:rFonts w:ascii="Courier New" w:hAnsi="Courier New" w:cs="Courier New"/>
          <w:sz w:val="20"/>
          <w:szCs w:val="20"/>
        </w:rPr>
      </w:pPr>
    </w:p>
    <w:p w14:paraId="092759F5" w14:textId="3B8F12D0" w:rsidR="00D64C2D" w:rsidRDefault="00D64C2D" w:rsidP="00D64C2D">
      <w:pPr>
        <w:ind w:left="360" w:hanging="360"/>
        <w:rPr>
          <w:rFonts w:ascii="Courier New" w:hAnsi="Courier New" w:cs="Courier New"/>
          <w:sz w:val="20"/>
          <w:szCs w:val="20"/>
        </w:rPr>
      </w:pPr>
      <w:r>
        <w:rPr>
          <w:rFonts w:ascii="Courier New" w:hAnsi="Courier New" w:cs="Courier New"/>
          <w:sz w:val="20"/>
          <w:szCs w:val="20"/>
        </w:rPr>
        <w:t xml:space="preserve">9. Do you think the people in the </w:t>
      </w:r>
      <w:r>
        <w:rPr>
          <w:rFonts w:ascii="Courier New" w:hAnsi="Courier New" w:cs="Courier New"/>
          <w:b/>
          <w:bCs/>
          <w:sz w:val="20"/>
          <w:szCs w:val="20"/>
          <w:u w:val="single"/>
        </w:rPr>
        <w:t>state</w:t>
      </w:r>
      <w:r>
        <w:rPr>
          <w:rFonts w:ascii="Courier New" w:hAnsi="Courier New" w:cs="Courier New"/>
          <w:sz w:val="20"/>
          <w:szCs w:val="20"/>
        </w:rPr>
        <w:t xml:space="preserve"> government waste a lot of the money we pay in taxes, wastes some of it, or don’t waste much of it?</w:t>
      </w:r>
    </w:p>
    <w:p w14:paraId="5326E338" w14:textId="77777777" w:rsidR="00D64C2D" w:rsidRPr="00D64C2D" w:rsidRDefault="00D64C2D" w:rsidP="00D64C2D">
      <w:pPr>
        <w:ind w:left="360" w:hanging="360"/>
        <w:rPr>
          <w:rFonts w:ascii="Courier New" w:hAnsi="Courier New" w:cs="Courier New"/>
          <w:sz w:val="20"/>
          <w:szCs w:val="20"/>
        </w:rPr>
      </w:pPr>
    </w:p>
    <w:p w14:paraId="45B2C938" w14:textId="33645EA7" w:rsidR="00D64C2D" w:rsidRDefault="00D64C2D" w:rsidP="00D64C2D">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a lot</w:t>
      </w:r>
    </w:p>
    <w:p w14:paraId="2AF20AF0" w14:textId="67C946F5" w:rsidR="00D64C2D" w:rsidRDefault="00D64C2D" w:rsidP="00D64C2D">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t>
      </w:r>
    </w:p>
    <w:p w14:paraId="27DFAF29" w14:textId="7115B051" w:rsidR="00D64C2D" w:rsidRDefault="00D64C2D" w:rsidP="00D64C2D">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don’t waste very much</w:t>
      </w:r>
    </w:p>
    <w:p w14:paraId="76DE528A" w14:textId="77777777" w:rsidR="00D64C2D" w:rsidRPr="005D05C7" w:rsidRDefault="00D64C2D" w:rsidP="00D64C2D">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4A11793C" w14:textId="77777777" w:rsidR="00D64C2D" w:rsidRPr="000C7BDC" w:rsidRDefault="00D64C2D" w:rsidP="00D64C2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D2C4DD8" w14:textId="77777777" w:rsidR="00D64C2D" w:rsidRDefault="00D64C2D" w:rsidP="00D64C2D">
      <w:pPr>
        <w:rPr>
          <w:rFonts w:ascii="Courier New" w:hAnsi="Courier New" w:cs="Courier New"/>
          <w:sz w:val="20"/>
          <w:szCs w:val="20"/>
        </w:rPr>
      </w:pPr>
    </w:p>
    <w:p w14:paraId="092A8826" w14:textId="3FB5D154" w:rsidR="00D64C2D" w:rsidRDefault="00D64C2D" w:rsidP="00D64C2D">
      <w:pPr>
        <w:rPr>
          <w:rFonts w:ascii="Courier New" w:hAnsi="Courier New" w:cs="Courier New"/>
          <w:sz w:val="20"/>
          <w:szCs w:val="20"/>
        </w:rPr>
      </w:pPr>
      <w:r>
        <w:rPr>
          <w:rFonts w:ascii="Courier New" w:hAnsi="Courier New" w:cs="Courier New"/>
          <w:sz w:val="20"/>
          <w:szCs w:val="20"/>
        </w:rPr>
        <w:t xml:space="preserve">Changing topics, </w:t>
      </w:r>
    </w:p>
    <w:p w14:paraId="24B0BC33" w14:textId="77777777" w:rsidR="00D64C2D" w:rsidRDefault="00D64C2D" w:rsidP="00D64C2D">
      <w:pPr>
        <w:rPr>
          <w:rFonts w:ascii="Courier New" w:hAnsi="Courier New" w:cs="Courier New"/>
          <w:sz w:val="20"/>
          <w:szCs w:val="20"/>
        </w:rPr>
      </w:pPr>
    </w:p>
    <w:p w14:paraId="2B30C3DA" w14:textId="512C5229" w:rsidR="00D64C2D" w:rsidRDefault="00D64C2D" w:rsidP="00D64C2D">
      <w:pPr>
        <w:ind w:left="360" w:hanging="360"/>
        <w:rPr>
          <w:rFonts w:ascii="Courier New" w:hAnsi="Courier New" w:cs="Courier New"/>
          <w:sz w:val="20"/>
          <w:szCs w:val="20"/>
        </w:rPr>
      </w:pPr>
      <w:r>
        <w:rPr>
          <w:rFonts w:ascii="Courier New" w:hAnsi="Courier New" w:cs="Courier New"/>
          <w:sz w:val="20"/>
          <w:szCs w:val="20"/>
        </w:rPr>
        <w:t>10. How would you describe your household’s financial situation today? Would you say you are very satisfied, somewhat satisfied, or not satisfied with your situation?</w:t>
      </w:r>
    </w:p>
    <w:p w14:paraId="08D64094" w14:textId="77777777" w:rsidR="00D64C2D" w:rsidRPr="00227D2F" w:rsidRDefault="00D64C2D" w:rsidP="00D64C2D">
      <w:pPr>
        <w:ind w:left="360" w:hanging="360"/>
        <w:rPr>
          <w:rFonts w:ascii="Courier New" w:hAnsi="Courier New" w:cs="Courier New"/>
          <w:sz w:val="20"/>
          <w:szCs w:val="20"/>
        </w:rPr>
      </w:pPr>
    </w:p>
    <w:p w14:paraId="1E781657" w14:textId="48558E32" w:rsidR="00D64C2D" w:rsidRDefault="00D64C2D" w:rsidP="00D64C2D">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very satisfied</w:t>
      </w:r>
    </w:p>
    <w:p w14:paraId="5C7DD9CD" w14:textId="383CE7F5" w:rsidR="00D64C2D" w:rsidRDefault="00D64C2D" w:rsidP="00D64C2D">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satisfied</w:t>
      </w:r>
    </w:p>
    <w:p w14:paraId="4CB7787D" w14:textId="7C72A88E" w:rsidR="00D64C2D" w:rsidRDefault="00D64C2D" w:rsidP="00D64C2D">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satisfied</w:t>
      </w:r>
    </w:p>
    <w:p w14:paraId="7FFDDC02" w14:textId="77777777" w:rsidR="00D64C2D" w:rsidRPr="005D05C7" w:rsidRDefault="00D64C2D" w:rsidP="00D64C2D">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673B141C" w14:textId="607F734D" w:rsidR="00D64C2D" w:rsidRPr="003636FF" w:rsidRDefault="00D64C2D" w:rsidP="003636F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r w:rsidR="003636FF">
        <w:rPr>
          <w:rFonts w:ascii="Courier New" w:hAnsi="Courier New" w:cs="Courier New"/>
          <w:sz w:val="20"/>
          <w:szCs w:val="20"/>
        </w:rPr>
        <w:br w:type="page"/>
      </w:r>
    </w:p>
    <w:p w14:paraId="0C59182A" w14:textId="5100B469" w:rsidR="00D64C2D" w:rsidRPr="00D64C2D" w:rsidRDefault="00D64C2D" w:rsidP="00D64C2D">
      <w:pPr>
        <w:ind w:left="360" w:hanging="360"/>
        <w:rPr>
          <w:rFonts w:ascii="Courier New" w:hAnsi="Courier New" w:cs="Courier New"/>
          <w:sz w:val="20"/>
          <w:szCs w:val="20"/>
        </w:rPr>
      </w:pPr>
      <w:r>
        <w:rPr>
          <w:rFonts w:ascii="Courier New" w:hAnsi="Courier New" w:cs="Courier New"/>
          <w:sz w:val="20"/>
          <w:szCs w:val="20"/>
        </w:rPr>
        <w:lastRenderedPageBreak/>
        <w:t>11. And, are you concerned that you or someone in your family will lose their job in the next year, or not? [</w:t>
      </w:r>
      <w:r>
        <w:rPr>
          <w:rFonts w:ascii="Courier New" w:hAnsi="Courier New" w:cs="Courier New"/>
          <w:b/>
          <w:bCs/>
          <w:sz w:val="20"/>
          <w:szCs w:val="20"/>
        </w:rPr>
        <w:t xml:space="preserve">if yes, ask: </w:t>
      </w:r>
      <w:r>
        <w:rPr>
          <w:rFonts w:ascii="Courier New" w:hAnsi="Courier New" w:cs="Courier New"/>
          <w:sz w:val="20"/>
          <w:szCs w:val="20"/>
        </w:rPr>
        <w:t>Are you very concerned or somewhat concerned?]</w:t>
      </w:r>
    </w:p>
    <w:p w14:paraId="2B022771" w14:textId="77777777" w:rsidR="00D64C2D" w:rsidRPr="00227D2F" w:rsidRDefault="00D64C2D" w:rsidP="00D64C2D">
      <w:pPr>
        <w:ind w:left="360" w:hanging="360"/>
        <w:rPr>
          <w:rFonts w:ascii="Courier New" w:hAnsi="Courier New" w:cs="Courier New"/>
          <w:sz w:val="20"/>
          <w:szCs w:val="20"/>
        </w:rPr>
      </w:pPr>
    </w:p>
    <w:p w14:paraId="0CAFE655" w14:textId="71C6E1F9" w:rsidR="00D64C2D" w:rsidRDefault="00D64C2D" w:rsidP="00D64C2D">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yes, very concerned</w:t>
      </w:r>
    </w:p>
    <w:p w14:paraId="7DAA9177" w14:textId="627C7922" w:rsidR="00D64C2D" w:rsidRDefault="00D64C2D" w:rsidP="00D64C2D">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yes, somewhat concerned</w:t>
      </w:r>
    </w:p>
    <w:p w14:paraId="6E1B63AE" w14:textId="03AB6CE0" w:rsidR="00D64C2D" w:rsidRDefault="00D64C2D" w:rsidP="00D64C2D">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proofErr w:type="gramStart"/>
      <w:r>
        <w:rPr>
          <w:rFonts w:ascii="Courier New" w:hAnsi="Courier New" w:cs="Courier New"/>
          <w:sz w:val="20"/>
          <w:szCs w:val="20"/>
        </w:rPr>
        <w:t>no</w:t>
      </w:r>
      <w:proofErr w:type="gramEnd"/>
    </w:p>
    <w:p w14:paraId="1B080F4D" w14:textId="3409EAAF" w:rsidR="00D64C2D" w:rsidRDefault="00D64C2D" w:rsidP="00D64C2D">
      <w:pPr>
        <w:pStyle w:val="0-Basic"/>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(vol) already lost job</w:t>
      </w:r>
    </w:p>
    <w:p w14:paraId="6C1E6A5A" w14:textId="77777777" w:rsidR="00D64C2D" w:rsidRPr="005D05C7" w:rsidRDefault="00D64C2D" w:rsidP="00D64C2D">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65E2E20C" w14:textId="77777777" w:rsidR="00D64C2D" w:rsidRPr="000C7BDC" w:rsidRDefault="00D64C2D" w:rsidP="00D64C2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EAD275C" w14:textId="77777777" w:rsidR="00D64C2D" w:rsidRDefault="00D64C2D" w:rsidP="00C30304">
      <w:pPr>
        <w:tabs>
          <w:tab w:val="left" w:pos="1740"/>
        </w:tabs>
        <w:rPr>
          <w:rFonts w:ascii="Courier New" w:eastAsia="Times New Roman" w:hAnsi="Courier New" w:cs="Courier New"/>
          <w:color w:val="000000"/>
          <w:sz w:val="20"/>
          <w:szCs w:val="20"/>
          <w:lang w:eastAsia="en-US"/>
        </w:rPr>
      </w:pPr>
    </w:p>
    <w:p w14:paraId="2C9E4B8D" w14:textId="678FCEA9" w:rsidR="00D64C2D" w:rsidRDefault="00D64C2D" w:rsidP="00D64C2D">
      <w:pPr>
        <w:ind w:left="360" w:hanging="360"/>
        <w:rPr>
          <w:rFonts w:ascii="Courier New" w:hAnsi="Courier New" w:cs="Courier New"/>
          <w:sz w:val="20"/>
          <w:szCs w:val="20"/>
        </w:rPr>
      </w:pPr>
      <w:r>
        <w:rPr>
          <w:rFonts w:ascii="Courier New" w:hAnsi="Courier New" w:cs="Courier New"/>
          <w:sz w:val="20"/>
          <w:szCs w:val="20"/>
        </w:rPr>
        <w:t>12. How concerned are you, if at all, about not having enough money to pay your rent or mortgage?</w:t>
      </w:r>
    </w:p>
    <w:p w14:paraId="4FC53318" w14:textId="77777777" w:rsidR="00D64C2D" w:rsidRPr="00227D2F" w:rsidRDefault="00D64C2D" w:rsidP="00D64C2D">
      <w:pPr>
        <w:ind w:left="360" w:hanging="360"/>
        <w:rPr>
          <w:rFonts w:ascii="Courier New" w:hAnsi="Courier New" w:cs="Courier New"/>
          <w:sz w:val="20"/>
          <w:szCs w:val="20"/>
        </w:rPr>
      </w:pPr>
    </w:p>
    <w:p w14:paraId="5B45F583" w14:textId="6C14D0C6" w:rsidR="00D64C2D" w:rsidRDefault="00D64C2D" w:rsidP="00D64C2D">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very concerned</w:t>
      </w:r>
    </w:p>
    <w:p w14:paraId="25E87B9B" w14:textId="5C297555" w:rsidR="00D64C2D" w:rsidRDefault="00D64C2D" w:rsidP="00D64C2D">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62DABB0E" w14:textId="59F780FC" w:rsidR="00D64C2D" w:rsidRDefault="00D64C2D" w:rsidP="00D64C2D">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5BA61BE3" w14:textId="05A7AB1C" w:rsidR="00D64C2D" w:rsidRDefault="00D64C2D" w:rsidP="00D64C2D">
      <w:pPr>
        <w:pStyle w:val="0-Basic"/>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7C46E871" w14:textId="77777777" w:rsidR="00D64C2D" w:rsidRPr="005D05C7" w:rsidRDefault="00D64C2D" w:rsidP="00D64C2D">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47502785" w14:textId="77777777" w:rsidR="00D64C2D" w:rsidRPr="000C7BDC" w:rsidRDefault="00D64C2D" w:rsidP="00D64C2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4F1001F" w14:textId="77777777" w:rsidR="00D64C2D" w:rsidRDefault="00D64C2D" w:rsidP="00C30304">
      <w:pPr>
        <w:tabs>
          <w:tab w:val="left" w:pos="1740"/>
        </w:tabs>
        <w:rPr>
          <w:rFonts w:ascii="Courier New" w:eastAsia="Times New Roman" w:hAnsi="Courier New" w:cs="Courier New"/>
          <w:color w:val="000000"/>
          <w:sz w:val="20"/>
          <w:szCs w:val="20"/>
          <w:lang w:eastAsia="en-US"/>
        </w:rPr>
      </w:pPr>
    </w:p>
    <w:p w14:paraId="425BD845" w14:textId="2E23E4E6" w:rsidR="00D64C2D" w:rsidRDefault="00D64C2D" w:rsidP="00C30304">
      <w:pPr>
        <w:tabs>
          <w:tab w:val="left" w:pos="1740"/>
        </w:tabs>
        <w:rPr>
          <w:rFonts w:ascii="Courier New" w:eastAsia="Times New Roman" w:hAnsi="Courier New" w:cs="Courier New"/>
          <w:color w:val="000000"/>
          <w:sz w:val="20"/>
          <w:szCs w:val="20"/>
          <w:lang w:eastAsia="en-US"/>
        </w:rPr>
      </w:pPr>
      <w:r>
        <w:rPr>
          <w:rFonts w:ascii="Courier New" w:eastAsia="Times New Roman" w:hAnsi="Courier New" w:cs="Courier New"/>
          <w:color w:val="000000"/>
          <w:sz w:val="20"/>
          <w:szCs w:val="20"/>
          <w:lang w:eastAsia="en-US"/>
        </w:rPr>
        <w:t>Changing topics,</w:t>
      </w:r>
    </w:p>
    <w:p w14:paraId="547BB765" w14:textId="77777777" w:rsidR="00D64C2D" w:rsidRDefault="00D64C2D" w:rsidP="00C30304">
      <w:pPr>
        <w:tabs>
          <w:tab w:val="left" w:pos="1740"/>
        </w:tabs>
        <w:rPr>
          <w:rFonts w:ascii="Courier New" w:eastAsia="Times New Roman" w:hAnsi="Courier New" w:cs="Courier New"/>
          <w:color w:val="000000"/>
          <w:sz w:val="20"/>
          <w:szCs w:val="20"/>
          <w:lang w:eastAsia="en-US"/>
        </w:rPr>
      </w:pPr>
    </w:p>
    <w:p w14:paraId="48B3D349" w14:textId="0FBD443B" w:rsidR="00D64C2D" w:rsidRDefault="00D64C2D" w:rsidP="00D64C2D">
      <w:pPr>
        <w:ind w:left="360" w:hanging="360"/>
        <w:rPr>
          <w:rFonts w:ascii="Courier New" w:hAnsi="Courier New" w:cs="Courier New"/>
          <w:sz w:val="20"/>
          <w:szCs w:val="20"/>
        </w:rPr>
      </w:pPr>
      <w:r>
        <w:rPr>
          <w:rFonts w:ascii="Courier New" w:hAnsi="Courier New" w:cs="Courier New"/>
          <w:sz w:val="20"/>
          <w:szCs w:val="20"/>
        </w:rPr>
        <w:t>13. How concerned are you about the presence of homeless people in your local community today?</w:t>
      </w:r>
    </w:p>
    <w:p w14:paraId="35BD6658" w14:textId="77777777" w:rsidR="00D64C2D" w:rsidRPr="00227D2F" w:rsidRDefault="00D64C2D" w:rsidP="00D64C2D">
      <w:pPr>
        <w:ind w:left="360" w:hanging="360"/>
        <w:rPr>
          <w:rFonts w:ascii="Courier New" w:hAnsi="Courier New" w:cs="Courier New"/>
          <w:sz w:val="20"/>
          <w:szCs w:val="20"/>
        </w:rPr>
      </w:pPr>
    </w:p>
    <w:p w14:paraId="56FABED1" w14:textId="77777777" w:rsidR="00D64C2D" w:rsidRDefault="00D64C2D" w:rsidP="00D64C2D">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very concerned</w:t>
      </w:r>
    </w:p>
    <w:p w14:paraId="6C772B3E" w14:textId="77777777" w:rsidR="00D64C2D" w:rsidRDefault="00D64C2D" w:rsidP="00D64C2D">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32C2E921" w14:textId="77777777" w:rsidR="00D64C2D" w:rsidRDefault="00D64C2D" w:rsidP="00D64C2D">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7A765759" w14:textId="77777777" w:rsidR="00D64C2D" w:rsidRDefault="00D64C2D" w:rsidP="00D64C2D">
      <w:pPr>
        <w:pStyle w:val="0-Basic"/>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2901F2A9" w14:textId="77777777" w:rsidR="00D64C2D" w:rsidRPr="005D05C7" w:rsidRDefault="00D64C2D" w:rsidP="00D64C2D">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4AC704A7" w14:textId="77777777" w:rsidR="00D64C2D" w:rsidRPr="000C7BDC" w:rsidRDefault="00D64C2D" w:rsidP="00D64C2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11C60A1" w14:textId="77777777" w:rsidR="00D64C2D" w:rsidRDefault="00D64C2D" w:rsidP="00C30304">
      <w:pPr>
        <w:tabs>
          <w:tab w:val="left" w:pos="1740"/>
        </w:tabs>
        <w:rPr>
          <w:rFonts w:ascii="Courier New" w:eastAsia="Times New Roman" w:hAnsi="Courier New" w:cs="Courier New"/>
          <w:color w:val="000000"/>
          <w:sz w:val="20"/>
          <w:szCs w:val="20"/>
          <w:lang w:eastAsia="en-US"/>
        </w:rPr>
      </w:pPr>
    </w:p>
    <w:p w14:paraId="6954D7F0" w14:textId="6AEDE39F" w:rsidR="00D64C2D" w:rsidRDefault="00D64C2D" w:rsidP="00D64C2D">
      <w:pPr>
        <w:ind w:left="360" w:hanging="360"/>
        <w:rPr>
          <w:rFonts w:ascii="Courier New" w:hAnsi="Courier New" w:cs="Courier New"/>
          <w:sz w:val="20"/>
          <w:szCs w:val="20"/>
        </w:rPr>
      </w:pPr>
      <w:r>
        <w:rPr>
          <w:rFonts w:ascii="Courier New" w:hAnsi="Courier New" w:cs="Courier New"/>
          <w:sz w:val="20"/>
          <w:szCs w:val="20"/>
        </w:rPr>
        <w:t>14. How often do you see someone experiencing homelessness?</w:t>
      </w:r>
    </w:p>
    <w:p w14:paraId="76ECFBAF" w14:textId="77777777" w:rsidR="00D64C2D" w:rsidRPr="00227D2F" w:rsidRDefault="00D64C2D" w:rsidP="00D64C2D">
      <w:pPr>
        <w:ind w:left="360" w:hanging="360"/>
        <w:rPr>
          <w:rFonts w:ascii="Courier New" w:hAnsi="Courier New" w:cs="Courier New"/>
          <w:sz w:val="20"/>
          <w:szCs w:val="20"/>
        </w:rPr>
      </w:pPr>
    </w:p>
    <w:p w14:paraId="7C805F2F" w14:textId="40BDA2E7" w:rsidR="00D64C2D" w:rsidRDefault="00D64C2D" w:rsidP="00D64C2D">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daily</w:t>
      </w:r>
    </w:p>
    <w:p w14:paraId="63D07C97" w14:textId="0E79F272" w:rsidR="00D64C2D" w:rsidRDefault="00D64C2D" w:rsidP="00D64C2D">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every few days</w:t>
      </w:r>
    </w:p>
    <w:p w14:paraId="5048AA0F" w14:textId="3F735945" w:rsidR="00D64C2D" w:rsidRDefault="00D64C2D" w:rsidP="00D64C2D">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proofErr w:type="gramStart"/>
      <w:r>
        <w:rPr>
          <w:rFonts w:ascii="Courier New" w:hAnsi="Courier New" w:cs="Courier New"/>
          <w:sz w:val="20"/>
          <w:szCs w:val="20"/>
        </w:rPr>
        <w:t>weekly</w:t>
      </w:r>
      <w:proofErr w:type="gramEnd"/>
    </w:p>
    <w:p w14:paraId="0EB0EF4C" w14:textId="18A39951" w:rsidR="00D64C2D" w:rsidRDefault="00D64C2D" w:rsidP="00D64C2D">
      <w:pPr>
        <w:pStyle w:val="0-Basic"/>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seldomly</w:t>
      </w:r>
    </w:p>
    <w:p w14:paraId="6EE4DA99" w14:textId="2BE546BE" w:rsidR="00D64C2D" w:rsidRDefault="00D64C2D" w:rsidP="00D64C2D">
      <w:pPr>
        <w:pStyle w:val="0-Basic"/>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34D8F507" w14:textId="77777777" w:rsidR="00D64C2D" w:rsidRPr="005D05C7" w:rsidRDefault="00D64C2D" w:rsidP="00D64C2D">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23CCCC9" w14:textId="77777777" w:rsidR="00D64C2D" w:rsidRPr="000C7BDC" w:rsidRDefault="00D64C2D" w:rsidP="00D64C2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E540BC9" w14:textId="77777777" w:rsidR="00D64C2D" w:rsidRDefault="00D64C2D" w:rsidP="00C30304">
      <w:pPr>
        <w:tabs>
          <w:tab w:val="left" w:pos="1740"/>
        </w:tabs>
        <w:rPr>
          <w:rFonts w:ascii="Courier New" w:eastAsia="Times New Roman" w:hAnsi="Courier New" w:cs="Courier New"/>
          <w:color w:val="000000"/>
          <w:sz w:val="20"/>
          <w:szCs w:val="20"/>
          <w:lang w:eastAsia="en-US"/>
        </w:rPr>
      </w:pPr>
    </w:p>
    <w:p w14:paraId="46B1B863" w14:textId="5477A0AA" w:rsidR="00D64C2D" w:rsidRDefault="00D64C2D" w:rsidP="00D64C2D">
      <w:pPr>
        <w:ind w:left="360" w:hanging="360"/>
        <w:rPr>
          <w:rFonts w:ascii="Courier New" w:hAnsi="Courier New" w:cs="Courier New"/>
          <w:sz w:val="20"/>
          <w:szCs w:val="20"/>
        </w:rPr>
      </w:pPr>
      <w:r>
        <w:rPr>
          <w:rFonts w:ascii="Courier New" w:hAnsi="Courier New" w:cs="Courier New"/>
          <w:sz w:val="20"/>
          <w:szCs w:val="20"/>
        </w:rPr>
        <w:t xml:space="preserve">15. In the last 12 months, do you think that the presence of homeless people in your local community has increased, decreased, or stayed about the same? </w:t>
      </w:r>
    </w:p>
    <w:p w14:paraId="2AFB80FD" w14:textId="77777777" w:rsidR="00D64C2D" w:rsidRPr="00227D2F" w:rsidRDefault="00D64C2D" w:rsidP="00D64C2D">
      <w:pPr>
        <w:ind w:left="360" w:hanging="360"/>
        <w:rPr>
          <w:rFonts w:ascii="Courier New" w:hAnsi="Courier New" w:cs="Courier New"/>
          <w:sz w:val="20"/>
          <w:szCs w:val="20"/>
        </w:rPr>
      </w:pPr>
    </w:p>
    <w:p w14:paraId="0D902748" w14:textId="32B6C8FE" w:rsidR="00D64C2D" w:rsidRDefault="00D64C2D" w:rsidP="00D64C2D">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003636FF">
        <w:rPr>
          <w:rFonts w:ascii="Courier New" w:hAnsi="Courier New" w:cs="Courier New"/>
          <w:sz w:val="20"/>
          <w:szCs w:val="20"/>
        </w:rPr>
        <w:t>increased</w:t>
      </w:r>
    </w:p>
    <w:p w14:paraId="6E3F9F90" w14:textId="3251FC1E" w:rsidR="00D64C2D" w:rsidRDefault="00D64C2D" w:rsidP="00D64C2D">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3636FF">
        <w:rPr>
          <w:rFonts w:ascii="Courier New" w:hAnsi="Courier New" w:cs="Courier New"/>
          <w:sz w:val="20"/>
          <w:szCs w:val="20"/>
        </w:rPr>
        <w:t>decreased</w:t>
      </w:r>
    </w:p>
    <w:p w14:paraId="40E58160" w14:textId="7435E0AD" w:rsidR="00D64C2D" w:rsidRDefault="00D64C2D" w:rsidP="003636FF">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3636FF">
        <w:rPr>
          <w:rFonts w:ascii="Courier New" w:hAnsi="Courier New" w:cs="Courier New"/>
          <w:sz w:val="20"/>
          <w:szCs w:val="20"/>
        </w:rPr>
        <w:t>stayed the same</w:t>
      </w:r>
    </w:p>
    <w:p w14:paraId="3FA10E1A" w14:textId="77777777" w:rsidR="00D64C2D" w:rsidRPr="005D05C7" w:rsidRDefault="00D64C2D" w:rsidP="00D64C2D">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20A6C733" w14:textId="77777777" w:rsidR="00D64C2D" w:rsidRPr="000C7BDC" w:rsidRDefault="00D64C2D" w:rsidP="00D64C2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EE6C8CA" w14:textId="77777777" w:rsidR="00D64C2D" w:rsidRDefault="00D64C2D" w:rsidP="00C30304">
      <w:pPr>
        <w:tabs>
          <w:tab w:val="left" w:pos="1740"/>
        </w:tabs>
        <w:rPr>
          <w:rFonts w:ascii="Courier New" w:eastAsia="Times New Roman" w:hAnsi="Courier New" w:cs="Courier New"/>
          <w:color w:val="000000"/>
          <w:sz w:val="20"/>
          <w:szCs w:val="20"/>
          <w:lang w:eastAsia="en-US"/>
        </w:rPr>
      </w:pPr>
    </w:p>
    <w:p w14:paraId="570CB329" w14:textId="77777777" w:rsidR="003636FF" w:rsidRDefault="003636FF" w:rsidP="00C30304">
      <w:pPr>
        <w:tabs>
          <w:tab w:val="left" w:pos="1740"/>
        </w:tabs>
        <w:rPr>
          <w:rFonts w:ascii="Courier New" w:eastAsia="Times New Roman" w:hAnsi="Courier New" w:cs="Courier New"/>
          <w:color w:val="000000"/>
          <w:sz w:val="20"/>
          <w:szCs w:val="20"/>
          <w:lang w:eastAsia="en-US"/>
        </w:rPr>
      </w:pPr>
      <w:r>
        <w:rPr>
          <w:rFonts w:ascii="Courier New" w:eastAsia="Times New Roman" w:hAnsi="Courier New" w:cs="Courier New"/>
          <w:color w:val="000000"/>
          <w:sz w:val="20"/>
          <w:szCs w:val="20"/>
          <w:lang w:eastAsia="en-US"/>
        </w:rPr>
        <w:br w:type="page"/>
      </w:r>
    </w:p>
    <w:p w14:paraId="5FF1ACCD" w14:textId="3CA668BB" w:rsidR="003636FF" w:rsidRDefault="003636FF" w:rsidP="00C30304">
      <w:pPr>
        <w:tabs>
          <w:tab w:val="left" w:pos="1740"/>
        </w:tabs>
        <w:rPr>
          <w:rFonts w:ascii="Courier New" w:eastAsia="Times New Roman" w:hAnsi="Courier New" w:cs="Courier New"/>
          <w:color w:val="000000"/>
          <w:sz w:val="20"/>
          <w:szCs w:val="20"/>
          <w:lang w:eastAsia="en-US"/>
        </w:rPr>
      </w:pPr>
      <w:r>
        <w:rPr>
          <w:rFonts w:ascii="Courier New" w:eastAsia="Times New Roman" w:hAnsi="Courier New" w:cs="Courier New"/>
          <w:color w:val="000000"/>
          <w:sz w:val="20"/>
          <w:szCs w:val="20"/>
          <w:lang w:eastAsia="en-US"/>
        </w:rPr>
        <w:lastRenderedPageBreak/>
        <w:t>Onto another topic,</w:t>
      </w:r>
    </w:p>
    <w:p w14:paraId="6D733776" w14:textId="77777777" w:rsidR="003636FF" w:rsidRDefault="003636FF" w:rsidP="00C30304">
      <w:pPr>
        <w:tabs>
          <w:tab w:val="left" w:pos="1740"/>
        </w:tabs>
        <w:rPr>
          <w:rFonts w:ascii="Courier New" w:eastAsia="Times New Roman" w:hAnsi="Courier New" w:cs="Courier New"/>
          <w:color w:val="000000"/>
          <w:sz w:val="20"/>
          <w:szCs w:val="20"/>
          <w:lang w:eastAsia="en-US"/>
        </w:rPr>
      </w:pPr>
    </w:p>
    <w:p w14:paraId="5973C97E" w14:textId="76EAAC2C" w:rsidR="003636FF" w:rsidRDefault="003636FF" w:rsidP="003636FF">
      <w:pPr>
        <w:ind w:left="360" w:hanging="360"/>
        <w:rPr>
          <w:rFonts w:ascii="Courier New" w:hAnsi="Courier New" w:cs="Courier New"/>
          <w:sz w:val="20"/>
          <w:szCs w:val="20"/>
        </w:rPr>
      </w:pPr>
      <w:r>
        <w:rPr>
          <w:rFonts w:ascii="Courier New" w:hAnsi="Courier New" w:cs="Courier New"/>
          <w:sz w:val="20"/>
          <w:szCs w:val="20"/>
        </w:rPr>
        <w:t>16. How much of a problem are violence and street crime in your local community today?</w:t>
      </w:r>
    </w:p>
    <w:p w14:paraId="4A05BAFE" w14:textId="77777777" w:rsidR="003636FF" w:rsidRPr="00227D2F" w:rsidRDefault="003636FF" w:rsidP="003636FF">
      <w:pPr>
        <w:ind w:left="360" w:hanging="360"/>
        <w:rPr>
          <w:rFonts w:ascii="Courier New" w:hAnsi="Courier New" w:cs="Courier New"/>
          <w:sz w:val="20"/>
          <w:szCs w:val="20"/>
        </w:rPr>
      </w:pPr>
    </w:p>
    <w:p w14:paraId="58E38268" w14:textId="1737773C" w:rsidR="003636FF" w:rsidRDefault="003636FF" w:rsidP="003636FF">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big problem</w:t>
      </w:r>
    </w:p>
    <w:p w14:paraId="2B0EAB58" w14:textId="5888EAD7" w:rsidR="003636FF" w:rsidRDefault="003636FF" w:rsidP="003636FF">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proofErr w:type="gramStart"/>
      <w:r>
        <w:rPr>
          <w:rFonts w:ascii="Courier New" w:hAnsi="Courier New" w:cs="Courier New"/>
          <w:sz w:val="20"/>
          <w:szCs w:val="20"/>
        </w:rPr>
        <w:t>somewhat</w:t>
      </w:r>
      <w:proofErr w:type="gramEnd"/>
      <w:r>
        <w:rPr>
          <w:rFonts w:ascii="Courier New" w:hAnsi="Courier New" w:cs="Courier New"/>
          <w:sz w:val="20"/>
          <w:szCs w:val="20"/>
        </w:rPr>
        <w:t xml:space="preserve"> of a problem</w:t>
      </w:r>
    </w:p>
    <w:p w14:paraId="6CD02775" w14:textId="3338AAD3" w:rsidR="003636FF" w:rsidRDefault="003636FF" w:rsidP="003636FF">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much of a problem</w:t>
      </w:r>
    </w:p>
    <w:p w14:paraId="2FE2F85F" w14:textId="77777777" w:rsidR="003636FF" w:rsidRPr="005D05C7" w:rsidRDefault="003636FF" w:rsidP="003636FF">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315F1BFF" w14:textId="77777777" w:rsidR="003636FF" w:rsidRPr="000C7BDC" w:rsidRDefault="003636FF" w:rsidP="003636F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7BF8591" w14:textId="77777777" w:rsidR="003636FF" w:rsidRDefault="003636FF" w:rsidP="00C30304">
      <w:pPr>
        <w:tabs>
          <w:tab w:val="left" w:pos="1740"/>
        </w:tabs>
        <w:rPr>
          <w:rFonts w:ascii="Courier New" w:eastAsia="Times New Roman" w:hAnsi="Courier New" w:cs="Courier New"/>
          <w:color w:val="000000"/>
          <w:sz w:val="20"/>
          <w:szCs w:val="20"/>
          <w:lang w:eastAsia="en-US"/>
        </w:rPr>
      </w:pPr>
    </w:p>
    <w:p w14:paraId="56282771" w14:textId="2482A234" w:rsidR="005422D9" w:rsidRDefault="005422D9" w:rsidP="005422D9">
      <w:pPr>
        <w:ind w:left="360" w:hanging="360"/>
        <w:rPr>
          <w:rFonts w:ascii="Courier New" w:hAnsi="Courier New" w:cs="Courier New"/>
          <w:sz w:val="20"/>
          <w:szCs w:val="20"/>
        </w:rPr>
      </w:pPr>
      <w:r>
        <w:rPr>
          <w:rFonts w:ascii="Courier New" w:hAnsi="Courier New" w:cs="Courier New"/>
          <w:sz w:val="20"/>
          <w:szCs w:val="20"/>
        </w:rPr>
        <w:t>17. In the last 12 months, do you think that violence and street crime in your local community has increased, decreased, or stayed about the same?</w:t>
      </w:r>
    </w:p>
    <w:p w14:paraId="05B0DEEC" w14:textId="77777777" w:rsidR="005422D9" w:rsidRDefault="005422D9" w:rsidP="005422D9">
      <w:pPr>
        <w:ind w:left="360" w:hanging="360"/>
        <w:rPr>
          <w:rFonts w:ascii="Courier New" w:hAnsi="Courier New" w:cs="Courier New"/>
          <w:sz w:val="20"/>
          <w:szCs w:val="20"/>
        </w:rPr>
      </w:pPr>
    </w:p>
    <w:p w14:paraId="19AA3AAF" w14:textId="77777777" w:rsidR="005422D9" w:rsidRDefault="005422D9" w:rsidP="005422D9">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increased</w:t>
      </w:r>
    </w:p>
    <w:p w14:paraId="329A172E" w14:textId="77777777" w:rsidR="005422D9" w:rsidRDefault="005422D9" w:rsidP="005422D9">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decreased</w:t>
      </w:r>
    </w:p>
    <w:p w14:paraId="5C77FDC0" w14:textId="77777777" w:rsidR="005422D9" w:rsidRDefault="005422D9" w:rsidP="005422D9">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stayed the same</w:t>
      </w:r>
    </w:p>
    <w:p w14:paraId="024E97E1" w14:textId="77777777" w:rsidR="005422D9" w:rsidRPr="005D05C7" w:rsidRDefault="005422D9" w:rsidP="005422D9">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1C254026" w14:textId="77777777" w:rsidR="005422D9" w:rsidRPr="000C7BDC" w:rsidRDefault="005422D9" w:rsidP="005422D9">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9EF9A25" w14:textId="77777777" w:rsidR="005422D9" w:rsidRDefault="005422D9" w:rsidP="00C30304">
      <w:pPr>
        <w:tabs>
          <w:tab w:val="left" w:pos="1740"/>
        </w:tabs>
        <w:rPr>
          <w:rFonts w:ascii="Courier New" w:eastAsia="Times New Roman" w:hAnsi="Courier New" w:cs="Courier New"/>
          <w:color w:val="000000"/>
          <w:sz w:val="20"/>
          <w:szCs w:val="20"/>
          <w:lang w:eastAsia="en-US"/>
        </w:rPr>
      </w:pPr>
    </w:p>
    <w:p w14:paraId="4AD8509D" w14:textId="7CF80878" w:rsidR="005422D9" w:rsidRDefault="005422D9" w:rsidP="005422D9">
      <w:pPr>
        <w:ind w:left="360" w:hanging="360"/>
        <w:rPr>
          <w:rFonts w:ascii="Courier New" w:hAnsi="Courier New" w:cs="Courier New"/>
          <w:sz w:val="20"/>
          <w:szCs w:val="20"/>
        </w:rPr>
      </w:pPr>
      <w:r>
        <w:rPr>
          <w:rFonts w:ascii="Courier New" w:hAnsi="Courier New" w:cs="Courier New"/>
          <w:sz w:val="20"/>
          <w:szCs w:val="20"/>
        </w:rPr>
        <w:t>18. How much of a problem is property crime in your local community today?</w:t>
      </w:r>
    </w:p>
    <w:p w14:paraId="67997BE3" w14:textId="77777777" w:rsidR="005422D9" w:rsidRDefault="005422D9" w:rsidP="005422D9">
      <w:pPr>
        <w:ind w:left="360" w:hanging="360"/>
        <w:rPr>
          <w:rFonts w:ascii="Courier New" w:hAnsi="Courier New" w:cs="Courier New"/>
          <w:sz w:val="20"/>
          <w:szCs w:val="20"/>
        </w:rPr>
      </w:pPr>
    </w:p>
    <w:p w14:paraId="784E73BF" w14:textId="77777777" w:rsidR="005422D9" w:rsidRDefault="005422D9" w:rsidP="005422D9">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big problem</w:t>
      </w:r>
    </w:p>
    <w:p w14:paraId="74BB652A" w14:textId="77777777" w:rsidR="005422D9" w:rsidRDefault="005422D9" w:rsidP="005422D9">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proofErr w:type="gramStart"/>
      <w:r>
        <w:rPr>
          <w:rFonts w:ascii="Courier New" w:hAnsi="Courier New" w:cs="Courier New"/>
          <w:sz w:val="20"/>
          <w:szCs w:val="20"/>
        </w:rPr>
        <w:t>somewhat</w:t>
      </w:r>
      <w:proofErr w:type="gramEnd"/>
      <w:r>
        <w:rPr>
          <w:rFonts w:ascii="Courier New" w:hAnsi="Courier New" w:cs="Courier New"/>
          <w:sz w:val="20"/>
          <w:szCs w:val="20"/>
        </w:rPr>
        <w:t xml:space="preserve"> of a problem</w:t>
      </w:r>
    </w:p>
    <w:p w14:paraId="5424E2FC" w14:textId="77777777" w:rsidR="005422D9" w:rsidRDefault="005422D9" w:rsidP="005422D9">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much of a problem</w:t>
      </w:r>
    </w:p>
    <w:p w14:paraId="2624B896" w14:textId="77777777" w:rsidR="005422D9" w:rsidRPr="005D05C7" w:rsidRDefault="005422D9" w:rsidP="005422D9">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20465FA1" w14:textId="3FAA551A" w:rsidR="005422D9" w:rsidRPr="000C7BDC" w:rsidRDefault="005422D9" w:rsidP="005422D9">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3388879" w14:textId="77777777" w:rsidR="005422D9" w:rsidRDefault="005422D9" w:rsidP="00C30304">
      <w:pPr>
        <w:tabs>
          <w:tab w:val="left" w:pos="1740"/>
        </w:tabs>
        <w:rPr>
          <w:rFonts w:ascii="Courier New" w:eastAsia="Times New Roman" w:hAnsi="Courier New" w:cs="Courier New"/>
          <w:color w:val="000000"/>
          <w:sz w:val="20"/>
          <w:szCs w:val="20"/>
          <w:lang w:eastAsia="en-US"/>
        </w:rPr>
      </w:pPr>
    </w:p>
    <w:p w14:paraId="3A3F6A1B" w14:textId="5763C03D" w:rsidR="005422D9" w:rsidRDefault="005422D9" w:rsidP="005422D9">
      <w:pPr>
        <w:ind w:left="360" w:hanging="360"/>
        <w:rPr>
          <w:rFonts w:ascii="Courier New" w:hAnsi="Courier New" w:cs="Courier New"/>
          <w:sz w:val="20"/>
          <w:szCs w:val="20"/>
        </w:rPr>
      </w:pPr>
      <w:r>
        <w:rPr>
          <w:rFonts w:ascii="Courier New" w:hAnsi="Courier New" w:cs="Courier New"/>
          <w:sz w:val="20"/>
          <w:szCs w:val="20"/>
        </w:rPr>
        <w:t>19. In the last 12 months, do you think that property crime in your local community has increased, decreased, or stayed about the same?</w:t>
      </w:r>
    </w:p>
    <w:p w14:paraId="2DD65ECF" w14:textId="77777777" w:rsidR="005422D9" w:rsidRDefault="005422D9" w:rsidP="005422D9">
      <w:pPr>
        <w:ind w:left="360" w:hanging="360"/>
        <w:rPr>
          <w:rFonts w:ascii="Courier New" w:hAnsi="Courier New" w:cs="Courier New"/>
          <w:sz w:val="20"/>
          <w:szCs w:val="20"/>
        </w:rPr>
      </w:pPr>
    </w:p>
    <w:p w14:paraId="54EB3F88" w14:textId="77777777" w:rsidR="007D5E47" w:rsidRDefault="007D5E47" w:rsidP="007D5E47">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increased</w:t>
      </w:r>
    </w:p>
    <w:p w14:paraId="5FF11BC5" w14:textId="77777777" w:rsidR="007D5E47" w:rsidRDefault="007D5E47" w:rsidP="007D5E47">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decreased</w:t>
      </w:r>
    </w:p>
    <w:p w14:paraId="3FC34CD4" w14:textId="77777777" w:rsidR="007D5E47" w:rsidRDefault="007D5E47" w:rsidP="007D5E47">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stayed the same</w:t>
      </w:r>
    </w:p>
    <w:p w14:paraId="426728F2" w14:textId="77777777" w:rsidR="007D5E47" w:rsidRPr="005D05C7" w:rsidRDefault="007D5E47" w:rsidP="007D5E47">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A9AB425" w14:textId="77777777" w:rsidR="007D5E47" w:rsidRPr="000C7BDC" w:rsidRDefault="007D5E47" w:rsidP="007D5E4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A0F5BBD" w14:textId="77777777" w:rsidR="005422D9" w:rsidRDefault="005422D9" w:rsidP="00C30304">
      <w:pPr>
        <w:tabs>
          <w:tab w:val="left" w:pos="1740"/>
        </w:tabs>
        <w:rPr>
          <w:rFonts w:ascii="Courier New" w:eastAsia="Times New Roman" w:hAnsi="Courier New" w:cs="Courier New"/>
          <w:color w:val="000000"/>
          <w:sz w:val="20"/>
          <w:szCs w:val="20"/>
          <w:lang w:eastAsia="en-US"/>
        </w:rPr>
      </w:pPr>
    </w:p>
    <w:p w14:paraId="1E44DF91" w14:textId="56CA074C" w:rsidR="007D5E47" w:rsidRDefault="007D5E47" w:rsidP="00C30304">
      <w:pPr>
        <w:tabs>
          <w:tab w:val="left" w:pos="1740"/>
        </w:tabs>
        <w:rPr>
          <w:rFonts w:ascii="Courier New" w:eastAsia="Times New Roman" w:hAnsi="Courier New" w:cs="Courier New"/>
          <w:color w:val="000000"/>
          <w:sz w:val="20"/>
          <w:szCs w:val="20"/>
          <w:lang w:eastAsia="en-US"/>
        </w:rPr>
      </w:pPr>
      <w:r>
        <w:rPr>
          <w:rFonts w:ascii="Courier New" w:eastAsia="Times New Roman" w:hAnsi="Courier New" w:cs="Courier New"/>
          <w:color w:val="000000"/>
          <w:sz w:val="20"/>
          <w:szCs w:val="20"/>
          <w:lang w:eastAsia="en-US"/>
        </w:rPr>
        <w:t>Next,</w:t>
      </w:r>
    </w:p>
    <w:p w14:paraId="11A7CB3C" w14:textId="77777777" w:rsidR="007D5E47" w:rsidRDefault="007D5E47" w:rsidP="00C30304">
      <w:pPr>
        <w:tabs>
          <w:tab w:val="left" w:pos="1740"/>
        </w:tabs>
        <w:rPr>
          <w:rFonts w:ascii="Courier New" w:eastAsia="Times New Roman" w:hAnsi="Courier New" w:cs="Courier New"/>
          <w:color w:val="000000"/>
          <w:sz w:val="20"/>
          <w:szCs w:val="20"/>
          <w:lang w:eastAsia="en-US"/>
        </w:rPr>
      </w:pPr>
    </w:p>
    <w:p w14:paraId="3386AFD0" w14:textId="190DBE85" w:rsidR="007D5E47" w:rsidRDefault="007D5E47" w:rsidP="00A650C7">
      <w:pPr>
        <w:rPr>
          <w:rFonts w:ascii="Courier New" w:hAnsi="Courier New" w:cs="Courier New"/>
          <w:sz w:val="20"/>
          <w:szCs w:val="20"/>
        </w:rPr>
      </w:pPr>
      <w:r>
        <w:rPr>
          <w:rFonts w:ascii="Courier New" w:hAnsi="Courier New" w:cs="Courier New"/>
          <w:sz w:val="20"/>
          <w:szCs w:val="20"/>
        </w:rPr>
        <w:t>20. In your opinion, what is the most important problem facing the US today?</w:t>
      </w:r>
    </w:p>
    <w:p w14:paraId="03788CDE" w14:textId="77777777" w:rsidR="007D5E47" w:rsidRDefault="007D5E47" w:rsidP="007D5E47">
      <w:pPr>
        <w:ind w:left="360" w:hanging="360"/>
        <w:rPr>
          <w:rFonts w:ascii="Courier New" w:hAnsi="Courier New" w:cs="Courier New"/>
          <w:sz w:val="20"/>
          <w:szCs w:val="20"/>
        </w:rPr>
      </w:pPr>
    </w:p>
    <w:p w14:paraId="5CB7722F" w14:textId="70321B29" w:rsidR="007D5E47" w:rsidRDefault="007D5E47" w:rsidP="007D5E47">
      <w:pPr>
        <w:ind w:left="360" w:hanging="360"/>
        <w:rPr>
          <w:rFonts w:ascii="Courier New" w:hAnsi="Courier New" w:cs="Courier New"/>
          <w:b/>
          <w:bCs/>
          <w:sz w:val="20"/>
          <w:szCs w:val="20"/>
        </w:rPr>
      </w:pPr>
      <w:r w:rsidRPr="000E4E9D">
        <w:rPr>
          <w:rFonts w:ascii="Courier New" w:hAnsi="Courier New" w:cs="Courier New"/>
          <w:b/>
          <w:bCs/>
          <w:sz w:val="20"/>
          <w:szCs w:val="20"/>
        </w:rPr>
        <w:t>[RANDOMIZE RESPONSE OPTIONS AND RECORD THE ORDER]</w:t>
      </w:r>
    </w:p>
    <w:p w14:paraId="7D17A474" w14:textId="77777777" w:rsidR="007D5E47" w:rsidRDefault="007D5E47" w:rsidP="007D5E47">
      <w:pPr>
        <w:ind w:left="360" w:hanging="360"/>
        <w:rPr>
          <w:rFonts w:ascii="Courier New" w:hAnsi="Courier New" w:cs="Courier New"/>
          <w:sz w:val="20"/>
          <w:szCs w:val="20"/>
        </w:rPr>
      </w:pPr>
    </w:p>
    <w:p w14:paraId="4AB217AF" w14:textId="2BDC5366"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1</w:t>
      </w:r>
      <w:r>
        <w:rPr>
          <w:rFonts w:ascii="Courier New" w:hAnsi="Courier New" w:cs="Courier New"/>
          <w:sz w:val="20"/>
          <w:szCs w:val="20"/>
          <w:lang w:val="en-GB"/>
        </w:rPr>
        <w:tab/>
        <w:t>economy, unemployment, and jobs</w:t>
      </w:r>
    </w:p>
    <w:p w14:paraId="2D4368F2" w14:textId="2C2B71FF"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2</w:t>
      </w:r>
      <w:r>
        <w:rPr>
          <w:rFonts w:ascii="Courier New" w:hAnsi="Courier New" w:cs="Courier New"/>
          <w:sz w:val="20"/>
          <w:szCs w:val="20"/>
          <w:lang w:val="en-GB"/>
        </w:rPr>
        <w:tab/>
        <w:t>war and foreign conflicts</w:t>
      </w:r>
    </w:p>
    <w:p w14:paraId="0E1DD3A0" w14:textId="3B1BA8BC"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3</w:t>
      </w:r>
      <w:r>
        <w:rPr>
          <w:rFonts w:ascii="Courier New" w:hAnsi="Courier New" w:cs="Courier New"/>
          <w:sz w:val="20"/>
          <w:szCs w:val="20"/>
          <w:lang w:val="en-GB"/>
        </w:rPr>
        <w:tab/>
      </w:r>
      <w:proofErr w:type="gramStart"/>
      <w:r>
        <w:rPr>
          <w:rFonts w:ascii="Courier New" w:hAnsi="Courier New" w:cs="Courier New"/>
          <w:sz w:val="20"/>
          <w:szCs w:val="20"/>
          <w:lang w:val="en-GB"/>
        </w:rPr>
        <w:t>immigration</w:t>
      </w:r>
      <w:proofErr w:type="gramEnd"/>
    </w:p>
    <w:p w14:paraId="294C4E15" w14:textId="10854C14"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4</w:t>
      </w:r>
      <w:r>
        <w:rPr>
          <w:rFonts w:ascii="Courier New" w:hAnsi="Courier New" w:cs="Courier New"/>
          <w:sz w:val="20"/>
          <w:szCs w:val="20"/>
          <w:lang w:val="en-GB"/>
        </w:rPr>
        <w:tab/>
        <w:t>terrorism and extremism</w:t>
      </w:r>
    </w:p>
    <w:p w14:paraId="6F5C54DE" w14:textId="52E6030C"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5</w:t>
      </w:r>
      <w:r>
        <w:rPr>
          <w:rFonts w:ascii="Courier New" w:hAnsi="Courier New" w:cs="Courier New"/>
          <w:sz w:val="20"/>
          <w:szCs w:val="20"/>
          <w:lang w:val="en-GB"/>
        </w:rPr>
        <w:tab/>
        <w:t>healthcare system</w:t>
      </w:r>
    </w:p>
    <w:p w14:paraId="4430AF4D" w14:textId="74AD81F7"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6</w:t>
      </w:r>
      <w:r>
        <w:rPr>
          <w:rFonts w:ascii="Courier New" w:hAnsi="Courier New" w:cs="Courier New"/>
          <w:sz w:val="20"/>
          <w:szCs w:val="20"/>
          <w:lang w:val="en-GB"/>
        </w:rPr>
        <w:tab/>
        <w:t>public health, disease, and illness</w:t>
      </w:r>
    </w:p>
    <w:p w14:paraId="1AC1F11F" w14:textId="36EF8ADA"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7</w:t>
      </w:r>
      <w:r>
        <w:rPr>
          <w:rFonts w:ascii="Courier New" w:hAnsi="Courier New" w:cs="Courier New"/>
          <w:sz w:val="20"/>
          <w:szCs w:val="20"/>
          <w:lang w:val="en-GB"/>
        </w:rPr>
        <w:tab/>
        <w:t>energy issues</w:t>
      </w:r>
    </w:p>
    <w:p w14:paraId="1D4BE511" w14:textId="027BAE5F"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8</w:t>
      </w:r>
      <w:r>
        <w:rPr>
          <w:rFonts w:ascii="Courier New" w:hAnsi="Courier New" w:cs="Courier New"/>
          <w:sz w:val="20"/>
          <w:szCs w:val="20"/>
          <w:lang w:val="en-GB"/>
        </w:rPr>
        <w:tab/>
      </w:r>
      <w:proofErr w:type="gramStart"/>
      <w:r>
        <w:rPr>
          <w:rFonts w:ascii="Courier New" w:hAnsi="Courier New" w:cs="Courier New"/>
          <w:sz w:val="20"/>
          <w:szCs w:val="20"/>
          <w:lang w:val="en-GB"/>
        </w:rPr>
        <w:t>morality</w:t>
      </w:r>
      <w:proofErr w:type="gramEnd"/>
    </w:p>
    <w:p w14:paraId="039F7680" w14:textId="7DB630CC"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9</w:t>
      </w:r>
      <w:r>
        <w:rPr>
          <w:rFonts w:ascii="Courier New" w:hAnsi="Courier New" w:cs="Courier New"/>
          <w:sz w:val="20"/>
          <w:szCs w:val="20"/>
          <w:lang w:val="en-GB"/>
        </w:rPr>
        <w:tab/>
      </w:r>
      <w:proofErr w:type="gramStart"/>
      <w:r>
        <w:rPr>
          <w:rFonts w:ascii="Courier New" w:hAnsi="Courier New" w:cs="Courier New"/>
          <w:sz w:val="20"/>
          <w:szCs w:val="20"/>
          <w:lang w:val="en-GB"/>
        </w:rPr>
        <w:t>education</w:t>
      </w:r>
      <w:proofErr w:type="gramEnd"/>
    </w:p>
    <w:p w14:paraId="1791BE41" w14:textId="44DCAC78" w:rsidR="007D5E47" w:rsidRPr="000E4E9D" w:rsidRDefault="007D5E47" w:rsidP="007D5E47">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1</w:t>
      </w:r>
      <w:r>
        <w:rPr>
          <w:rFonts w:ascii="Courier New" w:hAnsi="Courier New" w:cs="Courier New"/>
          <w:sz w:val="20"/>
          <w:szCs w:val="20"/>
          <w:lang w:val="en-GB"/>
        </w:rPr>
        <w:t>0</w:t>
      </w:r>
      <w:r>
        <w:rPr>
          <w:rFonts w:ascii="Courier New" w:hAnsi="Courier New" w:cs="Courier New"/>
          <w:sz w:val="20"/>
          <w:szCs w:val="20"/>
          <w:lang w:val="en-GB"/>
        </w:rPr>
        <w:tab/>
        <w:t>crime or corruption</w:t>
      </w:r>
    </w:p>
    <w:p w14:paraId="4D3C8E77" w14:textId="757FC2EB"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11</w:t>
      </w:r>
      <w:r>
        <w:rPr>
          <w:rFonts w:ascii="Courier New" w:hAnsi="Courier New" w:cs="Courier New"/>
          <w:sz w:val="20"/>
          <w:szCs w:val="20"/>
          <w:lang w:val="en-GB"/>
        </w:rPr>
        <w:tab/>
        <w:t>environment and climate</w:t>
      </w:r>
    </w:p>
    <w:p w14:paraId="273256AE" w14:textId="74401677"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12</w:t>
      </w:r>
      <w:r>
        <w:rPr>
          <w:rFonts w:ascii="Courier New" w:hAnsi="Courier New" w:cs="Courier New"/>
          <w:sz w:val="20"/>
          <w:szCs w:val="20"/>
          <w:lang w:val="en-GB"/>
        </w:rPr>
        <w:tab/>
        <w:t>inequality and discrimination</w:t>
      </w:r>
    </w:p>
    <w:p w14:paraId="513416D2" w14:textId="2F025134"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13</w:t>
      </w:r>
      <w:r>
        <w:rPr>
          <w:rFonts w:ascii="Courier New" w:hAnsi="Courier New" w:cs="Courier New"/>
          <w:sz w:val="20"/>
          <w:szCs w:val="20"/>
          <w:lang w:val="en-GB"/>
        </w:rPr>
        <w:tab/>
        <w:t>abortion issues</w:t>
      </w:r>
    </w:p>
    <w:p w14:paraId="565C4650" w14:textId="08C2663E"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14</w:t>
      </w:r>
      <w:r>
        <w:rPr>
          <w:rFonts w:ascii="Courier New" w:hAnsi="Courier New" w:cs="Courier New"/>
          <w:sz w:val="20"/>
          <w:szCs w:val="20"/>
          <w:lang w:val="en-GB"/>
        </w:rPr>
        <w:tab/>
        <w:t>political extremism or threats to democracy</w:t>
      </w:r>
    </w:p>
    <w:p w14:paraId="2D02449A" w14:textId="77777777" w:rsidR="007D5E47" w:rsidRPr="000E4E9D" w:rsidRDefault="007D5E47" w:rsidP="007D5E47">
      <w:pPr>
        <w:pStyle w:val="0-Basic"/>
        <w:rPr>
          <w:rFonts w:ascii="Courier New" w:hAnsi="Courier New" w:cs="Courier New"/>
          <w:sz w:val="20"/>
          <w:szCs w:val="20"/>
          <w:lang w:val="en-GB"/>
        </w:rPr>
      </w:pPr>
    </w:p>
    <w:p w14:paraId="4B0EA41B" w14:textId="77777777" w:rsidR="007D5E47" w:rsidRPr="00983851" w:rsidRDefault="007D5E47" w:rsidP="007D5E47">
      <w:pPr>
        <w:pStyle w:val="CommentText"/>
        <w:ind w:left="720"/>
        <w:rPr>
          <w:rFonts w:ascii="Courier New" w:hAnsi="Courier New" w:cs="Courier New"/>
          <w:b/>
          <w:bCs/>
        </w:rPr>
      </w:pPr>
      <w:r w:rsidRPr="000E4E9D">
        <w:rPr>
          <w:rFonts w:ascii="Courier New" w:hAnsi="Courier New" w:cs="Courier New"/>
          <w:b/>
          <w:bCs/>
        </w:rPr>
        <w:t xml:space="preserve">SCRIPTER: If the respondent still refuses, then show these answer options: </w:t>
      </w:r>
    </w:p>
    <w:p w14:paraId="0BBA89B0" w14:textId="77777777" w:rsidR="007D5E47" w:rsidRDefault="007D5E47" w:rsidP="007D5E47">
      <w:pPr>
        <w:ind w:left="720"/>
        <w:rPr>
          <w:rFonts w:ascii="Courier New" w:eastAsia="Times New Roman" w:hAnsi="Courier New" w:cs="Courier New"/>
          <w:b/>
          <w:bCs/>
          <w:color w:val="000000"/>
          <w:sz w:val="20"/>
          <w:szCs w:val="20"/>
        </w:rPr>
      </w:pPr>
      <w:r w:rsidRPr="000E4E9D">
        <w:rPr>
          <w:rFonts w:ascii="Courier New" w:hAnsi="Courier New" w:cs="Courier New"/>
          <w:sz w:val="20"/>
          <w:szCs w:val="20"/>
          <w:lang w:val="en-US"/>
        </w:rPr>
        <w:lastRenderedPageBreak/>
        <w:t>97</w:t>
      </w:r>
      <w:r>
        <w:rPr>
          <w:rFonts w:ascii="Courier New" w:hAnsi="Courier New" w:cs="Courier New"/>
          <w:sz w:val="20"/>
          <w:szCs w:val="20"/>
          <w:lang w:val="en-US"/>
        </w:rPr>
        <w:tab/>
      </w:r>
      <w:proofErr w:type="gramStart"/>
      <w:r w:rsidRPr="000E4E9D">
        <w:rPr>
          <w:rFonts w:ascii="Courier New" w:hAnsi="Courier New" w:cs="Courier New"/>
          <w:sz w:val="20"/>
          <w:szCs w:val="20"/>
          <w:lang w:val="en-US"/>
        </w:rPr>
        <w:t>other</w:t>
      </w:r>
      <w:proofErr w:type="gramEnd"/>
      <w:r w:rsidRPr="000E4E9D">
        <w:rPr>
          <w:rFonts w:ascii="Courier New" w:hAnsi="Courier New" w:cs="Courier New"/>
          <w:sz w:val="20"/>
          <w:szCs w:val="20"/>
          <w:lang w:val="en-US"/>
        </w:rPr>
        <w:t xml:space="preserve"> (specify) </w:t>
      </w:r>
      <w:r w:rsidRPr="000E4E9D">
        <w:rPr>
          <w:rFonts w:ascii="Courier New" w:eastAsia="Times New Roman" w:hAnsi="Courier New" w:cs="Courier New"/>
          <w:b/>
          <w:bCs/>
          <w:color w:val="000000"/>
          <w:sz w:val="20"/>
          <w:szCs w:val="20"/>
        </w:rPr>
        <w:t>only show if refused]</w:t>
      </w:r>
    </w:p>
    <w:p w14:paraId="0E40CB4E" w14:textId="77777777" w:rsidR="007D5E47" w:rsidRDefault="007D5E47" w:rsidP="007D5E47">
      <w:pPr>
        <w:ind w:left="720"/>
        <w:rPr>
          <w:rFonts w:ascii="Courier New" w:eastAsia="Times New Roman" w:hAnsi="Courier New" w:cs="Courier New"/>
          <w:b/>
          <w:bCs/>
          <w:color w:val="000000"/>
          <w:sz w:val="20"/>
          <w:szCs w:val="20"/>
        </w:rPr>
      </w:pPr>
      <w:r w:rsidRPr="000E4E9D">
        <w:rPr>
          <w:rFonts w:ascii="Courier New" w:hAnsi="Courier New" w:cs="Courier New"/>
          <w:sz w:val="20"/>
          <w:szCs w:val="20"/>
          <w:lang w:val="en-US"/>
        </w:rPr>
        <w:t>98</w:t>
      </w:r>
      <w:r>
        <w:rPr>
          <w:rFonts w:ascii="Courier New" w:hAnsi="Courier New" w:cs="Courier New"/>
          <w:sz w:val="20"/>
          <w:szCs w:val="20"/>
          <w:lang w:val="en-US"/>
        </w:rPr>
        <w:tab/>
      </w:r>
      <w:r w:rsidRPr="000E4E9D">
        <w:rPr>
          <w:rFonts w:ascii="Courier New" w:hAnsi="Courier New" w:cs="Courier New"/>
          <w:sz w:val="20"/>
          <w:szCs w:val="20"/>
          <w:lang w:val="en-US"/>
        </w:rPr>
        <w:t xml:space="preserve">don’t know </w:t>
      </w:r>
      <w:r w:rsidRPr="000E4E9D">
        <w:rPr>
          <w:rFonts w:ascii="Courier New" w:eastAsia="Times New Roman" w:hAnsi="Courier New" w:cs="Courier New"/>
          <w:b/>
          <w:bCs/>
          <w:color w:val="000000"/>
          <w:sz w:val="20"/>
          <w:szCs w:val="20"/>
        </w:rPr>
        <w:t>only show if refused]</w:t>
      </w:r>
    </w:p>
    <w:p w14:paraId="66C422CF" w14:textId="77777777" w:rsidR="007D5E47" w:rsidRPr="000E4E9D" w:rsidRDefault="007D5E47" w:rsidP="007D5E47">
      <w:pPr>
        <w:ind w:left="720"/>
        <w:rPr>
          <w:rFonts w:ascii="Courier New" w:hAnsi="Courier New" w:cs="Courier New"/>
          <w:sz w:val="20"/>
          <w:szCs w:val="20"/>
        </w:rPr>
      </w:pPr>
      <w:r w:rsidRPr="000E4E9D">
        <w:rPr>
          <w:rFonts w:ascii="Courier New" w:hAnsi="Courier New" w:cs="Courier New"/>
          <w:sz w:val="20"/>
          <w:szCs w:val="20"/>
        </w:rPr>
        <w:t>99</w:t>
      </w:r>
      <w:r>
        <w:rPr>
          <w:rFonts w:ascii="Courier New" w:hAnsi="Courier New" w:cs="Courier New"/>
          <w:sz w:val="20"/>
          <w:szCs w:val="20"/>
        </w:rPr>
        <w:tab/>
      </w:r>
      <w:r w:rsidRPr="000E4E9D">
        <w:rPr>
          <w:rFonts w:ascii="Courier New" w:hAnsi="Courier New" w:cs="Courier New"/>
          <w:sz w:val="20"/>
          <w:szCs w:val="20"/>
        </w:rPr>
        <w:t>prefer not to answer</w:t>
      </w:r>
    </w:p>
    <w:p w14:paraId="5FBEBDDD" w14:textId="77777777" w:rsidR="007D5E47" w:rsidRDefault="007D5E47" w:rsidP="00C30304">
      <w:pPr>
        <w:tabs>
          <w:tab w:val="left" w:pos="1740"/>
        </w:tabs>
        <w:rPr>
          <w:rFonts w:ascii="Courier New" w:eastAsia="Times New Roman" w:hAnsi="Courier New" w:cs="Courier New"/>
          <w:color w:val="000000"/>
          <w:sz w:val="20"/>
          <w:szCs w:val="20"/>
          <w:lang w:eastAsia="en-US"/>
        </w:rPr>
      </w:pPr>
    </w:p>
    <w:p w14:paraId="6D095503" w14:textId="288DB0AB" w:rsidR="00351975" w:rsidRDefault="00351975" w:rsidP="00351975">
      <w:pPr>
        <w:ind w:left="360" w:hanging="360"/>
        <w:rPr>
          <w:rFonts w:ascii="Courier New" w:hAnsi="Courier New" w:cs="Courier New"/>
          <w:sz w:val="20"/>
          <w:szCs w:val="20"/>
        </w:rPr>
      </w:pPr>
      <w:r>
        <w:rPr>
          <w:rFonts w:ascii="Courier New" w:hAnsi="Courier New" w:cs="Courier New"/>
          <w:sz w:val="20"/>
          <w:szCs w:val="20"/>
        </w:rPr>
        <w:t>21. Overall, do you approve or disapprove of the way that Donald Trump is handling his job as president?</w:t>
      </w:r>
    </w:p>
    <w:p w14:paraId="0783F98D" w14:textId="77777777" w:rsidR="00351975" w:rsidRDefault="00351975" w:rsidP="00C30304">
      <w:pPr>
        <w:tabs>
          <w:tab w:val="left" w:pos="1740"/>
        </w:tabs>
        <w:rPr>
          <w:rFonts w:ascii="Courier New" w:eastAsia="Times New Roman" w:hAnsi="Courier New" w:cs="Courier New"/>
          <w:color w:val="000000"/>
          <w:sz w:val="20"/>
          <w:szCs w:val="20"/>
          <w:lang w:eastAsia="en-US"/>
        </w:rPr>
      </w:pPr>
    </w:p>
    <w:p w14:paraId="7D2C719F" w14:textId="54160C6C" w:rsidR="00351975" w:rsidRDefault="00351975" w:rsidP="00351975">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approve</w:t>
      </w:r>
    </w:p>
    <w:p w14:paraId="5555D421" w14:textId="3B0773CC" w:rsidR="00351975" w:rsidRDefault="00351975" w:rsidP="00351975">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58B7D658" w14:textId="77777777" w:rsidR="00351975" w:rsidRPr="005D05C7" w:rsidRDefault="00351975" w:rsidP="00351975">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1FA6DE70" w14:textId="77777777" w:rsidR="00351975" w:rsidRPr="000C7BDC" w:rsidRDefault="00351975" w:rsidP="0035197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C96B863" w14:textId="77777777" w:rsidR="00351975" w:rsidRDefault="00351975" w:rsidP="00C30304">
      <w:pPr>
        <w:tabs>
          <w:tab w:val="left" w:pos="1740"/>
        </w:tabs>
        <w:rPr>
          <w:rFonts w:ascii="Courier New" w:eastAsia="Times New Roman" w:hAnsi="Courier New" w:cs="Courier New"/>
          <w:color w:val="000000"/>
          <w:sz w:val="20"/>
          <w:szCs w:val="20"/>
          <w:lang w:eastAsia="en-US"/>
        </w:rPr>
      </w:pPr>
    </w:p>
    <w:p w14:paraId="71C8CD0D" w14:textId="5EBF63F7" w:rsidR="00351975" w:rsidRDefault="00351975" w:rsidP="00C30304">
      <w:pPr>
        <w:tabs>
          <w:tab w:val="left" w:pos="1740"/>
        </w:tabs>
        <w:rPr>
          <w:rFonts w:ascii="Courier New" w:eastAsia="Times New Roman" w:hAnsi="Courier New" w:cs="Courier New"/>
          <w:b/>
          <w:bCs/>
          <w:color w:val="000000"/>
          <w:sz w:val="20"/>
          <w:szCs w:val="20"/>
          <w:lang w:eastAsia="en-US"/>
        </w:rPr>
      </w:pPr>
      <w:r>
        <w:rPr>
          <w:rFonts w:ascii="Courier New" w:eastAsia="Times New Roman" w:hAnsi="Courier New" w:cs="Courier New"/>
          <w:b/>
          <w:bCs/>
          <w:color w:val="000000"/>
          <w:sz w:val="20"/>
          <w:szCs w:val="20"/>
          <w:lang w:eastAsia="en-US"/>
        </w:rPr>
        <w:t>[ROTATE QUESTIONS 22 AND 23]</w:t>
      </w:r>
    </w:p>
    <w:p w14:paraId="038FBF18" w14:textId="77777777" w:rsidR="00351975" w:rsidRDefault="00351975" w:rsidP="00351975">
      <w:pPr>
        <w:tabs>
          <w:tab w:val="left" w:pos="1740"/>
        </w:tabs>
        <w:rPr>
          <w:rFonts w:ascii="Courier New" w:eastAsia="Times New Roman" w:hAnsi="Courier New" w:cs="Courier New"/>
          <w:color w:val="000000"/>
          <w:sz w:val="20"/>
          <w:szCs w:val="20"/>
          <w:lang w:eastAsia="en-US"/>
        </w:rPr>
      </w:pPr>
    </w:p>
    <w:p w14:paraId="3CA2C094" w14:textId="4CE8BF68" w:rsidR="00351975" w:rsidRDefault="00351975" w:rsidP="00351975">
      <w:pPr>
        <w:ind w:left="360" w:hanging="360"/>
        <w:rPr>
          <w:rFonts w:ascii="Courier New" w:hAnsi="Courier New" w:cs="Courier New"/>
          <w:sz w:val="20"/>
          <w:szCs w:val="20"/>
        </w:rPr>
      </w:pPr>
      <w:r>
        <w:rPr>
          <w:rFonts w:ascii="Courier New" w:hAnsi="Courier New" w:cs="Courier New"/>
          <w:sz w:val="20"/>
          <w:szCs w:val="20"/>
        </w:rPr>
        <w:t>22. Overall, do you approve or disapprove of the way Alex Padilla is handling his job as US Senator?</w:t>
      </w:r>
    </w:p>
    <w:p w14:paraId="4AC2C4D5" w14:textId="77777777" w:rsidR="00351975" w:rsidRDefault="00351975" w:rsidP="00351975">
      <w:pPr>
        <w:tabs>
          <w:tab w:val="left" w:pos="1740"/>
        </w:tabs>
        <w:rPr>
          <w:rFonts w:ascii="Courier New" w:eastAsia="Times New Roman" w:hAnsi="Courier New" w:cs="Courier New"/>
          <w:color w:val="000000"/>
          <w:sz w:val="20"/>
          <w:szCs w:val="20"/>
          <w:lang w:eastAsia="en-US"/>
        </w:rPr>
      </w:pPr>
    </w:p>
    <w:p w14:paraId="2D05FBC4" w14:textId="77777777" w:rsidR="00351975" w:rsidRDefault="00351975" w:rsidP="00351975">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approve</w:t>
      </w:r>
    </w:p>
    <w:p w14:paraId="5998669E" w14:textId="77777777" w:rsidR="00351975" w:rsidRDefault="00351975" w:rsidP="00351975">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46A5A220" w14:textId="77777777" w:rsidR="00351975" w:rsidRPr="005D05C7" w:rsidRDefault="00351975" w:rsidP="00351975">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5B498096" w14:textId="77777777" w:rsidR="00351975" w:rsidRPr="000C7BDC" w:rsidRDefault="00351975" w:rsidP="0035197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DF9F289" w14:textId="194B9494" w:rsidR="00351975" w:rsidRDefault="00351975" w:rsidP="00C30304">
      <w:pPr>
        <w:tabs>
          <w:tab w:val="left" w:pos="1740"/>
        </w:tabs>
        <w:rPr>
          <w:rFonts w:ascii="Courier New" w:eastAsia="Times New Roman" w:hAnsi="Courier New" w:cs="Courier New"/>
          <w:color w:val="000000"/>
          <w:sz w:val="20"/>
          <w:szCs w:val="20"/>
          <w:lang w:eastAsia="en-US"/>
        </w:rPr>
      </w:pPr>
    </w:p>
    <w:p w14:paraId="0081FAB1" w14:textId="3AC8CC92" w:rsidR="00351975" w:rsidRDefault="00351975" w:rsidP="00351975">
      <w:pPr>
        <w:ind w:left="360" w:hanging="360"/>
        <w:rPr>
          <w:rFonts w:ascii="Courier New" w:hAnsi="Courier New" w:cs="Courier New"/>
          <w:sz w:val="20"/>
          <w:szCs w:val="20"/>
        </w:rPr>
      </w:pPr>
      <w:r>
        <w:rPr>
          <w:rFonts w:ascii="Courier New" w:hAnsi="Courier New" w:cs="Courier New"/>
          <w:sz w:val="20"/>
          <w:szCs w:val="20"/>
        </w:rPr>
        <w:t xml:space="preserve">23. Overall, do you approve or disapprove of the way Adam </w:t>
      </w:r>
      <w:r w:rsidR="00497EB0">
        <w:rPr>
          <w:rFonts w:ascii="Courier New" w:hAnsi="Courier New" w:cs="Courier New"/>
          <w:sz w:val="20"/>
          <w:szCs w:val="20"/>
        </w:rPr>
        <w:t>Schiff is</w:t>
      </w:r>
      <w:r>
        <w:rPr>
          <w:rFonts w:ascii="Courier New" w:hAnsi="Courier New" w:cs="Courier New"/>
          <w:sz w:val="20"/>
          <w:szCs w:val="20"/>
        </w:rPr>
        <w:t xml:space="preserve"> handling his job as US Senator?</w:t>
      </w:r>
    </w:p>
    <w:p w14:paraId="157B1944" w14:textId="77777777" w:rsidR="00351975" w:rsidRDefault="00351975" w:rsidP="00351975">
      <w:pPr>
        <w:tabs>
          <w:tab w:val="left" w:pos="1740"/>
        </w:tabs>
        <w:rPr>
          <w:rFonts w:ascii="Courier New" w:eastAsia="Times New Roman" w:hAnsi="Courier New" w:cs="Courier New"/>
          <w:color w:val="000000"/>
          <w:sz w:val="20"/>
          <w:szCs w:val="20"/>
          <w:lang w:eastAsia="en-US"/>
        </w:rPr>
      </w:pPr>
    </w:p>
    <w:p w14:paraId="2E850BB0" w14:textId="77777777" w:rsidR="00351975" w:rsidRDefault="00351975" w:rsidP="00351975">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approve</w:t>
      </w:r>
    </w:p>
    <w:p w14:paraId="411E36F1" w14:textId="77777777" w:rsidR="00351975" w:rsidRDefault="00351975" w:rsidP="00351975">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3F2E8F22" w14:textId="77777777" w:rsidR="00351975" w:rsidRPr="005D05C7" w:rsidRDefault="00351975" w:rsidP="00351975">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7835E9C2" w14:textId="77777777" w:rsidR="00351975" w:rsidRPr="000C7BDC" w:rsidRDefault="00351975" w:rsidP="0035197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285C276" w14:textId="77777777" w:rsidR="00351975" w:rsidRDefault="00351975" w:rsidP="00C30304">
      <w:pPr>
        <w:tabs>
          <w:tab w:val="left" w:pos="1740"/>
        </w:tabs>
        <w:rPr>
          <w:rFonts w:ascii="Courier New" w:eastAsia="Times New Roman" w:hAnsi="Courier New" w:cs="Courier New"/>
          <w:color w:val="000000"/>
          <w:sz w:val="20"/>
          <w:szCs w:val="20"/>
          <w:lang w:eastAsia="en-US"/>
        </w:rPr>
      </w:pPr>
    </w:p>
    <w:p w14:paraId="0FC8371C" w14:textId="6D2F933C" w:rsidR="00351975" w:rsidRDefault="00351975" w:rsidP="00351975">
      <w:pPr>
        <w:ind w:left="360" w:hanging="360"/>
        <w:rPr>
          <w:rFonts w:ascii="Courier New" w:hAnsi="Courier New" w:cs="Courier New"/>
          <w:sz w:val="20"/>
          <w:szCs w:val="20"/>
        </w:rPr>
      </w:pPr>
      <w:r>
        <w:rPr>
          <w:rFonts w:ascii="Courier New" w:hAnsi="Courier New" w:cs="Courier New"/>
          <w:sz w:val="20"/>
          <w:szCs w:val="20"/>
        </w:rPr>
        <w:t>24. Overall, do you approve or disapprove of the way the US Congress is handling its job?</w:t>
      </w:r>
    </w:p>
    <w:p w14:paraId="0EF6DFAD" w14:textId="77777777" w:rsidR="00351975" w:rsidRDefault="00351975" w:rsidP="00351975">
      <w:pPr>
        <w:tabs>
          <w:tab w:val="left" w:pos="1740"/>
        </w:tabs>
        <w:rPr>
          <w:rFonts w:ascii="Courier New" w:eastAsia="Times New Roman" w:hAnsi="Courier New" w:cs="Courier New"/>
          <w:color w:val="000000"/>
          <w:sz w:val="20"/>
          <w:szCs w:val="20"/>
          <w:lang w:eastAsia="en-US"/>
        </w:rPr>
      </w:pPr>
    </w:p>
    <w:p w14:paraId="2FEFB3A9" w14:textId="77777777" w:rsidR="00351975" w:rsidRDefault="00351975" w:rsidP="00351975">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approve</w:t>
      </w:r>
    </w:p>
    <w:p w14:paraId="19CC1CA2" w14:textId="77777777" w:rsidR="00351975" w:rsidRDefault="00351975" w:rsidP="00351975">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46733C35" w14:textId="77777777" w:rsidR="00351975" w:rsidRPr="005D05C7" w:rsidRDefault="00351975" w:rsidP="00351975">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631536CA" w14:textId="77777777" w:rsidR="00497EB0" w:rsidRDefault="00351975" w:rsidP="00497EB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7C3F281" w14:textId="77777777" w:rsidR="00497EB0" w:rsidRDefault="00497EB0" w:rsidP="00497EB0">
      <w:pPr>
        <w:rPr>
          <w:rFonts w:ascii="Courier New" w:hAnsi="Courier New" w:cs="Courier New"/>
          <w:sz w:val="20"/>
          <w:szCs w:val="20"/>
        </w:rPr>
      </w:pPr>
    </w:p>
    <w:p w14:paraId="009F1B91" w14:textId="77777777" w:rsidR="00497EB0" w:rsidRDefault="00497EB0" w:rsidP="00497EB0">
      <w:pPr>
        <w:rPr>
          <w:rFonts w:ascii="Courier New" w:hAnsi="Courier New" w:cs="Courier New"/>
          <w:sz w:val="20"/>
          <w:szCs w:val="20"/>
        </w:rPr>
      </w:pPr>
    </w:p>
    <w:p w14:paraId="59AF4936" w14:textId="333B2FA2" w:rsidR="001F1533" w:rsidRDefault="001F1533" w:rsidP="00497EB0">
      <w:pPr>
        <w:rPr>
          <w:rFonts w:ascii="Courier New" w:hAnsi="Courier New" w:cs="Courier New"/>
          <w:sz w:val="20"/>
          <w:szCs w:val="20"/>
        </w:rPr>
      </w:pPr>
      <w:r>
        <w:rPr>
          <w:rFonts w:ascii="Courier New" w:hAnsi="Courier New" w:cs="Courier New"/>
          <w:sz w:val="20"/>
          <w:szCs w:val="20"/>
        </w:rPr>
        <w:t>25. Do you think things in the United States are generally going in the right direction or the wrong direction?</w:t>
      </w:r>
    </w:p>
    <w:p w14:paraId="34987CAD" w14:textId="77777777" w:rsidR="001F1533" w:rsidRDefault="001F1533" w:rsidP="001F1533">
      <w:pPr>
        <w:tabs>
          <w:tab w:val="left" w:pos="1740"/>
        </w:tabs>
        <w:rPr>
          <w:rFonts w:ascii="Courier New" w:eastAsia="Times New Roman" w:hAnsi="Courier New" w:cs="Courier New"/>
          <w:color w:val="000000"/>
          <w:sz w:val="20"/>
          <w:szCs w:val="20"/>
          <w:lang w:eastAsia="en-US"/>
        </w:rPr>
      </w:pPr>
    </w:p>
    <w:p w14:paraId="58F3CD71" w14:textId="600E8A1F" w:rsidR="001F1533" w:rsidRDefault="001F1533" w:rsidP="001F1533">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right direction</w:t>
      </w:r>
    </w:p>
    <w:p w14:paraId="1C1D44AA" w14:textId="150DF8B8" w:rsidR="001F1533" w:rsidRDefault="001F1533" w:rsidP="001F1533">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wrong </w:t>
      </w:r>
      <w:proofErr w:type="gramStart"/>
      <w:r>
        <w:rPr>
          <w:rFonts w:ascii="Courier New" w:hAnsi="Courier New" w:cs="Courier New"/>
          <w:sz w:val="20"/>
          <w:szCs w:val="20"/>
        </w:rPr>
        <w:t>direction</w:t>
      </w:r>
      <w:proofErr w:type="gramEnd"/>
    </w:p>
    <w:p w14:paraId="29DFF4B7" w14:textId="77777777" w:rsidR="001F1533" w:rsidRPr="005D05C7" w:rsidRDefault="001F1533" w:rsidP="001F1533">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FBBEAD9" w14:textId="77777777" w:rsidR="001F1533" w:rsidRPr="000C7BDC" w:rsidRDefault="001F1533" w:rsidP="001F153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A8D4C27" w14:textId="77777777" w:rsidR="001F1533" w:rsidRDefault="001F1533" w:rsidP="00C30304">
      <w:pPr>
        <w:tabs>
          <w:tab w:val="left" w:pos="1740"/>
        </w:tabs>
        <w:rPr>
          <w:rFonts w:ascii="Courier New" w:eastAsia="Times New Roman" w:hAnsi="Courier New" w:cs="Courier New"/>
          <w:color w:val="000000"/>
          <w:sz w:val="20"/>
          <w:szCs w:val="20"/>
          <w:lang w:eastAsia="en-US"/>
        </w:rPr>
      </w:pPr>
    </w:p>
    <w:p w14:paraId="10ECC12B" w14:textId="78B6B1F3" w:rsidR="001F1533" w:rsidRDefault="001F1533" w:rsidP="001F1533">
      <w:pPr>
        <w:ind w:left="360" w:hanging="360"/>
        <w:rPr>
          <w:rFonts w:ascii="Courier New" w:hAnsi="Courier New" w:cs="Courier New"/>
          <w:sz w:val="20"/>
          <w:szCs w:val="20"/>
        </w:rPr>
      </w:pPr>
      <w:r>
        <w:rPr>
          <w:rFonts w:ascii="Courier New" w:hAnsi="Courier New" w:cs="Courier New"/>
          <w:sz w:val="20"/>
          <w:szCs w:val="20"/>
        </w:rPr>
        <w:t>26. Turning to economic conditions, do you think that during the next 12 months the United States will have good times financially or bad times?</w:t>
      </w:r>
    </w:p>
    <w:p w14:paraId="65BB5234" w14:textId="77777777" w:rsidR="001F1533" w:rsidRDefault="001F1533" w:rsidP="001F1533">
      <w:pPr>
        <w:tabs>
          <w:tab w:val="left" w:pos="1740"/>
        </w:tabs>
        <w:rPr>
          <w:rFonts w:ascii="Courier New" w:eastAsia="Times New Roman" w:hAnsi="Courier New" w:cs="Courier New"/>
          <w:color w:val="000000"/>
          <w:sz w:val="20"/>
          <w:szCs w:val="20"/>
          <w:lang w:eastAsia="en-US"/>
        </w:rPr>
      </w:pPr>
    </w:p>
    <w:p w14:paraId="5E4D8EF3" w14:textId="1EDAE203" w:rsidR="001F1533" w:rsidRDefault="001F1533" w:rsidP="001F1533">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good times</w:t>
      </w:r>
    </w:p>
    <w:p w14:paraId="6071D5FE" w14:textId="0F3E777B" w:rsidR="001F1533" w:rsidRDefault="001F1533" w:rsidP="001F1533">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bad times</w:t>
      </w:r>
    </w:p>
    <w:p w14:paraId="0A2B69B0" w14:textId="77777777" w:rsidR="001F1533" w:rsidRPr="005D05C7" w:rsidRDefault="001F1533" w:rsidP="001F1533">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3E823471" w14:textId="77777777" w:rsidR="001F1533" w:rsidRPr="000C7BDC" w:rsidRDefault="001F1533" w:rsidP="001F153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422B309" w14:textId="77777777" w:rsidR="001F1533" w:rsidRPr="00351975" w:rsidRDefault="001F1533" w:rsidP="001F1533">
      <w:pPr>
        <w:tabs>
          <w:tab w:val="left" w:pos="1740"/>
        </w:tabs>
        <w:rPr>
          <w:rFonts w:ascii="Courier New" w:eastAsia="Times New Roman" w:hAnsi="Courier New" w:cs="Courier New"/>
          <w:color w:val="000000"/>
          <w:sz w:val="20"/>
          <w:szCs w:val="20"/>
          <w:lang w:eastAsia="en-US"/>
        </w:rPr>
      </w:pPr>
    </w:p>
    <w:p w14:paraId="7FD80104" w14:textId="77777777" w:rsidR="00061D51" w:rsidRDefault="00061D51" w:rsidP="00061D51">
      <w:pPr>
        <w:tabs>
          <w:tab w:val="left" w:pos="1740"/>
        </w:tabs>
        <w:rPr>
          <w:rFonts w:ascii="Courier New" w:eastAsia="Times New Roman" w:hAnsi="Courier New" w:cs="Courier New"/>
          <w:color w:val="000000"/>
          <w:sz w:val="20"/>
          <w:szCs w:val="20"/>
          <w:lang w:eastAsia="en-US"/>
        </w:rPr>
      </w:pPr>
    </w:p>
    <w:p w14:paraId="1CABFEAD" w14:textId="43C57296" w:rsidR="00061D51" w:rsidRDefault="00061D51" w:rsidP="00061D51">
      <w:pPr>
        <w:ind w:left="360" w:hanging="360"/>
        <w:rPr>
          <w:rFonts w:ascii="Courier New" w:hAnsi="Courier New" w:cs="Courier New"/>
          <w:sz w:val="20"/>
          <w:szCs w:val="20"/>
        </w:rPr>
      </w:pPr>
      <w:r>
        <w:rPr>
          <w:rFonts w:ascii="Courier New" w:hAnsi="Courier New" w:cs="Courier New"/>
          <w:sz w:val="20"/>
          <w:szCs w:val="20"/>
        </w:rPr>
        <w:t>27. Would you describe the state of the nation’s economy these days as excellent, good, not so good, or poor?</w:t>
      </w:r>
    </w:p>
    <w:p w14:paraId="0D55EF05" w14:textId="77777777" w:rsidR="00061D51" w:rsidRDefault="00061D51" w:rsidP="00061D51">
      <w:pPr>
        <w:tabs>
          <w:tab w:val="left" w:pos="1740"/>
        </w:tabs>
        <w:rPr>
          <w:rFonts w:ascii="Courier New" w:eastAsia="Times New Roman" w:hAnsi="Courier New" w:cs="Courier New"/>
          <w:color w:val="000000"/>
          <w:sz w:val="20"/>
          <w:szCs w:val="20"/>
          <w:lang w:eastAsia="en-US"/>
        </w:rPr>
      </w:pPr>
    </w:p>
    <w:p w14:paraId="34BF40D3" w14:textId="5060C8FF" w:rsidR="00061D51" w:rsidRDefault="00061D51" w:rsidP="00061D51">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excellent</w:t>
      </w:r>
    </w:p>
    <w:p w14:paraId="2826A65C" w14:textId="72BB8BD0" w:rsidR="00061D51" w:rsidRDefault="00061D51" w:rsidP="00061D51">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good</w:t>
      </w:r>
    </w:p>
    <w:p w14:paraId="47DE99E1" w14:textId="78DE5CFA" w:rsidR="00061D51" w:rsidRDefault="00061D51" w:rsidP="00061D51">
      <w:pPr>
        <w:pStyle w:val="0-Basic"/>
        <w:ind w:left="720" w:firstLine="720"/>
        <w:rPr>
          <w:rFonts w:ascii="Courier New" w:hAnsi="Courier New" w:cs="Courier New"/>
          <w:sz w:val="20"/>
          <w:szCs w:val="20"/>
        </w:rPr>
      </w:pPr>
      <w:r>
        <w:rPr>
          <w:rFonts w:ascii="Courier New" w:hAnsi="Courier New" w:cs="Courier New"/>
          <w:sz w:val="20"/>
          <w:szCs w:val="20"/>
        </w:rPr>
        <w:lastRenderedPageBreak/>
        <w:t>3</w:t>
      </w:r>
      <w:r>
        <w:rPr>
          <w:rFonts w:ascii="Courier New" w:hAnsi="Courier New" w:cs="Courier New"/>
          <w:sz w:val="20"/>
          <w:szCs w:val="20"/>
        </w:rPr>
        <w:tab/>
        <w:t>not so good</w:t>
      </w:r>
    </w:p>
    <w:p w14:paraId="2D5B9CB1" w14:textId="6BD947BC" w:rsidR="00061D51" w:rsidRDefault="00061D51" w:rsidP="00061D51">
      <w:pPr>
        <w:pStyle w:val="0-Basic"/>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poor</w:t>
      </w:r>
    </w:p>
    <w:p w14:paraId="6DC8EABD" w14:textId="77777777" w:rsidR="00061D51" w:rsidRPr="005D05C7" w:rsidRDefault="00061D51" w:rsidP="00061D51">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4FE25443" w14:textId="77777777" w:rsidR="00061D51" w:rsidRPr="000C7BDC" w:rsidRDefault="00061D51" w:rsidP="00061D5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402F7E4" w14:textId="77777777" w:rsidR="001F1533" w:rsidRDefault="001F1533" w:rsidP="00C30304">
      <w:pPr>
        <w:tabs>
          <w:tab w:val="left" w:pos="1740"/>
        </w:tabs>
        <w:rPr>
          <w:rFonts w:ascii="Courier New" w:eastAsia="Times New Roman" w:hAnsi="Courier New" w:cs="Courier New"/>
          <w:color w:val="000000"/>
          <w:sz w:val="20"/>
          <w:szCs w:val="20"/>
          <w:lang w:eastAsia="en-US"/>
        </w:rPr>
      </w:pPr>
    </w:p>
    <w:p w14:paraId="35BE1B8F" w14:textId="77777777" w:rsidR="00061D51" w:rsidRDefault="00061D51" w:rsidP="00C30304">
      <w:pPr>
        <w:tabs>
          <w:tab w:val="left" w:pos="1740"/>
        </w:tabs>
        <w:rPr>
          <w:rFonts w:ascii="Courier New" w:eastAsia="Times New Roman" w:hAnsi="Courier New" w:cs="Courier New"/>
          <w:color w:val="000000"/>
          <w:sz w:val="20"/>
          <w:szCs w:val="20"/>
          <w:lang w:eastAsia="en-US"/>
        </w:rPr>
      </w:pPr>
    </w:p>
    <w:p w14:paraId="365C0EB8" w14:textId="2AC0A1ED" w:rsidR="00061D51" w:rsidRDefault="00061D51" w:rsidP="00061D51">
      <w:pPr>
        <w:tabs>
          <w:tab w:val="left" w:pos="1740"/>
        </w:tabs>
        <w:rPr>
          <w:rFonts w:ascii="Courier New" w:eastAsia="Times New Roman" w:hAnsi="Courier New" w:cs="Courier New"/>
          <w:b/>
          <w:bCs/>
          <w:color w:val="000000"/>
          <w:sz w:val="20"/>
          <w:szCs w:val="20"/>
          <w:lang w:eastAsia="en-US"/>
        </w:rPr>
      </w:pPr>
      <w:r>
        <w:rPr>
          <w:rFonts w:ascii="Courier New" w:eastAsia="Times New Roman" w:hAnsi="Courier New" w:cs="Courier New"/>
          <w:b/>
          <w:bCs/>
          <w:color w:val="000000"/>
          <w:sz w:val="20"/>
          <w:szCs w:val="20"/>
          <w:lang w:eastAsia="en-US"/>
        </w:rPr>
        <w:t>[QUESTION 28 NOT ASKED]</w:t>
      </w:r>
    </w:p>
    <w:p w14:paraId="0BB29427" w14:textId="77777777" w:rsidR="00061D51" w:rsidRDefault="00061D51" w:rsidP="00061D51">
      <w:pPr>
        <w:tabs>
          <w:tab w:val="left" w:pos="1740"/>
        </w:tabs>
        <w:rPr>
          <w:rFonts w:ascii="Courier New" w:eastAsia="Times New Roman" w:hAnsi="Courier New" w:cs="Courier New"/>
          <w:b/>
          <w:bCs/>
          <w:color w:val="000000"/>
          <w:sz w:val="20"/>
          <w:szCs w:val="20"/>
          <w:lang w:eastAsia="en-US"/>
        </w:rPr>
      </w:pPr>
    </w:p>
    <w:p w14:paraId="3ADA3D68" w14:textId="77777777" w:rsidR="00061D51" w:rsidRDefault="00061D51" w:rsidP="00061D51">
      <w:pPr>
        <w:tabs>
          <w:tab w:val="left" w:pos="1740"/>
        </w:tabs>
        <w:rPr>
          <w:rFonts w:ascii="Courier New" w:eastAsia="Times New Roman" w:hAnsi="Courier New" w:cs="Courier New"/>
          <w:b/>
          <w:bCs/>
          <w:color w:val="000000"/>
          <w:sz w:val="20"/>
          <w:szCs w:val="20"/>
          <w:lang w:eastAsia="en-US"/>
        </w:rPr>
      </w:pPr>
    </w:p>
    <w:p w14:paraId="2F49C264" w14:textId="1800408A" w:rsidR="00061D51" w:rsidRPr="00061D51" w:rsidRDefault="00061D51" w:rsidP="00061D51">
      <w:pPr>
        <w:tabs>
          <w:tab w:val="left" w:pos="1740"/>
        </w:tabs>
        <w:rPr>
          <w:rFonts w:ascii="Courier New" w:eastAsia="Times New Roman" w:hAnsi="Courier New" w:cs="Courier New"/>
          <w:color w:val="000000"/>
          <w:sz w:val="20"/>
          <w:szCs w:val="20"/>
          <w:lang w:eastAsia="en-US"/>
        </w:rPr>
      </w:pPr>
      <w:r>
        <w:rPr>
          <w:rFonts w:ascii="Courier New" w:eastAsia="Times New Roman" w:hAnsi="Courier New" w:cs="Courier New"/>
          <w:color w:val="000000"/>
          <w:sz w:val="20"/>
          <w:szCs w:val="20"/>
          <w:lang w:eastAsia="en-US"/>
        </w:rPr>
        <w:t>On another topic,</w:t>
      </w:r>
    </w:p>
    <w:p w14:paraId="274E3877" w14:textId="77777777" w:rsidR="00061D51" w:rsidRPr="00061D51" w:rsidRDefault="00061D51" w:rsidP="00061D51">
      <w:pPr>
        <w:tabs>
          <w:tab w:val="left" w:pos="1740"/>
        </w:tabs>
        <w:rPr>
          <w:rFonts w:ascii="Courier New" w:eastAsia="Times New Roman" w:hAnsi="Courier New" w:cs="Courier New"/>
          <w:b/>
          <w:bCs/>
          <w:color w:val="000000"/>
          <w:sz w:val="20"/>
          <w:szCs w:val="20"/>
          <w:lang w:eastAsia="en-US"/>
        </w:rPr>
      </w:pPr>
    </w:p>
    <w:p w14:paraId="04AD6743" w14:textId="328318C6" w:rsidR="00061D51" w:rsidRPr="00061D51" w:rsidRDefault="00061D51" w:rsidP="00061D51">
      <w:pPr>
        <w:ind w:left="360" w:hanging="360"/>
        <w:rPr>
          <w:rFonts w:ascii="Courier New" w:hAnsi="Courier New" w:cs="Courier New"/>
          <w:sz w:val="20"/>
          <w:szCs w:val="20"/>
        </w:rPr>
      </w:pPr>
      <w:r>
        <w:rPr>
          <w:rFonts w:ascii="Courier New" w:hAnsi="Courier New" w:cs="Courier New"/>
          <w:sz w:val="20"/>
          <w:szCs w:val="20"/>
        </w:rPr>
        <w:t xml:space="preserve">29. </w:t>
      </w:r>
      <w:proofErr w:type="gramStart"/>
      <w:r>
        <w:rPr>
          <w:rFonts w:ascii="Courier New" w:hAnsi="Courier New" w:cs="Courier New"/>
          <w:sz w:val="20"/>
          <w:szCs w:val="20"/>
        </w:rPr>
        <w:t>On the whole</w:t>
      </w:r>
      <w:proofErr w:type="gramEnd"/>
      <w:r>
        <w:rPr>
          <w:rFonts w:ascii="Courier New" w:hAnsi="Courier New" w:cs="Courier New"/>
          <w:sz w:val="20"/>
          <w:szCs w:val="20"/>
        </w:rPr>
        <w:t xml:space="preserve">, do you think immigration is </w:t>
      </w:r>
      <w:r>
        <w:rPr>
          <w:rFonts w:ascii="Courier New" w:hAnsi="Courier New" w:cs="Courier New"/>
          <w:b/>
          <w:bCs/>
          <w:sz w:val="20"/>
          <w:szCs w:val="20"/>
        </w:rPr>
        <w:t xml:space="preserve">[ROTATE] [1] </w:t>
      </w:r>
      <w:r>
        <w:rPr>
          <w:rFonts w:ascii="Courier New" w:hAnsi="Courier New" w:cs="Courier New"/>
          <w:sz w:val="20"/>
          <w:szCs w:val="20"/>
        </w:rPr>
        <w:t xml:space="preserve">a good thing </w:t>
      </w:r>
      <w:r>
        <w:rPr>
          <w:rFonts w:ascii="Courier New" w:hAnsi="Courier New" w:cs="Courier New"/>
          <w:b/>
          <w:bCs/>
          <w:sz w:val="20"/>
          <w:szCs w:val="20"/>
        </w:rPr>
        <w:t>[OR]</w:t>
      </w:r>
      <w:r>
        <w:rPr>
          <w:rFonts w:ascii="Courier New" w:hAnsi="Courier New" w:cs="Courier New"/>
          <w:sz w:val="20"/>
          <w:szCs w:val="20"/>
        </w:rPr>
        <w:t xml:space="preserve"> </w:t>
      </w:r>
      <w:r>
        <w:rPr>
          <w:rFonts w:ascii="Courier New" w:hAnsi="Courier New" w:cs="Courier New"/>
          <w:b/>
          <w:bCs/>
          <w:sz w:val="20"/>
          <w:szCs w:val="20"/>
        </w:rPr>
        <w:t xml:space="preserve">[2] </w:t>
      </w:r>
      <w:r>
        <w:rPr>
          <w:rFonts w:ascii="Courier New" w:hAnsi="Courier New" w:cs="Courier New"/>
          <w:sz w:val="20"/>
          <w:szCs w:val="20"/>
        </w:rPr>
        <w:t>a bad thing for the country today?</w:t>
      </w:r>
    </w:p>
    <w:p w14:paraId="0B5F3495" w14:textId="77777777" w:rsidR="00061D51" w:rsidRDefault="00061D51" w:rsidP="00061D51">
      <w:pPr>
        <w:tabs>
          <w:tab w:val="left" w:pos="1740"/>
        </w:tabs>
        <w:rPr>
          <w:rFonts w:ascii="Courier New" w:eastAsia="Times New Roman" w:hAnsi="Courier New" w:cs="Courier New"/>
          <w:color w:val="000000"/>
          <w:sz w:val="20"/>
          <w:szCs w:val="20"/>
          <w:lang w:eastAsia="en-US"/>
        </w:rPr>
      </w:pPr>
    </w:p>
    <w:p w14:paraId="5E70F74B" w14:textId="173ADAE5" w:rsidR="00061D51" w:rsidRDefault="00061D51" w:rsidP="00061D51">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good thing</w:t>
      </w:r>
    </w:p>
    <w:p w14:paraId="2ECBD6CF" w14:textId="1F8F10AE" w:rsidR="00061D51" w:rsidRDefault="00061D51" w:rsidP="00061D51">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bad </w:t>
      </w:r>
      <w:proofErr w:type="gramStart"/>
      <w:r>
        <w:rPr>
          <w:rFonts w:ascii="Courier New" w:hAnsi="Courier New" w:cs="Courier New"/>
          <w:sz w:val="20"/>
          <w:szCs w:val="20"/>
        </w:rPr>
        <w:t>thing</w:t>
      </w:r>
      <w:proofErr w:type="gramEnd"/>
    </w:p>
    <w:p w14:paraId="5CFC7F84" w14:textId="77777777" w:rsidR="00061D51" w:rsidRPr="005D05C7" w:rsidRDefault="00061D51" w:rsidP="00061D51">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2319F86C" w14:textId="7E6FBB56" w:rsidR="00061D51" w:rsidRPr="00061D51" w:rsidRDefault="00061D51" w:rsidP="00061D5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B8CE324" w14:textId="77777777" w:rsidR="00061D51" w:rsidRDefault="00061D51" w:rsidP="00061D51">
      <w:pPr>
        <w:tabs>
          <w:tab w:val="left" w:pos="1740"/>
        </w:tabs>
        <w:rPr>
          <w:rFonts w:ascii="Courier New" w:eastAsia="Times New Roman" w:hAnsi="Courier New" w:cs="Courier New"/>
          <w:color w:val="000000"/>
          <w:sz w:val="20"/>
          <w:szCs w:val="20"/>
          <w:lang w:eastAsia="en-US"/>
        </w:rPr>
      </w:pPr>
    </w:p>
    <w:p w14:paraId="26C05025" w14:textId="3951D5B4" w:rsidR="00061D51" w:rsidRPr="00061D51" w:rsidRDefault="00061D51" w:rsidP="00061D51">
      <w:pPr>
        <w:ind w:left="360" w:hanging="360"/>
        <w:rPr>
          <w:rFonts w:ascii="Courier New" w:hAnsi="Courier New" w:cs="Courier New"/>
          <w:sz w:val="20"/>
          <w:szCs w:val="20"/>
        </w:rPr>
      </w:pPr>
      <w:r>
        <w:rPr>
          <w:rFonts w:ascii="Courier New" w:hAnsi="Courier New" w:cs="Courier New"/>
          <w:sz w:val="20"/>
          <w:szCs w:val="20"/>
        </w:rPr>
        <w:t xml:space="preserve">30. Please indicate which statement comes closest to your own view— even if neither is exactly right: </w:t>
      </w:r>
      <w:r>
        <w:rPr>
          <w:rFonts w:ascii="Courier New" w:hAnsi="Courier New" w:cs="Courier New"/>
          <w:b/>
          <w:bCs/>
          <w:sz w:val="20"/>
          <w:szCs w:val="20"/>
        </w:rPr>
        <w:t xml:space="preserve">[ROTATE] [1] </w:t>
      </w:r>
      <w:r>
        <w:rPr>
          <w:rFonts w:ascii="Courier New" w:hAnsi="Courier New" w:cs="Courier New"/>
          <w:sz w:val="20"/>
          <w:szCs w:val="20"/>
        </w:rPr>
        <w:t xml:space="preserve">Immigrants today are a benefit to California because of their hard work and job skills </w:t>
      </w:r>
      <w:r>
        <w:rPr>
          <w:rFonts w:ascii="Courier New" w:hAnsi="Courier New" w:cs="Courier New"/>
          <w:b/>
          <w:bCs/>
          <w:sz w:val="20"/>
          <w:szCs w:val="20"/>
        </w:rPr>
        <w:t>[OR]</w:t>
      </w:r>
      <w:r>
        <w:rPr>
          <w:rFonts w:ascii="Courier New" w:hAnsi="Courier New" w:cs="Courier New"/>
          <w:sz w:val="20"/>
          <w:szCs w:val="20"/>
        </w:rPr>
        <w:t xml:space="preserve"> </w:t>
      </w:r>
      <w:r>
        <w:rPr>
          <w:rFonts w:ascii="Courier New" w:hAnsi="Courier New" w:cs="Courier New"/>
          <w:b/>
          <w:bCs/>
          <w:sz w:val="20"/>
          <w:szCs w:val="20"/>
        </w:rPr>
        <w:t xml:space="preserve">[ROTATE] [2] </w:t>
      </w:r>
      <w:r>
        <w:rPr>
          <w:rFonts w:ascii="Courier New" w:hAnsi="Courier New" w:cs="Courier New"/>
          <w:sz w:val="20"/>
          <w:szCs w:val="20"/>
        </w:rPr>
        <w:t>Immigrants today are a burden to California because they use public services.</w:t>
      </w:r>
    </w:p>
    <w:p w14:paraId="0C9AD7AF" w14:textId="77777777" w:rsidR="00061D51" w:rsidRDefault="00061D51" w:rsidP="00061D51">
      <w:pPr>
        <w:tabs>
          <w:tab w:val="left" w:pos="1740"/>
        </w:tabs>
        <w:rPr>
          <w:rFonts w:ascii="Courier New" w:eastAsia="Times New Roman" w:hAnsi="Courier New" w:cs="Courier New"/>
          <w:color w:val="000000"/>
          <w:sz w:val="20"/>
          <w:szCs w:val="20"/>
          <w:lang w:eastAsia="en-US"/>
        </w:rPr>
      </w:pPr>
    </w:p>
    <w:p w14:paraId="2B51129E" w14:textId="4F3C5CD1" w:rsidR="00061D51" w:rsidRDefault="00061D51" w:rsidP="00061D51">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proofErr w:type="gramStart"/>
      <w:r>
        <w:rPr>
          <w:rFonts w:ascii="Courier New" w:hAnsi="Courier New" w:cs="Courier New"/>
          <w:sz w:val="20"/>
          <w:szCs w:val="20"/>
        </w:rPr>
        <w:t>immigrants</w:t>
      </w:r>
      <w:proofErr w:type="gramEnd"/>
      <w:r>
        <w:rPr>
          <w:rFonts w:ascii="Courier New" w:hAnsi="Courier New" w:cs="Courier New"/>
          <w:sz w:val="20"/>
          <w:szCs w:val="20"/>
        </w:rPr>
        <w:t xml:space="preserve"> are a benefit to California</w:t>
      </w:r>
    </w:p>
    <w:p w14:paraId="6EF5C6B1" w14:textId="4E286B73" w:rsidR="00061D51" w:rsidRDefault="00061D51" w:rsidP="00061D51">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immigrants are a burden to California</w:t>
      </w:r>
    </w:p>
    <w:p w14:paraId="2AE0CAAA" w14:textId="77777777" w:rsidR="00061D51" w:rsidRPr="005D05C7" w:rsidRDefault="00061D51" w:rsidP="00061D51">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CCBB873" w14:textId="77777777" w:rsidR="00061D51" w:rsidRPr="000C7BDC" w:rsidRDefault="00061D51" w:rsidP="00061D5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FAEF5BD" w14:textId="77777777" w:rsidR="00061D51" w:rsidRDefault="00061D51" w:rsidP="00061D51">
      <w:pPr>
        <w:tabs>
          <w:tab w:val="left" w:pos="1740"/>
        </w:tabs>
        <w:rPr>
          <w:rFonts w:ascii="Courier New" w:eastAsia="Times New Roman" w:hAnsi="Courier New" w:cs="Courier New"/>
          <w:color w:val="000000"/>
          <w:sz w:val="20"/>
          <w:szCs w:val="20"/>
          <w:lang w:eastAsia="en-US"/>
        </w:rPr>
      </w:pPr>
    </w:p>
    <w:p w14:paraId="76164121" w14:textId="693A111A" w:rsidR="00061D51" w:rsidRDefault="00061D51" w:rsidP="00061D51">
      <w:pPr>
        <w:ind w:left="360" w:hanging="360"/>
        <w:rPr>
          <w:rFonts w:ascii="Courier New" w:hAnsi="Courier New" w:cs="Courier New"/>
          <w:sz w:val="20"/>
          <w:szCs w:val="20"/>
        </w:rPr>
      </w:pPr>
      <w:r>
        <w:rPr>
          <w:rFonts w:ascii="Courier New" w:hAnsi="Courier New" w:cs="Courier New"/>
          <w:sz w:val="20"/>
          <w:szCs w:val="20"/>
        </w:rPr>
        <w:t>30a. When immigrants come legally to the United States, how much of a benefit is what they contribute to economic growth?</w:t>
      </w:r>
    </w:p>
    <w:p w14:paraId="4ECD775D" w14:textId="77777777" w:rsidR="00061D51" w:rsidRDefault="00061D51" w:rsidP="00061D51">
      <w:pPr>
        <w:tabs>
          <w:tab w:val="left" w:pos="1740"/>
        </w:tabs>
        <w:rPr>
          <w:rFonts w:ascii="Courier New" w:eastAsia="Times New Roman" w:hAnsi="Courier New" w:cs="Courier New"/>
          <w:color w:val="000000"/>
          <w:sz w:val="20"/>
          <w:szCs w:val="20"/>
          <w:lang w:eastAsia="en-US"/>
        </w:rPr>
      </w:pPr>
    </w:p>
    <w:p w14:paraId="3B6905AC" w14:textId="0DF42C92" w:rsidR="00061D51" w:rsidRDefault="00061D51" w:rsidP="00061D51">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major benefit</w:t>
      </w:r>
    </w:p>
    <w:p w14:paraId="470B7DFC" w14:textId="3C643659" w:rsidR="00061D51" w:rsidRDefault="00061D51" w:rsidP="00061D51">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minor </w:t>
      </w:r>
      <w:proofErr w:type="gramStart"/>
      <w:r>
        <w:rPr>
          <w:rFonts w:ascii="Courier New" w:hAnsi="Courier New" w:cs="Courier New"/>
          <w:sz w:val="20"/>
          <w:szCs w:val="20"/>
        </w:rPr>
        <w:t>benefit</w:t>
      </w:r>
      <w:proofErr w:type="gramEnd"/>
    </w:p>
    <w:p w14:paraId="08CA2E12" w14:textId="21C7A9C8" w:rsidR="00061D51" w:rsidRDefault="00061D51" w:rsidP="00061D51">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at all a benefit</w:t>
      </w:r>
    </w:p>
    <w:p w14:paraId="1EED18F8" w14:textId="77777777" w:rsidR="00061D51" w:rsidRPr="005D05C7" w:rsidRDefault="00061D51" w:rsidP="00061D51">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8E3B591" w14:textId="77777777" w:rsidR="00061D51" w:rsidRPr="000C7BDC" w:rsidRDefault="00061D51" w:rsidP="00061D5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069E422" w14:textId="77777777" w:rsidR="001D3E61" w:rsidRDefault="001D3E61" w:rsidP="001D3E61">
      <w:pPr>
        <w:tabs>
          <w:tab w:val="left" w:pos="1740"/>
        </w:tabs>
        <w:rPr>
          <w:rFonts w:ascii="Courier New" w:eastAsia="Times New Roman" w:hAnsi="Courier New" w:cs="Courier New"/>
          <w:color w:val="000000"/>
          <w:sz w:val="20"/>
          <w:szCs w:val="20"/>
          <w:lang w:eastAsia="en-US"/>
        </w:rPr>
      </w:pPr>
    </w:p>
    <w:p w14:paraId="6C315CC0" w14:textId="0CF72598" w:rsidR="00061D51" w:rsidRPr="001D3E61" w:rsidRDefault="00061D51" w:rsidP="001D3E61">
      <w:pPr>
        <w:tabs>
          <w:tab w:val="left" w:pos="1740"/>
        </w:tabs>
        <w:rPr>
          <w:rFonts w:ascii="Courier New" w:eastAsia="Times New Roman" w:hAnsi="Courier New" w:cs="Courier New"/>
          <w:color w:val="000000"/>
          <w:sz w:val="20"/>
          <w:szCs w:val="20"/>
          <w:lang w:eastAsia="en-US"/>
        </w:rPr>
      </w:pPr>
      <w:r>
        <w:rPr>
          <w:rFonts w:ascii="Courier New" w:hAnsi="Courier New" w:cs="Courier New"/>
          <w:sz w:val="20"/>
          <w:szCs w:val="20"/>
        </w:rPr>
        <w:t xml:space="preserve">31. Which comes closer to your view about how to handle undocumented immigrants who are living in the US: </w:t>
      </w:r>
      <w:r>
        <w:rPr>
          <w:rFonts w:ascii="Courier New" w:hAnsi="Courier New" w:cs="Courier New"/>
          <w:b/>
          <w:bCs/>
          <w:sz w:val="20"/>
          <w:szCs w:val="20"/>
        </w:rPr>
        <w:t>[ROTATE [</w:t>
      </w:r>
      <w:proofErr w:type="gramStart"/>
      <w:r>
        <w:rPr>
          <w:rFonts w:ascii="Courier New" w:hAnsi="Courier New" w:cs="Courier New"/>
          <w:b/>
          <w:bCs/>
          <w:sz w:val="20"/>
          <w:szCs w:val="20"/>
        </w:rPr>
        <w:t>1]</w:t>
      </w:r>
      <w:r>
        <w:rPr>
          <w:rFonts w:ascii="Courier New" w:hAnsi="Courier New" w:cs="Courier New"/>
          <w:sz w:val="20"/>
          <w:szCs w:val="20"/>
        </w:rPr>
        <w:t>There</w:t>
      </w:r>
      <w:proofErr w:type="gramEnd"/>
      <w:r>
        <w:rPr>
          <w:rFonts w:ascii="Courier New" w:hAnsi="Courier New" w:cs="Courier New"/>
          <w:sz w:val="20"/>
          <w:szCs w:val="20"/>
        </w:rPr>
        <w:t xml:space="preserve"> should be a way for them to stay legally in the country, if certain requirements are met </w:t>
      </w:r>
      <w:r>
        <w:rPr>
          <w:rFonts w:ascii="Courier New" w:hAnsi="Courier New" w:cs="Courier New"/>
          <w:b/>
          <w:bCs/>
          <w:sz w:val="20"/>
          <w:szCs w:val="20"/>
        </w:rPr>
        <w:t xml:space="preserve">[OR] [2] </w:t>
      </w:r>
      <w:r>
        <w:rPr>
          <w:rFonts w:ascii="Courier New" w:hAnsi="Courier New" w:cs="Courier New"/>
          <w:sz w:val="20"/>
          <w:szCs w:val="20"/>
        </w:rPr>
        <w:t>They should not be allowed to stay in this country legally?</w:t>
      </w:r>
    </w:p>
    <w:p w14:paraId="3CC020CB" w14:textId="77777777" w:rsidR="00061D51" w:rsidRDefault="00061D51" w:rsidP="00061D51">
      <w:pPr>
        <w:tabs>
          <w:tab w:val="left" w:pos="1740"/>
        </w:tabs>
        <w:rPr>
          <w:rFonts w:ascii="Courier New" w:eastAsia="Times New Roman" w:hAnsi="Courier New" w:cs="Courier New"/>
          <w:color w:val="000000"/>
          <w:sz w:val="20"/>
          <w:szCs w:val="20"/>
          <w:lang w:eastAsia="en-US"/>
        </w:rPr>
      </w:pPr>
    </w:p>
    <w:p w14:paraId="31B6ED14" w14:textId="27AD89E8" w:rsidR="00061D51" w:rsidRDefault="00061D51" w:rsidP="00061D51">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allowed to stay legally</w:t>
      </w:r>
    </w:p>
    <w:p w14:paraId="51B1F03B" w14:textId="6909E7DF" w:rsidR="00061D51" w:rsidRDefault="00061D51" w:rsidP="00061D51">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not allowed to stay legally</w:t>
      </w:r>
    </w:p>
    <w:p w14:paraId="3259EAB7" w14:textId="77777777" w:rsidR="00061D51" w:rsidRPr="005D05C7" w:rsidRDefault="00061D51" w:rsidP="00061D51">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3E8E3BCF" w14:textId="77777777" w:rsidR="00061D51" w:rsidRPr="000C7BDC" w:rsidRDefault="00061D51" w:rsidP="00061D5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894C92C" w14:textId="77777777" w:rsidR="00061D51" w:rsidRDefault="00061D51" w:rsidP="00061D51">
      <w:pPr>
        <w:ind w:left="360" w:hanging="360"/>
        <w:rPr>
          <w:rFonts w:ascii="Courier New" w:hAnsi="Courier New" w:cs="Courier New"/>
          <w:sz w:val="20"/>
          <w:szCs w:val="20"/>
        </w:rPr>
      </w:pPr>
    </w:p>
    <w:p w14:paraId="359A50B8" w14:textId="0E7423F9" w:rsidR="00061D51" w:rsidRPr="00061D51" w:rsidRDefault="00061D51" w:rsidP="00061D51">
      <w:pPr>
        <w:ind w:left="360" w:hanging="360"/>
        <w:rPr>
          <w:rFonts w:ascii="Courier New" w:hAnsi="Courier New" w:cs="Courier New"/>
          <w:sz w:val="20"/>
          <w:szCs w:val="20"/>
        </w:rPr>
      </w:pPr>
      <w:r>
        <w:rPr>
          <w:rFonts w:ascii="Courier New" w:hAnsi="Courier New" w:cs="Courier New"/>
          <w:sz w:val="20"/>
          <w:szCs w:val="20"/>
        </w:rPr>
        <w:t xml:space="preserve">32. Thinking now about immigrants—that is, people who come from other countries to live here in the United States, in your view, should immigration be kept at its present level, </w:t>
      </w:r>
      <w:r>
        <w:rPr>
          <w:rFonts w:ascii="Courier New" w:hAnsi="Courier New" w:cs="Courier New"/>
          <w:b/>
          <w:bCs/>
          <w:sz w:val="20"/>
          <w:szCs w:val="20"/>
        </w:rPr>
        <w:t xml:space="preserve">[ROTATE] [1] </w:t>
      </w:r>
      <w:r>
        <w:rPr>
          <w:rFonts w:ascii="Courier New" w:hAnsi="Courier New" w:cs="Courier New"/>
          <w:sz w:val="20"/>
          <w:szCs w:val="20"/>
        </w:rPr>
        <w:t xml:space="preserve">increased </w:t>
      </w:r>
      <w:r>
        <w:rPr>
          <w:rFonts w:ascii="Courier New" w:hAnsi="Courier New" w:cs="Courier New"/>
          <w:b/>
          <w:bCs/>
          <w:sz w:val="20"/>
          <w:szCs w:val="20"/>
        </w:rPr>
        <w:t xml:space="preserve">[OR] [2] </w:t>
      </w:r>
      <w:r>
        <w:rPr>
          <w:rFonts w:ascii="Courier New" w:hAnsi="Courier New" w:cs="Courier New"/>
          <w:sz w:val="20"/>
          <w:szCs w:val="20"/>
        </w:rPr>
        <w:t>decreased?</w:t>
      </w:r>
    </w:p>
    <w:p w14:paraId="21BC4649" w14:textId="77777777" w:rsidR="00061D51" w:rsidRDefault="00061D51" w:rsidP="00061D51">
      <w:pPr>
        <w:tabs>
          <w:tab w:val="left" w:pos="1740"/>
        </w:tabs>
        <w:rPr>
          <w:rFonts w:ascii="Courier New" w:eastAsia="Times New Roman" w:hAnsi="Courier New" w:cs="Courier New"/>
          <w:color w:val="000000"/>
          <w:sz w:val="20"/>
          <w:szCs w:val="20"/>
          <w:lang w:eastAsia="en-US"/>
        </w:rPr>
      </w:pPr>
    </w:p>
    <w:p w14:paraId="4EE12567" w14:textId="39E6FA0E" w:rsidR="00061D51" w:rsidRDefault="00061D51" w:rsidP="00061D51">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increased</w:t>
      </w:r>
    </w:p>
    <w:p w14:paraId="2E64B3D1" w14:textId="154420B2" w:rsidR="00061D51" w:rsidRDefault="00061D51" w:rsidP="00061D51">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decreased</w:t>
      </w:r>
    </w:p>
    <w:p w14:paraId="2ECB961B" w14:textId="520EC916" w:rsidR="00061D51" w:rsidRDefault="00061D51" w:rsidP="00061D51">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kept at its present level</w:t>
      </w:r>
    </w:p>
    <w:p w14:paraId="685312C5" w14:textId="77777777" w:rsidR="00061D51" w:rsidRPr="005D05C7" w:rsidRDefault="00061D51" w:rsidP="00061D51">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5603F219" w14:textId="77777777" w:rsidR="00061D51" w:rsidRPr="000C7BDC" w:rsidRDefault="00061D51" w:rsidP="00061D5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ED0E93C" w14:textId="77777777" w:rsidR="00061D51" w:rsidRDefault="00061D51" w:rsidP="00061D51">
      <w:pPr>
        <w:tabs>
          <w:tab w:val="left" w:pos="1740"/>
        </w:tabs>
        <w:rPr>
          <w:rFonts w:ascii="Courier New" w:eastAsia="Times New Roman" w:hAnsi="Courier New" w:cs="Courier New"/>
          <w:color w:val="000000"/>
          <w:sz w:val="20"/>
          <w:szCs w:val="20"/>
          <w:lang w:eastAsia="en-US"/>
        </w:rPr>
      </w:pPr>
    </w:p>
    <w:p w14:paraId="7F905D76" w14:textId="76C36D76" w:rsidR="00061D51" w:rsidRDefault="00061D51" w:rsidP="00061D51">
      <w:pPr>
        <w:ind w:left="360" w:hanging="360"/>
        <w:rPr>
          <w:rFonts w:ascii="Courier New" w:hAnsi="Courier New" w:cs="Courier New"/>
          <w:sz w:val="20"/>
          <w:szCs w:val="20"/>
        </w:rPr>
      </w:pPr>
      <w:r>
        <w:rPr>
          <w:rFonts w:ascii="Courier New" w:hAnsi="Courier New" w:cs="Courier New"/>
          <w:sz w:val="20"/>
          <w:szCs w:val="20"/>
        </w:rPr>
        <w:lastRenderedPageBreak/>
        <w:t xml:space="preserve">33. Do you favor or oppose the California state and local governments making their own policies and taking actions, separate from the federal government, to protect the </w:t>
      </w:r>
      <w:r w:rsidR="009F194D">
        <w:rPr>
          <w:rFonts w:ascii="Courier New" w:hAnsi="Courier New" w:cs="Courier New"/>
          <w:sz w:val="20"/>
          <w:szCs w:val="20"/>
        </w:rPr>
        <w:t>legal rights of undocumented immigrants in California?</w:t>
      </w:r>
    </w:p>
    <w:p w14:paraId="605E80AF" w14:textId="77777777" w:rsidR="00061D51" w:rsidRDefault="00061D51" w:rsidP="00061D51">
      <w:pPr>
        <w:tabs>
          <w:tab w:val="left" w:pos="1740"/>
        </w:tabs>
        <w:rPr>
          <w:rFonts w:ascii="Courier New" w:eastAsia="Times New Roman" w:hAnsi="Courier New" w:cs="Courier New"/>
          <w:color w:val="000000"/>
          <w:sz w:val="20"/>
          <w:szCs w:val="20"/>
          <w:lang w:eastAsia="en-US"/>
        </w:rPr>
      </w:pPr>
    </w:p>
    <w:p w14:paraId="247BAD7E" w14:textId="26E4379C" w:rsidR="00061D51" w:rsidRDefault="00061D51" w:rsidP="00061D51">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009F194D">
        <w:rPr>
          <w:rFonts w:ascii="Courier New" w:hAnsi="Courier New" w:cs="Courier New"/>
          <w:sz w:val="20"/>
          <w:szCs w:val="20"/>
        </w:rPr>
        <w:t>favor</w:t>
      </w:r>
    </w:p>
    <w:p w14:paraId="37BB6E2D" w14:textId="6DC773A2" w:rsidR="00061D51" w:rsidRDefault="00061D51" w:rsidP="00061D51">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9F194D">
        <w:rPr>
          <w:rFonts w:ascii="Courier New" w:hAnsi="Courier New" w:cs="Courier New"/>
          <w:sz w:val="20"/>
          <w:szCs w:val="20"/>
        </w:rPr>
        <w:t>oppose</w:t>
      </w:r>
    </w:p>
    <w:p w14:paraId="2C7E7F0D" w14:textId="77777777" w:rsidR="00061D51" w:rsidRPr="005D05C7" w:rsidRDefault="00061D51" w:rsidP="00061D51">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BDCF33D" w14:textId="77777777" w:rsidR="00061D51" w:rsidRPr="000C7BDC" w:rsidRDefault="00061D51" w:rsidP="00061D5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765FE13" w14:textId="77777777" w:rsidR="00061D51" w:rsidRDefault="00061D51" w:rsidP="00C30304">
      <w:pPr>
        <w:tabs>
          <w:tab w:val="left" w:pos="1740"/>
        </w:tabs>
        <w:rPr>
          <w:rFonts w:ascii="Courier New" w:eastAsia="Times New Roman" w:hAnsi="Courier New" w:cs="Courier New"/>
          <w:color w:val="000000"/>
          <w:sz w:val="20"/>
          <w:szCs w:val="20"/>
          <w:lang w:eastAsia="en-US"/>
        </w:rPr>
      </w:pPr>
    </w:p>
    <w:p w14:paraId="2D253B7C" w14:textId="77777777" w:rsidR="009F194D" w:rsidRDefault="009F194D" w:rsidP="009F194D">
      <w:pPr>
        <w:tabs>
          <w:tab w:val="left" w:pos="1740"/>
        </w:tabs>
        <w:rPr>
          <w:rFonts w:ascii="Courier New" w:eastAsia="Times New Roman" w:hAnsi="Courier New" w:cs="Courier New"/>
          <w:color w:val="000000"/>
          <w:sz w:val="20"/>
          <w:szCs w:val="20"/>
          <w:lang w:eastAsia="en-US"/>
        </w:rPr>
      </w:pPr>
    </w:p>
    <w:p w14:paraId="0867BE92" w14:textId="6855D663" w:rsidR="009F194D" w:rsidRDefault="009F194D" w:rsidP="009F194D">
      <w:pPr>
        <w:ind w:left="360" w:hanging="360"/>
        <w:rPr>
          <w:rFonts w:ascii="Courier New" w:hAnsi="Courier New" w:cs="Courier New"/>
          <w:sz w:val="20"/>
          <w:szCs w:val="20"/>
        </w:rPr>
      </w:pPr>
      <w:r>
        <w:rPr>
          <w:rFonts w:ascii="Courier New" w:hAnsi="Courier New" w:cs="Courier New"/>
          <w:sz w:val="20"/>
          <w:szCs w:val="20"/>
        </w:rPr>
        <w:t>34. When it comes to increased federal immigration enforcement, how much do you worry that someone that you know could be deported? Would you say that you worry a lot, some, not much, or not at all?</w:t>
      </w:r>
    </w:p>
    <w:p w14:paraId="0F069533" w14:textId="77777777" w:rsidR="009F194D" w:rsidRDefault="009F194D" w:rsidP="009F194D">
      <w:pPr>
        <w:tabs>
          <w:tab w:val="left" w:pos="1740"/>
        </w:tabs>
        <w:rPr>
          <w:rFonts w:ascii="Courier New" w:eastAsia="Times New Roman" w:hAnsi="Courier New" w:cs="Courier New"/>
          <w:color w:val="000000"/>
          <w:sz w:val="20"/>
          <w:szCs w:val="20"/>
          <w:lang w:eastAsia="en-US"/>
        </w:rPr>
      </w:pPr>
    </w:p>
    <w:p w14:paraId="0A9674D0" w14:textId="3A5297F1" w:rsidR="009F194D" w:rsidRDefault="009F194D" w:rsidP="009F194D">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a lot</w:t>
      </w:r>
    </w:p>
    <w:p w14:paraId="490BF447" w14:textId="335C5E0D" w:rsidR="009F194D" w:rsidRDefault="009F194D" w:rsidP="009F194D">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t>
      </w:r>
    </w:p>
    <w:p w14:paraId="44AB7E8B" w14:textId="26521774" w:rsidR="009F194D" w:rsidRDefault="009F194D" w:rsidP="009F194D">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much</w:t>
      </w:r>
    </w:p>
    <w:p w14:paraId="4B7BD712" w14:textId="3CDA1778" w:rsidR="009F194D" w:rsidRDefault="009F194D" w:rsidP="009F194D">
      <w:pPr>
        <w:pStyle w:val="0-Basic"/>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w:t>
      </w:r>
    </w:p>
    <w:p w14:paraId="6AA721C8" w14:textId="77777777" w:rsidR="009F194D" w:rsidRPr="005D05C7" w:rsidRDefault="009F194D" w:rsidP="009F194D">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28C7D544" w14:textId="77777777" w:rsidR="009F194D" w:rsidRPr="000C7BDC" w:rsidRDefault="009F194D" w:rsidP="009F194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D061375" w14:textId="77777777" w:rsidR="009F194D" w:rsidRDefault="009F194D" w:rsidP="00C30304">
      <w:pPr>
        <w:tabs>
          <w:tab w:val="left" w:pos="1740"/>
        </w:tabs>
        <w:rPr>
          <w:rFonts w:ascii="Courier New" w:eastAsia="Times New Roman" w:hAnsi="Courier New" w:cs="Courier New"/>
          <w:color w:val="000000"/>
          <w:sz w:val="20"/>
          <w:szCs w:val="20"/>
          <w:lang w:eastAsia="en-US"/>
        </w:rPr>
      </w:pPr>
    </w:p>
    <w:p w14:paraId="70564299" w14:textId="07C8E89B" w:rsidR="009F194D" w:rsidRDefault="009F194D" w:rsidP="00C30304">
      <w:pPr>
        <w:tabs>
          <w:tab w:val="left" w:pos="1740"/>
        </w:tabs>
        <w:rPr>
          <w:rFonts w:ascii="Courier New" w:eastAsia="Times New Roman" w:hAnsi="Courier New" w:cs="Courier New"/>
          <w:color w:val="000000"/>
          <w:sz w:val="20"/>
          <w:szCs w:val="20"/>
          <w:lang w:eastAsia="en-US"/>
        </w:rPr>
      </w:pPr>
      <w:r>
        <w:rPr>
          <w:rFonts w:ascii="Courier New" w:eastAsia="Times New Roman" w:hAnsi="Courier New" w:cs="Courier New"/>
          <w:color w:val="000000"/>
          <w:sz w:val="20"/>
          <w:szCs w:val="20"/>
          <w:lang w:eastAsia="en-US"/>
        </w:rPr>
        <w:t>Next,</w:t>
      </w:r>
    </w:p>
    <w:p w14:paraId="26B3559D" w14:textId="77777777" w:rsidR="009F194D" w:rsidRDefault="009F194D" w:rsidP="009F194D">
      <w:pPr>
        <w:tabs>
          <w:tab w:val="left" w:pos="1740"/>
        </w:tabs>
        <w:rPr>
          <w:rFonts w:ascii="Courier New" w:eastAsia="Times New Roman" w:hAnsi="Courier New" w:cs="Courier New"/>
          <w:color w:val="000000"/>
          <w:sz w:val="20"/>
          <w:szCs w:val="20"/>
          <w:lang w:eastAsia="en-US"/>
        </w:rPr>
      </w:pPr>
    </w:p>
    <w:p w14:paraId="48E83AD5" w14:textId="01A98900" w:rsidR="009F194D" w:rsidRDefault="009F194D" w:rsidP="009F194D">
      <w:pPr>
        <w:ind w:left="360" w:hanging="360"/>
        <w:rPr>
          <w:rFonts w:ascii="Courier New" w:hAnsi="Courier New" w:cs="Courier New"/>
          <w:sz w:val="20"/>
          <w:szCs w:val="20"/>
        </w:rPr>
      </w:pPr>
      <w:r>
        <w:rPr>
          <w:rFonts w:ascii="Courier New" w:hAnsi="Courier New" w:cs="Courier New"/>
          <w:sz w:val="20"/>
          <w:szCs w:val="20"/>
        </w:rPr>
        <w:t>35. Do you approve or disapprove of the job the US Immigration and Customs Enforcement agency or ICE is doing?</w:t>
      </w:r>
    </w:p>
    <w:p w14:paraId="1025CC35" w14:textId="77777777" w:rsidR="009F194D" w:rsidRDefault="009F194D" w:rsidP="009F194D">
      <w:pPr>
        <w:tabs>
          <w:tab w:val="left" w:pos="1740"/>
        </w:tabs>
        <w:rPr>
          <w:rFonts w:ascii="Courier New" w:eastAsia="Times New Roman" w:hAnsi="Courier New" w:cs="Courier New"/>
          <w:color w:val="000000"/>
          <w:sz w:val="20"/>
          <w:szCs w:val="20"/>
          <w:lang w:eastAsia="en-US"/>
        </w:rPr>
      </w:pPr>
    </w:p>
    <w:p w14:paraId="1517C408" w14:textId="07543FA3" w:rsidR="009F194D" w:rsidRDefault="009F194D" w:rsidP="009F194D">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approve</w:t>
      </w:r>
    </w:p>
    <w:p w14:paraId="4BC811EA" w14:textId="1FA1618F" w:rsidR="009F194D" w:rsidRDefault="009F194D" w:rsidP="009F194D">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556421E3" w14:textId="77777777" w:rsidR="009F194D" w:rsidRPr="005D05C7" w:rsidRDefault="009F194D" w:rsidP="009F194D">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7D74E02C" w14:textId="77777777" w:rsidR="009F194D" w:rsidRPr="000C7BDC" w:rsidRDefault="009F194D" w:rsidP="009F194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67E25F3" w14:textId="77777777" w:rsidR="009F194D" w:rsidRDefault="009F194D" w:rsidP="009F194D">
      <w:pPr>
        <w:tabs>
          <w:tab w:val="left" w:pos="1740"/>
        </w:tabs>
        <w:rPr>
          <w:rFonts w:ascii="Courier New" w:eastAsia="Times New Roman" w:hAnsi="Courier New" w:cs="Courier New"/>
          <w:color w:val="000000"/>
          <w:sz w:val="20"/>
          <w:szCs w:val="20"/>
          <w:lang w:eastAsia="en-US"/>
        </w:rPr>
      </w:pPr>
    </w:p>
    <w:p w14:paraId="30827D5F" w14:textId="6BD5DD25" w:rsidR="009F194D" w:rsidRDefault="009F194D" w:rsidP="009F194D">
      <w:pPr>
        <w:ind w:left="360" w:hanging="360"/>
        <w:rPr>
          <w:rFonts w:ascii="Courier New" w:hAnsi="Courier New" w:cs="Courier New"/>
          <w:sz w:val="20"/>
          <w:szCs w:val="20"/>
        </w:rPr>
      </w:pPr>
      <w:r>
        <w:rPr>
          <w:rFonts w:ascii="Courier New" w:hAnsi="Courier New" w:cs="Courier New"/>
          <w:sz w:val="20"/>
          <w:szCs w:val="20"/>
        </w:rPr>
        <w:t>36. From what you have seen or heard about it so far, od you approve or disapprove of the “One Big Beautiful Bill Act” passed by Congress?</w:t>
      </w:r>
    </w:p>
    <w:p w14:paraId="191071CB" w14:textId="77777777" w:rsidR="009F194D" w:rsidRDefault="009F194D" w:rsidP="009F194D">
      <w:pPr>
        <w:tabs>
          <w:tab w:val="left" w:pos="1740"/>
        </w:tabs>
        <w:rPr>
          <w:rFonts w:ascii="Courier New" w:eastAsia="Times New Roman" w:hAnsi="Courier New" w:cs="Courier New"/>
          <w:color w:val="000000"/>
          <w:sz w:val="20"/>
          <w:szCs w:val="20"/>
          <w:lang w:eastAsia="en-US"/>
        </w:rPr>
      </w:pPr>
    </w:p>
    <w:p w14:paraId="26EA28C7" w14:textId="1A4DA995" w:rsidR="009F194D" w:rsidRDefault="009F194D" w:rsidP="009F194D">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 xml:space="preserve">approve </w:t>
      </w:r>
    </w:p>
    <w:p w14:paraId="002B1E55" w14:textId="0DE51404" w:rsidR="009F194D" w:rsidRDefault="009F194D" w:rsidP="009F194D">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113753A9" w14:textId="77777777" w:rsidR="009F194D" w:rsidRPr="005D05C7" w:rsidRDefault="009F194D" w:rsidP="009F194D">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69470B8E" w14:textId="77777777" w:rsidR="00D12CB9" w:rsidRDefault="009F194D" w:rsidP="00D12CB9">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AF628BF" w14:textId="77777777" w:rsidR="00D12CB9" w:rsidRDefault="00D12CB9" w:rsidP="00D12CB9">
      <w:pPr>
        <w:rPr>
          <w:rFonts w:ascii="Courier New" w:hAnsi="Courier New" w:cs="Courier New"/>
          <w:sz w:val="20"/>
          <w:szCs w:val="20"/>
        </w:rPr>
      </w:pPr>
    </w:p>
    <w:p w14:paraId="2392F595" w14:textId="77777777" w:rsidR="00D12CB9" w:rsidRDefault="00D12CB9" w:rsidP="00D12CB9">
      <w:pPr>
        <w:rPr>
          <w:rFonts w:ascii="Courier New" w:hAnsi="Courier New" w:cs="Courier New"/>
          <w:sz w:val="20"/>
          <w:szCs w:val="20"/>
        </w:rPr>
      </w:pPr>
    </w:p>
    <w:p w14:paraId="1999AD47" w14:textId="308619A7" w:rsidR="009F194D" w:rsidRDefault="009F194D" w:rsidP="00D12CB9">
      <w:pPr>
        <w:rPr>
          <w:rFonts w:ascii="Courier New" w:hAnsi="Courier New" w:cs="Courier New"/>
          <w:sz w:val="20"/>
          <w:szCs w:val="20"/>
        </w:rPr>
      </w:pPr>
      <w:r>
        <w:rPr>
          <w:rFonts w:ascii="Courier New" w:hAnsi="Courier New" w:cs="Courier New"/>
          <w:sz w:val="20"/>
          <w:szCs w:val="20"/>
        </w:rPr>
        <w:t xml:space="preserve">37. Do you </w:t>
      </w:r>
      <w:proofErr w:type="spellStart"/>
      <w:r>
        <w:rPr>
          <w:rFonts w:ascii="Courier New" w:hAnsi="Courier New" w:cs="Courier New"/>
          <w:sz w:val="20"/>
          <w:szCs w:val="20"/>
        </w:rPr>
        <w:t>favor</w:t>
      </w:r>
      <w:proofErr w:type="spellEnd"/>
      <w:r>
        <w:rPr>
          <w:rFonts w:ascii="Courier New" w:hAnsi="Courier New" w:cs="Courier New"/>
          <w:sz w:val="20"/>
          <w:szCs w:val="20"/>
        </w:rPr>
        <w:t xml:space="preserve"> or oppose the US placing new tariffs on goods imported from other countries?</w:t>
      </w:r>
    </w:p>
    <w:p w14:paraId="37992E65" w14:textId="77777777" w:rsidR="009F194D" w:rsidRDefault="009F194D" w:rsidP="009F194D">
      <w:pPr>
        <w:tabs>
          <w:tab w:val="left" w:pos="1740"/>
        </w:tabs>
        <w:rPr>
          <w:rFonts w:ascii="Courier New" w:eastAsia="Times New Roman" w:hAnsi="Courier New" w:cs="Courier New"/>
          <w:color w:val="000000"/>
          <w:sz w:val="20"/>
          <w:szCs w:val="20"/>
          <w:lang w:eastAsia="en-US"/>
        </w:rPr>
      </w:pPr>
    </w:p>
    <w:p w14:paraId="0A95BBFA" w14:textId="4753C711" w:rsidR="009F194D" w:rsidRDefault="009F194D" w:rsidP="009F194D">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favor</w:t>
      </w:r>
    </w:p>
    <w:p w14:paraId="2D590CC9" w14:textId="62EF1863" w:rsidR="009F194D" w:rsidRDefault="009F194D" w:rsidP="009F194D">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4C4C3FE1" w14:textId="77777777" w:rsidR="009F194D" w:rsidRPr="005D05C7" w:rsidRDefault="009F194D" w:rsidP="009F194D">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243B71CF" w14:textId="77777777" w:rsidR="009F194D" w:rsidRPr="000C7BDC" w:rsidRDefault="009F194D" w:rsidP="009F194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1B56204" w14:textId="77777777" w:rsidR="009F194D" w:rsidRPr="00351975" w:rsidRDefault="009F194D" w:rsidP="00C30304">
      <w:pPr>
        <w:tabs>
          <w:tab w:val="left" w:pos="1740"/>
        </w:tabs>
        <w:rPr>
          <w:rFonts w:ascii="Courier New" w:eastAsia="Times New Roman" w:hAnsi="Courier New" w:cs="Courier New"/>
          <w:color w:val="000000"/>
          <w:sz w:val="20"/>
          <w:szCs w:val="20"/>
          <w:lang w:eastAsia="en-US"/>
        </w:rPr>
      </w:pPr>
    </w:p>
    <w:p w14:paraId="4EFB27F9" w14:textId="16B6768B" w:rsidR="00395F3D" w:rsidRPr="00CC77F7" w:rsidRDefault="009F194D" w:rsidP="00395F3D">
      <w:pPr>
        <w:ind w:left="540" w:hanging="540"/>
        <w:rPr>
          <w:rFonts w:ascii="Courier New" w:hAnsi="Courier New" w:cs="Courier New"/>
          <w:sz w:val="20"/>
          <w:szCs w:val="20"/>
        </w:rPr>
      </w:pPr>
      <w:r>
        <w:rPr>
          <w:rFonts w:ascii="Courier New" w:hAnsi="Courier New" w:cs="Courier New"/>
          <w:sz w:val="20"/>
          <w:szCs w:val="20"/>
        </w:rPr>
        <w:t>38</w:t>
      </w:r>
      <w:r w:rsidR="00395F3D">
        <w:rPr>
          <w:rFonts w:ascii="Courier New" w:hAnsi="Courier New" w:cs="Courier New"/>
          <w:sz w:val="20"/>
          <w:szCs w:val="20"/>
        </w:rPr>
        <w:t>. S</w:t>
      </w:r>
      <w:r w:rsidR="00395F3D" w:rsidRPr="00CC77F7">
        <w:rPr>
          <w:rFonts w:ascii="Courier New" w:hAnsi="Courier New" w:cs="Courier New"/>
          <w:sz w:val="20"/>
          <w:szCs w:val="20"/>
        </w:rPr>
        <w:t>ome people are registered to vote and others are not. Are</w:t>
      </w:r>
      <w:r w:rsidR="00395F3D">
        <w:rPr>
          <w:rFonts w:ascii="Courier New" w:hAnsi="Courier New" w:cs="Courier New"/>
          <w:sz w:val="20"/>
          <w:szCs w:val="20"/>
        </w:rPr>
        <w:t xml:space="preserve"> </w:t>
      </w:r>
      <w:r w:rsidR="00395F3D" w:rsidRPr="00CC77F7">
        <w:rPr>
          <w:rFonts w:ascii="Courier New" w:hAnsi="Courier New" w:cs="Courier New"/>
          <w:sz w:val="20"/>
          <w:szCs w:val="20"/>
        </w:rPr>
        <w:t xml:space="preserve">you </w:t>
      </w:r>
      <w:proofErr w:type="gramStart"/>
      <w:r w:rsidR="00395F3D" w:rsidRPr="00CC77F7">
        <w:rPr>
          <w:rFonts w:ascii="Courier New" w:hAnsi="Courier New" w:cs="Courier New"/>
          <w:b/>
          <w:bCs/>
          <w:sz w:val="20"/>
          <w:szCs w:val="20"/>
          <w:u w:val="single"/>
        </w:rPr>
        <w:t>absolutely certain</w:t>
      </w:r>
      <w:proofErr w:type="gramEnd"/>
      <w:r w:rsidR="00395F3D" w:rsidRPr="00CC77F7">
        <w:rPr>
          <w:rFonts w:ascii="Courier New" w:hAnsi="Courier New" w:cs="Courier New"/>
          <w:sz w:val="20"/>
          <w:szCs w:val="20"/>
        </w:rPr>
        <w:t xml:space="preserve"> that you are registered to vote in </w:t>
      </w:r>
      <w:r w:rsidR="00395F3D">
        <w:rPr>
          <w:rFonts w:ascii="Courier New" w:hAnsi="Courier New" w:cs="Courier New"/>
          <w:sz w:val="20"/>
          <w:szCs w:val="20"/>
        </w:rPr>
        <w:t>California</w:t>
      </w:r>
      <w:r w:rsidR="00395F3D" w:rsidRPr="00CC77F7">
        <w:rPr>
          <w:rFonts w:ascii="Courier New" w:hAnsi="Courier New" w:cs="Courier New"/>
          <w:sz w:val="20"/>
          <w:szCs w:val="20"/>
        </w:rPr>
        <w:t xml:space="preserve">?  </w:t>
      </w:r>
    </w:p>
    <w:p w14:paraId="14395E97" w14:textId="77777777" w:rsidR="00395F3D" w:rsidRPr="00CC77F7" w:rsidRDefault="00395F3D" w:rsidP="00395F3D">
      <w:pPr>
        <w:rPr>
          <w:rFonts w:ascii="Courier New" w:hAnsi="Courier New" w:cs="Courier New"/>
          <w:sz w:val="20"/>
          <w:szCs w:val="20"/>
        </w:rPr>
      </w:pPr>
    </w:p>
    <w:p w14:paraId="77EE863E" w14:textId="774072D4"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w:t>
      </w:r>
      <w:r w:rsidRPr="00CC77F7">
        <w:rPr>
          <w:rFonts w:ascii="Courier New" w:hAnsi="Courier New" w:cs="Courier New"/>
          <w:sz w:val="20"/>
          <w:szCs w:val="20"/>
        </w:rPr>
        <w:tab/>
        <w:t>[ASK Q</w:t>
      </w:r>
      <w:r w:rsidR="009F194D">
        <w:rPr>
          <w:rFonts w:ascii="Courier New" w:hAnsi="Courier New" w:cs="Courier New"/>
          <w:sz w:val="20"/>
          <w:szCs w:val="20"/>
        </w:rPr>
        <w:t>38</w:t>
      </w:r>
      <w:r w:rsidRPr="00CC77F7">
        <w:rPr>
          <w:rFonts w:ascii="Courier New" w:hAnsi="Courier New" w:cs="Courier New"/>
          <w:sz w:val="20"/>
          <w:szCs w:val="20"/>
        </w:rPr>
        <w:t>a]</w:t>
      </w:r>
    </w:p>
    <w:p w14:paraId="14A0EBF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proofErr w:type="gramStart"/>
      <w:r w:rsidRPr="00CC77F7">
        <w:rPr>
          <w:rFonts w:ascii="Courier New" w:hAnsi="Courier New" w:cs="Courier New"/>
          <w:sz w:val="20"/>
          <w:szCs w:val="20"/>
        </w:rPr>
        <w:t>no</w:t>
      </w:r>
      <w:proofErr w:type="gramEnd"/>
      <w:r w:rsidRPr="00CC77F7">
        <w:rPr>
          <w:rFonts w:ascii="Courier New" w:hAnsi="Courier New" w:cs="Courier New"/>
          <w:sz w:val="20"/>
          <w:szCs w:val="20"/>
        </w:rPr>
        <w:tab/>
        <w:t>[SKIP TO party]</w:t>
      </w:r>
    </w:p>
    <w:p w14:paraId="7C8A1F4D"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t>don’t know (</w:t>
      </w:r>
      <w:r>
        <w:rPr>
          <w:rFonts w:ascii="Courier New" w:hAnsi="Courier New" w:cs="Courier New"/>
          <w:sz w:val="20"/>
          <w:szCs w:val="20"/>
        </w:rPr>
        <w:t>vol</w:t>
      </w:r>
      <w:r w:rsidRPr="00CC77F7">
        <w:rPr>
          <w:rFonts w:ascii="Courier New" w:hAnsi="Courier New" w:cs="Courier New"/>
          <w:sz w:val="20"/>
          <w:szCs w:val="20"/>
        </w:rPr>
        <w:t>)</w:t>
      </w:r>
      <w:r w:rsidRPr="00CC77F7">
        <w:rPr>
          <w:rFonts w:ascii="Courier New" w:hAnsi="Courier New" w:cs="Courier New"/>
          <w:sz w:val="20"/>
          <w:szCs w:val="20"/>
        </w:rPr>
        <w:tab/>
        <w:t>[SKIP TO party]</w:t>
      </w:r>
    </w:p>
    <w:p w14:paraId="59DFB75F"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proofErr w:type="gramStart"/>
      <w:r w:rsidRPr="00CC77F7">
        <w:rPr>
          <w:rFonts w:ascii="Courier New" w:hAnsi="Courier New" w:cs="Courier New"/>
          <w:sz w:val="20"/>
          <w:szCs w:val="20"/>
        </w:rPr>
        <w:t>refuse</w:t>
      </w:r>
      <w:proofErr w:type="gramEnd"/>
      <w:r w:rsidRPr="00CC77F7">
        <w:rPr>
          <w:rFonts w:ascii="Courier New" w:hAnsi="Courier New" w:cs="Courier New"/>
          <w:sz w:val="20"/>
          <w:szCs w:val="20"/>
        </w:rPr>
        <w:t xml:space="preserve"> (</w:t>
      </w:r>
      <w:r>
        <w:rPr>
          <w:rFonts w:ascii="Courier New" w:hAnsi="Courier New" w:cs="Courier New"/>
          <w:sz w:val="20"/>
          <w:szCs w:val="20"/>
        </w:rPr>
        <w:t>vol</w:t>
      </w:r>
      <w:proofErr w:type="gramStart"/>
      <w:r w:rsidRPr="00CC77F7">
        <w:rPr>
          <w:rFonts w:ascii="Courier New" w:hAnsi="Courier New" w:cs="Courier New"/>
          <w:sz w:val="20"/>
          <w:szCs w:val="20"/>
        </w:rPr>
        <w:t xml:space="preserve">) </w:t>
      </w:r>
      <w:r w:rsidRPr="00CC77F7">
        <w:rPr>
          <w:rFonts w:ascii="Courier New" w:hAnsi="Courier New" w:cs="Courier New"/>
          <w:sz w:val="20"/>
          <w:szCs w:val="20"/>
        </w:rPr>
        <w:tab/>
        <w:t>[</w:t>
      </w:r>
      <w:proofErr w:type="gramEnd"/>
      <w:r w:rsidRPr="00CC77F7">
        <w:rPr>
          <w:rFonts w:ascii="Courier New" w:hAnsi="Courier New" w:cs="Courier New"/>
          <w:sz w:val="20"/>
          <w:szCs w:val="20"/>
        </w:rPr>
        <w:t>SKIP TO party]</w:t>
      </w:r>
    </w:p>
    <w:p w14:paraId="768A8EA6" w14:textId="77777777" w:rsidR="00395F3D" w:rsidRPr="00CC77F7" w:rsidRDefault="00395F3D" w:rsidP="00395F3D">
      <w:pPr>
        <w:rPr>
          <w:rFonts w:ascii="Courier New" w:hAnsi="Courier New" w:cs="Courier New"/>
          <w:sz w:val="20"/>
          <w:szCs w:val="20"/>
        </w:rPr>
      </w:pPr>
    </w:p>
    <w:p w14:paraId="3C8F8006" w14:textId="70EE5FE6" w:rsidR="00395F3D" w:rsidRPr="00CC77F7" w:rsidRDefault="009F194D" w:rsidP="00395F3D">
      <w:pPr>
        <w:pStyle w:val="Question"/>
        <w:rPr>
          <w:rFonts w:ascii="Courier New" w:hAnsi="Courier New" w:cs="Courier New"/>
          <w:sz w:val="20"/>
          <w:szCs w:val="20"/>
        </w:rPr>
      </w:pPr>
      <w:r>
        <w:rPr>
          <w:rFonts w:ascii="Courier New" w:hAnsi="Courier New" w:cs="Courier New"/>
          <w:sz w:val="20"/>
          <w:szCs w:val="20"/>
        </w:rPr>
        <w:t>38</w:t>
      </w:r>
      <w:r w:rsidR="00395F3D">
        <w:rPr>
          <w:rFonts w:ascii="Courier New" w:hAnsi="Courier New" w:cs="Courier New"/>
          <w:sz w:val="20"/>
          <w:szCs w:val="20"/>
        </w:rPr>
        <w:t>a. Are</w:t>
      </w:r>
      <w:r w:rsidR="00395F3D" w:rsidRPr="00CC77F7">
        <w:rPr>
          <w:rFonts w:ascii="Courier New" w:hAnsi="Courier New" w:cs="Courier New"/>
          <w:sz w:val="20"/>
          <w:szCs w:val="20"/>
        </w:rPr>
        <w:t xml:space="preserve"> you registered as a Democrat, a Republican, another party, or are you registered as a decline-to-state or independent voter?</w:t>
      </w:r>
      <w:r w:rsidR="00395F3D">
        <w:rPr>
          <w:rFonts w:ascii="Courier New" w:hAnsi="Courier New" w:cs="Courier New"/>
          <w:sz w:val="20"/>
          <w:szCs w:val="20"/>
        </w:rPr>
        <w:t xml:space="preserve"> </w:t>
      </w:r>
      <w:r w:rsidR="00395F3D" w:rsidRPr="00CC77F7">
        <w:rPr>
          <w:rFonts w:ascii="Courier New" w:hAnsi="Courier New" w:cs="Courier New"/>
          <w:sz w:val="20"/>
          <w:szCs w:val="20"/>
        </w:rPr>
        <w:t>(INTERVIEWER: IF RESPONDENT SAYS THEY ARE REGISTERED AS “Non-Partisan” ENTER PUNCH &lt;4&gt; decline-to-state or Independent)</w:t>
      </w:r>
    </w:p>
    <w:p w14:paraId="682F3A9F" w14:textId="77777777" w:rsidR="00395F3D" w:rsidRPr="00CC77F7" w:rsidRDefault="00395F3D" w:rsidP="00395F3D">
      <w:pPr>
        <w:ind w:left="1440"/>
        <w:rPr>
          <w:rFonts w:ascii="Courier New" w:hAnsi="Courier New" w:cs="Courier New"/>
          <w:sz w:val="20"/>
          <w:szCs w:val="20"/>
        </w:rPr>
      </w:pPr>
    </w:p>
    <w:p w14:paraId="76E8DACC" w14:textId="77777777" w:rsidR="00395F3D" w:rsidRPr="00CC77F7" w:rsidRDefault="00395F3D" w:rsidP="00395F3D">
      <w:pPr>
        <w:pStyle w:val="Question"/>
        <w:ind w:firstLine="0"/>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984079">
        <w:rPr>
          <w:rFonts w:ascii="Courier New" w:hAnsi="Courier New" w:cs="Courier New"/>
          <w:sz w:val="20"/>
          <w:szCs w:val="20"/>
        </w:rPr>
        <w:t>We understand and respect that this information is confidential, we ask only for nonpartisan research purposes and will keep all of this information absolutely anonymous</w:t>
      </w:r>
      <w:r>
        <w:rPr>
          <w:rFonts w:ascii="Courier New" w:hAnsi="Courier New" w:cs="Courier New"/>
          <w:sz w:val="20"/>
          <w:szCs w:val="20"/>
        </w:rPr>
        <w:t>.</w:t>
      </w:r>
      <w:r w:rsidRPr="00CC77F7">
        <w:rPr>
          <w:rFonts w:ascii="Courier New" w:hAnsi="Courier New" w:cs="Courier New"/>
          <w:sz w:val="20"/>
          <w:szCs w:val="20"/>
        </w:rPr>
        <w:t>”]</w:t>
      </w:r>
    </w:p>
    <w:p w14:paraId="5E1EB9AC" w14:textId="77777777" w:rsidR="00395F3D" w:rsidRPr="00CC77F7" w:rsidRDefault="00395F3D" w:rsidP="00395F3D">
      <w:pPr>
        <w:ind w:left="1440"/>
        <w:rPr>
          <w:rFonts w:ascii="Courier New" w:hAnsi="Courier New" w:cs="Courier New"/>
          <w:sz w:val="20"/>
          <w:szCs w:val="20"/>
        </w:rPr>
      </w:pPr>
    </w:p>
    <w:p w14:paraId="5BC5D52C"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Democrat </w:t>
      </w:r>
    </w:p>
    <w:p w14:paraId="4F8FE315"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Republican </w:t>
      </w:r>
    </w:p>
    <w:p w14:paraId="5E077E42"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another party (specify) </w:t>
      </w:r>
    </w:p>
    <w:p w14:paraId="60839DD0"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decline-to-state or independent </w:t>
      </w:r>
    </w:p>
    <w:p w14:paraId="344A2DB9"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don’t know </w:t>
      </w:r>
    </w:p>
    <w:p w14:paraId="1CC8E109"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p>
    <w:p w14:paraId="616DCD0A" w14:textId="77777777" w:rsidR="00395F3D" w:rsidRPr="00CC77F7" w:rsidRDefault="00395F3D" w:rsidP="00395F3D">
      <w:pPr>
        <w:pStyle w:val="Answer"/>
        <w:rPr>
          <w:rFonts w:ascii="Courier New" w:hAnsi="Courier New" w:cs="Courier New"/>
          <w:sz w:val="20"/>
          <w:szCs w:val="20"/>
        </w:rPr>
      </w:pPr>
    </w:p>
    <w:p w14:paraId="4C5FF05E" w14:textId="1DF8F57C" w:rsidR="00395F3D" w:rsidRPr="00CC77F7" w:rsidRDefault="00395F3D" w:rsidP="00395F3D">
      <w:pPr>
        <w:pStyle w:val="Question"/>
        <w:rPr>
          <w:rFonts w:ascii="Courier New" w:hAnsi="Courier New" w:cs="Courier New"/>
          <w:sz w:val="20"/>
          <w:szCs w:val="20"/>
        </w:rPr>
      </w:pPr>
      <w:r>
        <w:rPr>
          <w:rFonts w:ascii="Courier New" w:hAnsi="Courier New" w:cs="Courier New"/>
          <w:sz w:val="20"/>
          <w:szCs w:val="20"/>
        </w:rPr>
        <w:t>[CAW</w:t>
      </w:r>
      <w:r w:rsidRPr="00CC77F7">
        <w:rPr>
          <w:rFonts w:ascii="Courier New" w:hAnsi="Courier New" w:cs="Courier New"/>
          <w:sz w:val="20"/>
          <w:szCs w:val="20"/>
        </w:rPr>
        <w:t>I PROGRAMMING: DUMMY QUESTION TO COMBINE Q</w:t>
      </w:r>
      <w:r w:rsidR="009F194D">
        <w:rPr>
          <w:rFonts w:ascii="Courier New" w:hAnsi="Courier New" w:cs="Courier New"/>
          <w:sz w:val="20"/>
          <w:szCs w:val="20"/>
        </w:rPr>
        <w:t>38</w:t>
      </w:r>
      <w:r w:rsidRPr="00CC77F7">
        <w:rPr>
          <w:rFonts w:ascii="Courier New" w:hAnsi="Courier New" w:cs="Courier New"/>
          <w:sz w:val="20"/>
          <w:szCs w:val="20"/>
        </w:rPr>
        <w:t xml:space="preserve"> AND Q</w:t>
      </w:r>
      <w:r w:rsidR="009F194D">
        <w:rPr>
          <w:rFonts w:ascii="Courier New" w:hAnsi="Courier New" w:cs="Courier New"/>
          <w:sz w:val="20"/>
          <w:szCs w:val="20"/>
        </w:rPr>
        <w:t>38</w:t>
      </w:r>
      <w:r>
        <w:rPr>
          <w:rFonts w:ascii="Courier New" w:hAnsi="Courier New" w:cs="Courier New"/>
          <w:sz w:val="20"/>
          <w:szCs w:val="20"/>
        </w:rPr>
        <w:t>a</w:t>
      </w:r>
      <w:r w:rsidRPr="00CC77F7">
        <w:rPr>
          <w:rFonts w:ascii="Courier New" w:hAnsi="Courier New" w:cs="Courier New"/>
          <w:sz w:val="20"/>
          <w:szCs w:val="20"/>
        </w:rPr>
        <w:t>]</w:t>
      </w:r>
    </w:p>
    <w:p w14:paraId="17952A08" w14:textId="77777777" w:rsidR="00395F3D" w:rsidRPr="00CC77F7" w:rsidRDefault="00395F3D" w:rsidP="00395F3D">
      <w:pPr>
        <w:rPr>
          <w:rFonts w:ascii="Courier New" w:hAnsi="Courier New" w:cs="Courier New"/>
          <w:sz w:val="20"/>
          <w:szCs w:val="20"/>
        </w:rPr>
      </w:pPr>
    </w:p>
    <w:p w14:paraId="507A2D40" w14:textId="4A43DC66" w:rsidR="00395F3D" w:rsidRPr="00CC77F7" w:rsidRDefault="00395F3D" w:rsidP="00395F3D">
      <w:pPr>
        <w:pStyle w:val="Answer"/>
        <w:tabs>
          <w:tab w:val="left" w:pos="5130"/>
        </w:tabs>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xml:space="preserve">, </w:t>
      </w:r>
      <w:r w:rsidRPr="00CC77F7">
        <w:rPr>
          <w:rFonts w:ascii="Courier New" w:hAnsi="Courier New" w:cs="Courier New"/>
          <w:sz w:val="20"/>
          <w:szCs w:val="20"/>
        </w:rPr>
        <w:t>Democrat</w:t>
      </w:r>
      <w:r w:rsidRPr="00CC77F7">
        <w:rPr>
          <w:rFonts w:ascii="Courier New" w:hAnsi="Courier New" w:cs="Courier New"/>
          <w:sz w:val="20"/>
          <w:szCs w:val="20"/>
        </w:rPr>
        <w:tab/>
      </w:r>
      <w:r w:rsidRPr="00CC77F7">
        <w:rPr>
          <w:rFonts w:ascii="Courier New" w:hAnsi="Courier New" w:cs="Courier New"/>
          <w:sz w:val="20"/>
          <w:szCs w:val="20"/>
        </w:rPr>
        <w:tab/>
        <w:t>[ASK Q</w:t>
      </w:r>
      <w:r w:rsidR="009F194D">
        <w:rPr>
          <w:rFonts w:ascii="Courier New" w:hAnsi="Courier New" w:cs="Courier New"/>
          <w:sz w:val="20"/>
          <w:szCs w:val="20"/>
        </w:rPr>
        <w:t>39</w:t>
      </w:r>
      <w:r w:rsidRPr="00CC77F7">
        <w:rPr>
          <w:rFonts w:ascii="Courier New" w:hAnsi="Courier New" w:cs="Courier New"/>
          <w:sz w:val="20"/>
          <w:szCs w:val="20"/>
        </w:rPr>
        <w:t>]</w:t>
      </w:r>
    </w:p>
    <w:p w14:paraId="7A26E0DD" w14:textId="6520B078" w:rsidR="00395F3D" w:rsidRPr="00CC77F7" w:rsidRDefault="00395F3D" w:rsidP="00395F3D">
      <w:pPr>
        <w:pStyle w:val="Answer"/>
        <w:tabs>
          <w:tab w:val="left" w:pos="513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Republican</w:t>
      </w:r>
      <w:r>
        <w:rPr>
          <w:rFonts w:ascii="Courier New" w:hAnsi="Courier New" w:cs="Courier New"/>
          <w:sz w:val="20"/>
          <w:szCs w:val="20"/>
        </w:rPr>
        <w:tab/>
      </w:r>
      <w:r w:rsidRPr="00CC77F7">
        <w:rPr>
          <w:rFonts w:ascii="Courier New" w:hAnsi="Courier New" w:cs="Courier New"/>
          <w:sz w:val="20"/>
          <w:szCs w:val="20"/>
        </w:rPr>
        <w:tab/>
        <w:t>[SKIP TO Q</w:t>
      </w:r>
      <w:r w:rsidR="009F194D">
        <w:rPr>
          <w:rFonts w:ascii="Courier New" w:hAnsi="Courier New" w:cs="Courier New"/>
          <w:sz w:val="20"/>
          <w:szCs w:val="20"/>
        </w:rPr>
        <w:t>39</w:t>
      </w:r>
      <w:r>
        <w:rPr>
          <w:rFonts w:ascii="Courier New" w:hAnsi="Courier New" w:cs="Courier New"/>
          <w:sz w:val="20"/>
          <w:szCs w:val="20"/>
        </w:rPr>
        <w:t>a</w:t>
      </w:r>
      <w:r w:rsidRPr="00CC77F7">
        <w:rPr>
          <w:rFonts w:ascii="Courier New" w:hAnsi="Courier New" w:cs="Courier New"/>
          <w:sz w:val="20"/>
          <w:szCs w:val="20"/>
        </w:rPr>
        <w:t>]</w:t>
      </w:r>
    </w:p>
    <w:p w14:paraId="408D7EB6" w14:textId="04E0726C" w:rsidR="00395F3D" w:rsidRPr="00CC77F7" w:rsidRDefault="00395F3D" w:rsidP="00395F3D">
      <w:pPr>
        <w:pStyle w:val="Answer"/>
        <w:tabs>
          <w:tab w:val="left" w:pos="5130"/>
        </w:tabs>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r>
      <w:r w:rsidRPr="00A55DDF">
        <w:rPr>
          <w:rFonts w:ascii="Courier New" w:hAnsi="Courier New" w:cs="Courier New"/>
          <w:sz w:val="20"/>
          <w:szCs w:val="20"/>
        </w:rPr>
        <w:t xml:space="preserve">registered, </w:t>
      </w:r>
      <w:proofErr w:type="gramStart"/>
      <w:r w:rsidRPr="00CC77F7">
        <w:rPr>
          <w:rFonts w:ascii="Courier New" w:hAnsi="Courier New" w:cs="Courier New"/>
          <w:sz w:val="20"/>
          <w:szCs w:val="20"/>
        </w:rPr>
        <w:t>other</w:t>
      </w:r>
      <w:r w:rsidRPr="00CC77F7">
        <w:rPr>
          <w:rFonts w:ascii="Courier New" w:hAnsi="Courier New" w:cs="Courier New"/>
          <w:sz w:val="20"/>
          <w:szCs w:val="20"/>
        </w:rPr>
        <w:tab/>
      </w:r>
      <w:r w:rsidRPr="00CC77F7">
        <w:rPr>
          <w:rFonts w:ascii="Courier New" w:hAnsi="Courier New" w:cs="Courier New"/>
          <w:sz w:val="20"/>
          <w:szCs w:val="20"/>
        </w:rPr>
        <w:tab/>
        <w:t>[</w:t>
      </w:r>
      <w:proofErr w:type="gramEnd"/>
      <w:r w:rsidRPr="00CC77F7">
        <w:rPr>
          <w:rFonts w:ascii="Courier New" w:hAnsi="Courier New" w:cs="Courier New"/>
          <w:sz w:val="20"/>
          <w:szCs w:val="20"/>
        </w:rPr>
        <w:t>SKIP TO Q</w:t>
      </w:r>
      <w:r w:rsidR="009F194D">
        <w:rPr>
          <w:rFonts w:ascii="Courier New" w:hAnsi="Courier New" w:cs="Courier New"/>
          <w:sz w:val="20"/>
          <w:szCs w:val="20"/>
        </w:rPr>
        <w:t>40</w:t>
      </w:r>
      <w:r w:rsidRPr="00CC77F7">
        <w:rPr>
          <w:rFonts w:ascii="Courier New" w:hAnsi="Courier New" w:cs="Courier New"/>
          <w:sz w:val="20"/>
          <w:szCs w:val="20"/>
        </w:rPr>
        <w:t>]</w:t>
      </w:r>
    </w:p>
    <w:p w14:paraId="0F42F2D9" w14:textId="3AFDC921" w:rsidR="00395F3D" w:rsidRPr="00CC77F7" w:rsidRDefault="00395F3D" w:rsidP="00395F3D">
      <w:pPr>
        <w:pStyle w:val="Answer"/>
        <w:tabs>
          <w:tab w:val="left" w:pos="4500"/>
        </w:tabs>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decline to state/independent</w:t>
      </w:r>
      <w:r>
        <w:rPr>
          <w:rFonts w:ascii="Courier New" w:hAnsi="Courier New" w:cs="Courier New"/>
          <w:sz w:val="20"/>
          <w:szCs w:val="20"/>
        </w:rPr>
        <w:tab/>
        <w:t xml:space="preserve">[SKIP TO </w:t>
      </w:r>
      <w:r w:rsidRPr="00CC77F7">
        <w:rPr>
          <w:rFonts w:ascii="Courier New" w:hAnsi="Courier New" w:cs="Courier New"/>
          <w:sz w:val="20"/>
          <w:szCs w:val="20"/>
        </w:rPr>
        <w:t>Q</w:t>
      </w:r>
      <w:r w:rsidR="009F194D">
        <w:rPr>
          <w:rFonts w:ascii="Courier New" w:hAnsi="Courier New" w:cs="Courier New"/>
          <w:sz w:val="20"/>
          <w:szCs w:val="20"/>
        </w:rPr>
        <w:t>39</w:t>
      </w:r>
      <w:r>
        <w:rPr>
          <w:rFonts w:ascii="Courier New" w:hAnsi="Courier New" w:cs="Courier New"/>
          <w:sz w:val="20"/>
          <w:szCs w:val="20"/>
        </w:rPr>
        <w:t>b</w:t>
      </w:r>
      <w:r w:rsidRPr="00CC77F7">
        <w:rPr>
          <w:rFonts w:ascii="Courier New" w:hAnsi="Courier New" w:cs="Courier New"/>
          <w:sz w:val="20"/>
          <w:szCs w:val="20"/>
        </w:rPr>
        <w:t>]</w:t>
      </w:r>
    </w:p>
    <w:p w14:paraId="166B236F" w14:textId="0B970C1A" w:rsidR="00395F3D" w:rsidRPr="00CC77F7" w:rsidRDefault="00395F3D" w:rsidP="00395F3D">
      <w:pPr>
        <w:pStyle w:val="Answer"/>
        <w:tabs>
          <w:tab w:val="clear" w:pos="9240"/>
        </w:tabs>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r>
      <w:proofErr w:type="gramStart"/>
      <w:r w:rsidRPr="00CC77F7">
        <w:rPr>
          <w:rFonts w:ascii="Courier New" w:hAnsi="Courier New" w:cs="Courier New"/>
          <w:sz w:val="20"/>
          <w:szCs w:val="20"/>
        </w:rPr>
        <w:t>yes</w:t>
      </w:r>
      <w:proofErr w:type="gramEnd"/>
      <w:r w:rsidRPr="00CC77F7">
        <w:rPr>
          <w:rFonts w:ascii="Courier New" w:hAnsi="Courier New" w:cs="Courier New"/>
          <w:sz w:val="20"/>
          <w:szCs w:val="20"/>
        </w:rPr>
        <w:t>, don’t know pa</w:t>
      </w:r>
      <w:r>
        <w:rPr>
          <w:rFonts w:ascii="Courier New" w:hAnsi="Courier New" w:cs="Courier New"/>
          <w:sz w:val="20"/>
          <w:szCs w:val="20"/>
        </w:rPr>
        <w:t xml:space="preserve">rty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sidR="009F194D">
        <w:rPr>
          <w:rFonts w:ascii="Courier New" w:hAnsi="Courier New" w:cs="Courier New"/>
          <w:sz w:val="20"/>
          <w:szCs w:val="20"/>
        </w:rPr>
        <w:tab/>
        <w:t xml:space="preserve"> </w:t>
      </w:r>
      <w:r w:rsidRPr="00CC77F7">
        <w:rPr>
          <w:rFonts w:ascii="Courier New" w:hAnsi="Courier New" w:cs="Courier New"/>
          <w:sz w:val="20"/>
          <w:szCs w:val="20"/>
        </w:rPr>
        <w:t>[SKIP TO Q</w:t>
      </w:r>
      <w:r w:rsidR="009F194D">
        <w:rPr>
          <w:rFonts w:ascii="Courier New" w:hAnsi="Courier New" w:cs="Courier New"/>
          <w:sz w:val="20"/>
          <w:szCs w:val="20"/>
        </w:rPr>
        <w:t>39</w:t>
      </w:r>
      <w:r w:rsidRPr="00CC77F7">
        <w:rPr>
          <w:rFonts w:ascii="Courier New" w:hAnsi="Courier New" w:cs="Courier New"/>
          <w:sz w:val="20"/>
          <w:szCs w:val="20"/>
        </w:rPr>
        <w:t>b]</w:t>
      </w:r>
    </w:p>
    <w:p w14:paraId="273B206F" w14:textId="2102FEE4" w:rsidR="00395F3D" w:rsidRPr="00CC77F7" w:rsidRDefault="00395F3D" w:rsidP="00395F3D">
      <w:pPr>
        <w:pStyle w:val="Answer"/>
        <w:tabs>
          <w:tab w:val="left" w:pos="4500"/>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no</w:t>
      </w:r>
      <w:r>
        <w:rPr>
          <w:rFonts w:ascii="Courier New" w:hAnsi="Courier New" w:cs="Courier New"/>
          <w:sz w:val="20"/>
          <w:szCs w:val="20"/>
        </w:rPr>
        <w:t xml:space="preserve">t </w:t>
      </w:r>
      <w:proofErr w:type="gramStart"/>
      <w:r>
        <w:rPr>
          <w:rFonts w:ascii="Courier New" w:hAnsi="Courier New" w:cs="Courier New"/>
          <w:sz w:val="20"/>
          <w:szCs w:val="20"/>
        </w:rPr>
        <w:t>registered</w:t>
      </w:r>
      <w:r w:rsidRPr="00CC77F7">
        <w:rPr>
          <w:rFonts w:ascii="Courier New" w:hAnsi="Courier New" w:cs="Courier New"/>
          <w:sz w:val="20"/>
          <w:szCs w:val="20"/>
        </w:rPr>
        <w:tab/>
      </w:r>
      <w:r w:rsidRPr="00CC77F7">
        <w:rPr>
          <w:rFonts w:ascii="Courier New" w:hAnsi="Courier New" w:cs="Courier New"/>
          <w:sz w:val="20"/>
          <w:szCs w:val="20"/>
        </w:rPr>
        <w:tab/>
        <w:t>[</w:t>
      </w:r>
      <w:proofErr w:type="gramEnd"/>
      <w:r w:rsidRPr="00CC77F7">
        <w:rPr>
          <w:rFonts w:ascii="Courier New" w:hAnsi="Courier New" w:cs="Courier New"/>
          <w:sz w:val="20"/>
          <w:szCs w:val="20"/>
        </w:rPr>
        <w:t>SKIP TO Q</w:t>
      </w:r>
      <w:r w:rsidR="009F194D">
        <w:rPr>
          <w:rFonts w:ascii="Courier New" w:hAnsi="Courier New" w:cs="Courier New"/>
          <w:sz w:val="20"/>
          <w:szCs w:val="20"/>
        </w:rPr>
        <w:t>39</w:t>
      </w:r>
      <w:r w:rsidRPr="00CC77F7">
        <w:rPr>
          <w:rFonts w:ascii="Courier New" w:hAnsi="Courier New" w:cs="Courier New"/>
          <w:sz w:val="20"/>
          <w:szCs w:val="20"/>
        </w:rPr>
        <w:t>b]</w:t>
      </w:r>
    </w:p>
    <w:p w14:paraId="22580443" w14:textId="4C1F48DE" w:rsidR="00395F3D" w:rsidRPr="00CC77F7" w:rsidRDefault="00395F3D" w:rsidP="00395F3D">
      <w:pPr>
        <w:pStyle w:val="Answer"/>
        <w:tabs>
          <w:tab w:val="left" w:pos="5310"/>
        </w:tabs>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don’t </w:t>
      </w:r>
      <w:proofErr w:type="gramStart"/>
      <w:r w:rsidRPr="00CC77F7">
        <w:rPr>
          <w:rFonts w:ascii="Courier New" w:hAnsi="Courier New" w:cs="Courier New"/>
          <w:sz w:val="20"/>
          <w:szCs w:val="20"/>
        </w:rPr>
        <w:t>know</w:t>
      </w:r>
      <w:r w:rsidRPr="00CC77F7">
        <w:rPr>
          <w:rFonts w:ascii="Courier New" w:hAnsi="Courier New" w:cs="Courier New"/>
          <w:sz w:val="20"/>
          <w:szCs w:val="20"/>
        </w:rPr>
        <w:tab/>
      </w:r>
      <w:r w:rsidRPr="00CC77F7">
        <w:rPr>
          <w:rFonts w:ascii="Courier New" w:hAnsi="Courier New" w:cs="Courier New"/>
          <w:sz w:val="20"/>
          <w:szCs w:val="20"/>
        </w:rPr>
        <w:tab/>
        <w:t>[</w:t>
      </w:r>
      <w:proofErr w:type="gramEnd"/>
      <w:r w:rsidRPr="00CC77F7">
        <w:rPr>
          <w:rFonts w:ascii="Courier New" w:hAnsi="Courier New" w:cs="Courier New"/>
          <w:sz w:val="20"/>
          <w:szCs w:val="20"/>
        </w:rPr>
        <w:t>SKIP TO Q</w:t>
      </w:r>
      <w:r w:rsidR="009F194D">
        <w:rPr>
          <w:rFonts w:ascii="Courier New" w:hAnsi="Courier New" w:cs="Courier New"/>
          <w:sz w:val="20"/>
          <w:szCs w:val="20"/>
        </w:rPr>
        <w:t>39</w:t>
      </w:r>
      <w:r w:rsidRPr="00CC77F7">
        <w:rPr>
          <w:rFonts w:ascii="Courier New" w:hAnsi="Courier New" w:cs="Courier New"/>
          <w:sz w:val="20"/>
          <w:szCs w:val="20"/>
        </w:rPr>
        <w:t>b]</w:t>
      </w:r>
    </w:p>
    <w:p w14:paraId="25A85230" w14:textId="3F949EBC" w:rsidR="00395F3D" w:rsidRPr="00CC77F7" w:rsidRDefault="00395F3D" w:rsidP="00395F3D">
      <w:pPr>
        <w:pStyle w:val="Answer"/>
        <w:tabs>
          <w:tab w:val="left" w:pos="531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r>
        <w:rPr>
          <w:rFonts w:ascii="Courier New" w:hAnsi="Courier New" w:cs="Courier New"/>
          <w:sz w:val="20"/>
          <w:szCs w:val="20"/>
        </w:rPr>
        <w:tab/>
      </w:r>
      <w:r w:rsidRPr="00CC77F7">
        <w:rPr>
          <w:rFonts w:ascii="Courier New" w:hAnsi="Courier New" w:cs="Courier New"/>
          <w:sz w:val="20"/>
          <w:szCs w:val="20"/>
        </w:rPr>
        <w:tab/>
        <w:t>[SKIP TO Q</w:t>
      </w:r>
      <w:r w:rsidR="009F194D">
        <w:rPr>
          <w:rFonts w:ascii="Courier New" w:hAnsi="Courier New" w:cs="Courier New"/>
          <w:sz w:val="20"/>
          <w:szCs w:val="20"/>
        </w:rPr>
        <w:t>39</w:t>
      </w:r>
      <w:r w:rsidRPr="00CC77F7">
        <w:rPr>
          <w:rFonts w:ascii="Courier New" w:hAnsi="Courier New" w:cs="Courier New"/>
          <w:sz w:val="20"/>
          <w:szCs w:val="20"/>
        </w:rPr>
        <w:t>b]</w:t>
      </w:r>
    </w:p>
    <w:p w14:paraId="4565B8BB" w14:textId="77777777" w:rsidR="00395F3D" w:rsidRPr="00183CC1" w:rsidRDefault="00395F3D" w:rsidP="00395F3D">
      <w:pPr>
        <w:pStyle w:val="Question"/>
        <w:ind w:left="0" w:firstLine="0"/>
        <w:rPr>
          <w:rFonts w:ascii="Courier New" w:hAnsi="Courier New" w:cs="Courier New"/>
          <w:sz w:val="20"/>
          <w:szCs w:val="20"/>
        </w:rPr>
      </w:pPr>
    </w:p>
    <w:p w14:paraId="6A6CA7BC" w14:textId="03E1FD9C" w:rsidR="00395F3D" w:rsidRPr="00CC77F7" w:rsidRDefault="009F194D" w:rsidP="00395F3D">
      <w:pPr>
        <w:pStyle w:val="Question"/>
        <w:rPr>
          <w:rFonts w:ascii="Courier New" w:hAnsi="Courier New" w:cs="Courier New"/>
          <w:sz w:val="20"/>
          <w:szCs w:val="20"/>
        </w:rPr>
      </w:pPr>
      <w:r>
        <w:rPr>
          <w:rFonts w:ascii="Courier New" w:hAnsi="Courier New" w:cs="Courier New"/>
          <w:sz w:val="20"/>
          <w:szCs w:val="20"/>
        </w:rPr>
        <w:t>39</w:t>
      </w:r>
      <w:r w:rsidR="00395F3D">
        <w:rPr>
          <w:rFonts w:ascii="Courier New" w:hAnsi="Courier New" w:cs="Courier New"/>
          <w:sz w:val="20"/>
          <w:szCs w:val="20"/>
        </w:rPr>
        <w:t xml:space="preserve">. </w:t>
      </w:r>
      <w:r w:rsidR="00395F3D" w:rsidRPr="00CC77F7">
        <w:rPr>
          <w:rFonts w:ascii="Courier New" w:hAnsi="Courier New" w:cs="Courier New"/>
          <w:sz w:val="20"/>
          <w:szCs w:val="20"/>
        </w:rPr>
        <w:t>Would you call yourself a strong Democrat or not a very strong Democrat?</w:t>
      </w:r>
    </w:p>
    <w:p w14:paraId="656BD446" w14:textId="77777777" w:rsidR="00395F3D" w:rsidRPr="00CC77F7" w:rsidRDefault="00395F3D" w:rsidP="00395F3D">
      <w:pPr>
        <w:rPr>
          <w:rFonts w:ascii="Courier New" w:hAnsi="Courier New" w:cs="Courier New"/>
          <w:sz w:val="20"/>
          <w:szCs w:val="20"/>
        </w:rPr>
      </w:pPr>
    </w:p>
    <w:p w14:paraId="74BB80BB"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strong </w:t>
      </w:r>
    </w:p>
    <w:p w14:paraId="58467713"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not very strong </w:t>
      </w:r>
    </w:p>
    <w:p w14:paraId="2252F888" w14:textId="77777777" w:rsidR="00395F3D" w:rsidRDefault="00395F3D" w:rsidP="00395F3D">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don’t know </w:t>
      </w:r>
    </w:p>
    <w:p w14:paraId="64155112"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12513406" w14:textId="77777777" w:rsidR="00622609" w:rsidRDefault="00622609" w:rsidP="00395F3D">
      <w:pPr>
        <w:rPr>
          <w:rFonts w:ascii="Courier New" w:hAnsi="Courier New" w:cs="Courier New"/>
          <w:sz w:val="20"/>
          <w:szCs w:val="20"/>
        </w:rPr>
      </w:pPr>
    </w:p>
    <w:p w14:paraId="020F6D83" w14:textId="2AE0F70E" w:rsidR="00395F3D" w:rsidRPr="00CC77F7" w:rsidRDefault="00395F3D" w:rsidP="00395F3D">
      <w:pPr>
        <w:rPr>
          <w:rFonts w:ascii="Courier New" w:hAnsi="Courier New" w:cs="Courier New"/>
          <w:sz w:val="20"/>
          <w:szCs w:val="20"/>
        </w:rPr>
      </w:pPr>
      <w:r>
        <w:rPr>
          <w:rFonts w:ascii="Courier New" w:hAnsi="Courier New" w:cs="Courier New"/>
          <w:sz w:val="20"/>
          <w:szCs w:val="20"/>
        </w:rPr>
        <w:t>[SKIP TO Q4</w:t>
      </w:r>
      <w:r w:rsidR="00D36B71">
        <w:rPr>
          <w:rFonts w:ascii="Courier New" w:hAnsi="Courier New" w:cs="Courier New"/>
          <w:sz w:val="20"/>
          <w:szCs w:val="20"/>
        </w:rPr>
        <w:t>0</w:t>
      </w:r>
      <w:r w:rsidRPr="00CC77F7">
        <w:rPr>
          <w:rFonts w:ascii="Courier New" w:hAnsi="Courier New" w:cs="Courier New"/>
          <w:sz w:val="20"/>
          <w:szCs w:val="20"/>
        </w:rPr>
        <w:t>]</w:t>
      </w:r>
    </w:p>
    <w:p w14:paraId="24E8FDF4" w14:textId="77777777" w:rsidR="00395F3D" w:rsidRDefault="00395F3D" w:rsidP="00395F3D">
      <w:pPr>
        <w:rPr>
          <w:rFonts w:ascii="Courier New" w:hAnsi="Courier New" w:cs="Courier New"/>
          <w:sz w:val="20"/>
          <w:szCs w:val="20"/>
        </w:rPr>
      </w:pPr>
    </w:p>
    <w:p w14:paraId="19633870" w14:textId="361EFEE0" w:rsidR="00395F3D" w:rsidRPr="00CC77F7" w:rsidRDefault="009F194D" w:rsidP="00395F3D">
      <w:pPr>
        <w:pStyle w:val="Question"/>
        <w:rPr>
          <w:rFonts w:ascii="Courier New" w:hAnsi="Courier New" w:cs="Courier New"/>
          <w:sz w:val="20"/>
          <w:szCs w:val="20"/>
        </w:rPr>
      </w:pPr>
      <w:r>
        <w:rPr>
          <w:rFonts w:ascii="Courier New" w:hAnsi="Courier New" w:cs="Courier New"/>
          <w:sz w:val="20"/>
          <w:szCs w:val="20"/>
        </w:rPr>
        <w:t>39</w:t>
      </w:r>
      <w:r w:rsidR="00395F3D">
        <w:rPr>
          <w:rFonts w:ascii="Courier New" w:hAnsi="Courier New" w:cs="Courier New"/>
          <w:sz w:val="20"/>
          <w:szCs w:val="20"/>
        </w:rPr>
        <w:t>a.</w:t>
      </w:r>
      <w:r w:rsidR="00D36B71">
        <w:rPr>
          <w:rFonts w:ascii="Courier New" w:hAnsi="Courier New" w:cs="Courier New"/>
          <w:sz w:val="20"/>
          <w:szCs w:val="20"/>
        </w:rPr>
        <w:t xml:space="preserve"> </w:t>
      </w:r>
      <w:r w:rsidR="00395F3D" w:rsidRPr="00CC77F7">
        <w:rPr>
          <w:rFonts w:ascii="Courier New" w:hAnsi="Courier New" w:cs="Courier New"/>
          <w:sz w:val="20"/>
          <w:szCs w:val="20"/>
        </w:rPr>
        <w:t>Would you call yourself a strong Republican or not a very strong Republican?</w:t>
      </w:r>
    </w:p>
    <w:p w14:paraId="0E78CD0C" w14:textId="77777777" w:rsidR="00395F3D" w:rsidRPr="00CC77F7" w:rsidRDefault="00395F3D" w:rsidP="00395F3D">
      <w:pPr>
        <w:rPr>
          <w:rFonts w:ascii="Courier New" w:hAnsi="Courier New" w:cs="Courier New"/>
          <w:sz w:val="20"/>
          <w:szCs w:val="20"/>
        </w:rPr>
      </w:pPr>
    </w:p>
    <w:p w14:paraId="4B5F0D37" w14:textId="77777777" w:rsidR="00395F3D" w:rsidRPr="00CC77F7" w:rsidRDefault="00395F3D" w:rsidP="00395F3D">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strong</w:t>
      </w:r>
    </w:p>
    <w:p w14:paraId="188AD83D" w14:textId="77777777" w:rsidR="00395F3D" w:rsidRPr="00CC77F7" w:rsidRDefault="00395F3D" w:rsidP="00395F3D">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not very strong</w:t>
      </w:r>
    </w:p>
    <w:p w14:paraId="21966D29" w14:textId="77777777" w:rsidR="00395F3D" w:rsidRDefault="00395F3D" w:rsidP="00395F3D">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22E67EEF" w14:textId="77777777" w:rsidR="00395F3D" w:rsidRPr="00CC77F7" w:rsidRDefault="00395F3D" w:rsidP="00395F3D">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7FA063C6" w14:textId="77777777" w:rsidR="00395F3D" w:rsidRDefault="00395F3D" w:rsidP="00395F3D">
      <w:pPr>
        <w:rPr>
          <w:rFonts w:ascii="Courier New" w:hAnsi="Courier New" w:cs="Courier New"/>
          <w:sz w:val="20"/>
          <w:szCs w:val="20"/>
        </w:rPr>
      </w:pPr>
    </w:p>
    <w:p w14:paraId="472091AC" w14:textId="304DDCDE" w:rsidR="00395F3D" w:rsidRDefault="00395F3D" w:rsidP="00395F3D">
      <w:pPr>
        <w:rPr>
          <w:rFonts w:ascii="Courier New" w:hAnsi="Courier New" w:cs="Courier New"/>
          <w:sz w:val="20"/>
          <w:szCs w:val="20"/>
        </w:rPr>
      </w:pPr>
      <w:r>
        <w:rPr>
          <w:rFonts w:ascii="Courier New" w:hAnsi="Courier New" w:cs="Courier New"/>
          <w:sz w:val="20"/>
          <w:szCs w:val="20"/>
        </w:rPr>
        <w:t>[SKIP TO Q4</w:t>
      </w:r>
      <w:r w:rsidR="00D36B71">
        <w:rPr>
          <w:rFonts w:ascii="Courier New" w:hAnsi="Courier New" w:cs="Courier New"/>
          <w:sz w:val="20"/>
          <w:szCs w:val="20"/>
        </w:rPr>
        <w:t>0</w:t>
      </w:r>
      <w:r w:rsidRPr="00CC77F7">
        <w:rPr>
          <w:rFonts w:ascii="Courier New" w:hAnsi="Courier New" w:cs="Courier New"/>
          <w:sz w:val="20"/>
          <w:szCs w:val="20"/>
        </w:rPr>
        <w:t>]</w:t>
      </w:r>
    </w:p>
    <w:p w14:paraId="47815F4E" w14:textId="77777777" w:rsidR="00395F3D" w:rsidRDefault="00395F3D" w:rsidP="00395F3D">
      <w:pPr>
        <w:rPr>
          <w:rFonts w:ascii="Courier New" w:hAnsi="Courier New" w:cs="Courier New"/>
          <w:sz w:val="20"/>
          <w:szCs w:val="20"/>
        </w:rPr>
      </w:pPr>
    </w:p>
    <w:p w14:paraId="49321BC9" w14:textId="6082D872" w:rsidR="00395F3D" w:rsidRDefault="009F194D" w:rsidP="00395F3D">
      <w:pPr>
        <w:ind w:left="630" w:hanging="630"/>
        <w:rPr>
          <w:rFonts w:ascii="Courier New" w:hAnsi="Courier New" w:cs="Courier New"/>
          <w:sz w:val="20"/>
          <w:szCs w:val="20"/>
        </w:rPr>
      </w:pPr>
      <w:r>
        <w:rPr>
          <w:rFonts w:ascii="Courier New" w:hAnsi="Courier New" w:cs="Courier New"/>
          <w:sz w:val="20"/>
          <w:szCs w:val="20"/>
        </w:rPr>
        <w:t>39</w:t>
      </w:r>
      <w:r w:rsidR="00395F3D">
        <w:rPr>
          <w:rFonts w:ascii="Courier New" w:hAnsi="Courier New" w:cs="Courier New"/>
          <w:sz w:val="20"/>
          <w:szCs w:val="20"/>
        </w:rPr>
        <w:t xml:space="preserve">b. Do you think of yourself as closer to the Republican Party or Democratic Party? </w:t>
      </w:r>
    </w:p>
    <w:p w14:paraId="2260CFCE" w14:textId="77777777" w:rsidR="00395F3D" w:rsidRDefault="00395F3D" w:rsidP="00395F3D">
      <w:pPr>
        <w:ind w:left="630" w:hanging="630"/>
        <w:rPr>
          <w:rFonts w:ascii="Courier New" w:hAnsi="Courier New" w:cs="Courier New"/>
          <w:sz w:val="20"/>
          <w:szCs w:val="20"/>
        </w:rPr>
      </w:pPr>
    </w:p>
    <w:p w14:paraId="7710C6E2"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75700A">
        <w:rPr>
          <w:rFonts w:ascii="Courier New" w:hAnsi="Courier New" w:cs="Courier New"/>
          <w:sz w:val="20"/>
          <w:szCs w:val="20"/>
        </w:rPr>
        <w:t xml:space="preserve">We’d appreciate your opinion if you have one. As of </w:t>
      </w:r>
      <w:proofErr w:type="gramStart"/>
      <w:r w:rsidRPr="0075700A">
        <w:rPr>
          <w:rFonts w:ascii="Courier New" w:hAnsi="Courier New" w:cs="Courier New"/>
          <w:sz w:val="20"/>
          <w:szCs w:val="20"/>
        </w:rPr>
        <w:t>today</w:t>
      </w:r>
      <w:proofErr w:type="gramEnd"/>
      <w:r w:rsidRPr="0075700A">
        <w:rPr>
          <w:rFonts w:ascii="Courier New" w:hAnsi="Courier New" w:cs="Courier New"/>
          <w:sz w:val="20"/>
          <w:szCs w:val="20"/>
        </w:rPr>
        <w:t xml:space="preserve"> do you lean more to the Republican Party or more to the Democratic Party?”</w:t>
      </w:r>
      <w:r w:rsidRPr="00CC77F7">
        <w:rPr>
          <w:rFonts w:ascii="Courier New" w:hAnsi="Courier New" w:cs="Courier New"/>
          <w:sz w:val="20"/>
          <w:szCs w:val="20"/>
        </w:rPr>
        <w:t>]</w:t>
      </w:r>
    </w:p>
    <w:p w14:paraId="59AABD04" w14:textId="77777777" w:rsidR="00395F3D" w:rsidRDefault="00395F3D" w:rsidP="00395F3D">
      <w:pPr>
        <w:ind w:left="630" w:hanging="630"/>
        <w:rPr>
          <w:rFonts w:ascii="Courier New" w:hAnsi="Courier New" w:cs="Courier New"/>
          <w:sz w:val="20"/>
          <w:szCs w:val="20"/>
        </w:rPr>
      </w:pPr>
    </w:p>
    <w:p w14:paraId="06223878" w14:textId="77777777" w:rsidR="00395F3D" w:rsidRDefault="00395F3D" w:rsidP="00395F3D">
      <w:pPr>
        <w:pStyle w:val="ListParagraph"/>
        <w:numPr>
          <w:ilvl w:val="0"/>
          <w:numId w:val="23"/>
        </w:numPr>
        <w:rPr>
          <w:rFonts w:ascii="Courier New" w:hAnsi="Courier New" w:cs="Courier New"/>
          <w:sz w:val="20"/>
          <w:szCs w:val="20"/>
        </w:rPr>
      </w:pPr>
      <w:r>
        <w:rPr>
          <w:rFonts w:ascii="Courier New" w:hAnsi="Courier New" w:cs="Courier New"/>
          <w:sz w:val="20"/>
          <w:szCs w:val="20"/>
        </w:rPr>
        <w:t>Republican Party</w:t>
      </w:r>
    </w:p>
    <w:p w14:paraId="69DD0A4A" w14:textId="77777777" w:rsidR="00395F3D" w:rsidRDefault="00395F3D" w:rsidP="00395F3D">
      <w:pPr>
        <w:pStyle w:val="ListParagraph"/>
        <w:numPr>
          <w:ilvl w:val="0"/>
          <w:numId w:val="23"/>
        </w:numPr>
        <w:rPr>
          <w:rFonts w:ascii="Courier New" w:hAnsi="Courier New" w:cs="Courier New"/>
          <w:sz w:val="20"/>
          <w:szCs w:val="20"/>
        </w:rPr>
      </w:pPr>
      <w:r>
        <w:rPr>
          <w:rFonts w:ascii="Courier New" w:hAnsi="Courier New" w:cs="Courier New"/>
          <w:sz w:val="20"/>
          <w:szCs w:val="20"/>
        </w:rPr>
        <w:t>Democratic Party</w:t>
      </w:r>
    </w:p>
    <w:p w14:paraId="5FE0A9A6" w14:textId="77777777" w:rsidR="00395F3D" w:rsidRPr="0075700A" w:rsidRDefault="00395F3D" w:rsidP="00395F3D">
      <w:pPr>
        <w:pStyle w:val="ListParagraph"/>
        <w:numPr>
          <w:ilvl w:val="0"/>
          <w:numId w:val="23"/>
        </w:numPr>
        <w:rPr>
          <w:rFonts w:ascii="Courier New" w:hAnsi="Courier New" w:cs="Courier New"/>
          <w:sz w:val="20"/>
          <w:szCs w:val="20"/>
        </w:rPr>
      </w:pPr>
      <w:r>
        <w:rPr>
          <w:rFonts w:ascii="Courier New" w:hAnsi="Courier New" w:cs="Courier New"/>
          <w:sz w:val="20"/>
          <w:szCs w:val="20"/>
        </w:rPr>
        <w:t>neither</w:t>
      </w:r>
    </w:p>
    <w:p w14:paraId="48D92D4E" w14:textId="77777777" w:rsidR="00395F3D" w:rsidRDefault="00395F3D" w:rsidP="00395F3D">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33E37F43" w14:textId="7E69D2FF" w:rsidR="00395F3D" w:rsidRDefault="00395F3D" w:rsidP="009F194D">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18D3FDCF" w14:textId="77777777" w:rsidR="009F194D" w:rsidRDefault="009F194D" w:rsidP="009F194D">
      <w:pPr>
        <w:tabs>
          <w:tab w:val="left" w:pos="1740"/>
        </w:tabs>
        <w:rPr>
          <w:rFonts w:ascii="Courier New" w:eastAsia="Times New Roman" w:hAnsi="Courier New" w:cs="Courier New"/>
          <w:color w:val="000000"/>
          <w:sz w:val="20"/>
          <w:szCs w:val="20"/>
          <w:lang w:eastAsia="en-US"/>
        </w:rPr>
      </w:pPr>
    </w:p>
    <w:p w14:paraId="62440F0B" w14:textId="441C236C" w:rsidR="009F194D" w:rsidRDefault="009F194D" w:rsidP="009F194D">
      <w:pPr>
        <w:tabs>
          <w:tab w:val="left" w:pos="1740"/>
        </w:tabs>
        <w:rPr>
          <w:rFonts w:ascii="Courier New" w:eastAsia="Times New Roman" w:hAnsi="Courier New" w:cs="Courier New"/>
          <w:color w:val="000000"/>
          <w:sz w:val="20"/>
          <w:szCs w:val="20"/>
          <w:lang w:eastAsia="en-US"/>
        </w:rPr>
      </w:pPr>
      <w:r>
        <w:rPr>
          <w:rFonts w:ascii="Courier New" w:eastAsia="Times New Roman" w:hAnsi="Courier New" w:cs="Courier New"/>
          <w:color w:val="000000"/>
          <w:sz w:val="20"/>
          <w:szCs w:val="20"/>
          <w:lang w:eastAsia="en-US"/>
        </w:rPr>
        <w:t>Next, we have a few questions to ask about the proposition that will be on the November 4 statewide special election ballot.</w:t>
      </w:r>
    </w:p>
    <w:p w14:paraId="3F4FAD0A" w14:textId="77777777" w:rsidR="009F194D" w:rsidRDefault="009F194D" w:rsidP="009F194D">
      <w:pPr>
        <w:tabs>
          <w:tab w:val="left" w:pos="1740"/>
        </w:tabs>
        <w:rPr>
          <w:rFonts w:ascii="Courier New" w:eastAsia="Times New Roman" w:hAnsi="Courier New" w:cs="Courier New"/>
          <w:color w:val="000000"/>
          <w:sz w:val="20"/>
          <w:szCs w:val="20"/>
          <w:lang w:eastAsia="en-US"/>
        </w:rPr>
      </w:pPr>
    </w:p>
    <w:p w14:paraId="4B2E9A9D" w14:textId="5C3B0D87" w:rsidR="009F194D" w:rsidRPr="009F194D" w:rsidRDefault="009F194D" w:rsidP="009F194D">
      <w:pPr>
        <w:ind w:left="360" w:hanging="360"/>
        <w:rPr>
          <w:rFonts w:ascii="Courier New" w:hAnsi="Courier New" w:cs="Courier New"/>
          <w:sz w:val="20"/>
          <w:szCs w:val="20"/>
        </w:rPr>
      </w:pPr>
      <w:r>
        <w:rPr>
          <w:rFonts w:ascii="Courier New" w:hAnsi="Courier New" w:cs="Courier New"/>
          <w:sz w:val="20"/>
          <w:szCs w:val="20"/>
        </w:rPr>
        <w:t xml:space="preserve">40. </w:t>
      </w:r>
      <w:r w:rsidRPr="009F194D">
        <w:rPr>
          <w:rFonts w:ascii="Courier New" w:hAnsi="Courier New" w:cs="Courier New"/>
          <w:sz w:val="20"/>
          <w:szCs w:val="20"/>
        </w:rPr>
        <w:t>Proposition 50 is called “Authorizes Temporary Changes to</w:t>
      </w:r>
      <w:r>
        <w:rPr>
          <w:rFonts w:ascii="Courier New" w:hAnsi="Courier New" w:cs="Courier New"/>
          <w:sz w:val="20"/>
          <w:szCs w:val="20"/>
        </w:rPr>
        <w:t xml:space="preserve"> </w:t>
      </w:r>
      <w:r w:rsidRPr="009F194D">
        <w:rPr>
          <w:rFonts w:ascii="Courier New" w:hAnsi="Courier New" w:cs="Courier New"/>
          <w:sz w:val="20"/>
          <w:szCs w:val="20"/>
        </w:rPr>
        <w:t xml:space="preserve">Congressional District Maps in Response to Texas' Partisan Redistricting. Legislative </w:t>
      </w:r>
      <w:r w:rsidRPr="009F194D">
        <w:rPr>
          <w:rFonts w:ascii="Courier New" w:hAnsi="Courier New" w:cs="Courier New"/>
          <w:sz w:val="20"/>
          <w:szCs w:val="20"/>
        </w:rPr>
        <w:lastRenderedPageBreak/>
        <w:t xml:space="preserve">Constitutional Amendment.” Requires temporary use of new congressional district maps through 2030. Directs independent Citizens Redistricting Commission to resume enacting congressional district maps in 2031. Establishes policy supporting nonpartisan redistricting commissions nationwide. Fiscal Impact: One-time costs to counties of up to a few million dollars statewide to update election materials to reflect new congressional district maps. </w:t>
      </w:r>
    </w:p>
    <w:p w14:paraId="55EE672E" w14:textId="77777777" w:rsidR="009F194D" w:rsidRPr="009F194D" w:rsidRDefault="009F194D" w:rsidP="009F194D">
      <w:pPr>
        <w:ind w:left="360" w:hanging="360"/>
        <w:rPr>
          <w:rFonts w:ascii="Courier New" w:hAnsi="Courier New" w:cs="Courier New"/>
          <w:sz w:val="20"/>
          <w:szCs w:val="20"/>
        </w:rPr>
      </w:pPr>
    </w:p>
    <w:p w14:paraId="17BCA9EB" w14:textId="35F92A00" w:rsidR="009F194D" w:rsidRDefault="009F194D" w:rsidP="009F194D">
      <w:pPr>
        <w:ind w:left="360"/>
        <w:rPr>
          <w:rFonts w:ascii="Courier New" w:hAnsi="Courier New" w:cs="Courier New"/>
          <w:sz w:val="20"/>
          <w:szCs w:val="20"/>
        </w:rPr>
      </w:pPr>
      <w:r w:rsidRPr="009F194D">
        <w:rPr>
          <w:rFonts w:ascii="Courier New" w:hAnsi="Courier New" w:cs="Courier New"/>
          <w:sz w:val="20"/>
          <w:szCs w:val="20"/>
        </w:rPr>
        <w:t xml:space="preserve">If the election were held today, would you vote yes or no?  </w:t>
      </w:r>
    </w:p>
    <w:p w14:paraId="3BCF6D4B" w14:textId="77777777" w:rsidR="009F194D" w:rsidRDefault="009F194D" w:rsidP="009F194D">
      <w:pPr>
        <w:tabs>
          <w:tab w:val="left" w:pos="1740"/>
        </w:tabs>
        <w:rPr>
          <w:rFonts w:ascii="Courier New" w:eastAsia="Times New Roman" w:hAnsi="Courier New" w:cs="Courier New"/>
          <w:color w:val="000000"/>
          <w:sz w:val="20"/>
          <w:szCs w:val="20"/>
          <w:lang w:eastAsia="en-US"/>
        </w:rPr>
      </w:pPr>
    </w:p>
    <w:p w14:paraId="1FA0B6AE" w14:textId="3A1CC534" w:rsidR="009F194D" w:rsidRDefault="009F194D" w:rsidP="009F194D">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yes</w:t>
      </w:r>
    </w:p>
    <w:p w14:paraId="738D0248" w14:textId="7A190F2B" w:rsidR="009F194D" w:rsidRDefault="009F194D" w:rsidP="009F194D">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proofErr w:type="gramStart"/>
      <w:r>
        <w:rPr>
          <w:rFonts w:ascii="Courier New" w:hAnsi="Courier New" w:cs="Courier New"/>
          <w:sz w:val="20"/>
          <w:szCs w:val="20"/>
        </w:rPr>
        <w:t>no</w:t>
      </w:r>
      <w:proofErr w:type="gramEnd"/>
    </w:p>
    <w:p w14:paraId="039D7288" w14:textId="77777777" w:rsidR="009F194D" w:rsidRPr="005D05C7" w:rsidRDefault="009F194D" w:rsidP="009F194D">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4A3F6DF3" w14:textId="77777777" w:rsidR="009F194D" w:rsidRPr="000C7BDC" w:rsidRDefault="009F194D" w:rsidP="009F194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B138768" w14:textId="0F99C2D4" w:rsidR="009F194D" w:rsidRDefault="009F194D" w:rsidP="00395F3D">
      <w:pPr>
        <w:rPr>
          <w:rFonts w:ascii="Courier New" w:hAnsi="Courier New" w:cs="Courier New"/>
          <w:sz w:val="20"/>
          <w:szCs w:val="20"/>
        </w:rPr>
      </w:pPr>
    </w:p>
    <w:p w14:paraId="39F65195" w14:textId="1A1E53A5" w:rsidR="009F194D" w:rsidRPr="009F194D" w:rsidRDefault="009F194D" w:rsidP="009F194D">
      <w:pPr>
        <w:pStyle w:val="Question"/>
        <w:rPr>
          <w:rFonts w:ascii="Courier New" w:hAnsi="Courier New" w:cs="Courier New"/>
          <w:sz w:val="20"/>
          <w:szCs w:val="20"/>
        </w:rPr>
      </w:pPr>
      <w:r>
        <w:rPr>
          <w:rFonts w:ascii="Courier New" w:hAnsi="Courier New" w:cs="Courier New"/>
          <w:sz w:val="20"/>
          <w:szCs w:val="20"/>
        </w:rPr>
        <w:t>41. How important to you is the outcome of the vote on Proposition 50— is it very important, somewhat important, not too important, or not at all important?</w:t>
      </w:r>
    </w:p>
    <w:p w14:paraId="299A298D" w14:textId="77777777" w:rsidR="009F194D" w:rsidRPr="00CC77F7" w:rsidRDefault="009F194D" w:rsidP="009F194D">
      <w:pPr>
        <w:rPr>
          <w:rFonts w:ascii="Courier New" w:hAnsi="Courier New" w:cs="Courier New"/>
          <w:sz w:val="20"/>
          <w:szCs w:val="20"/>
        </w:rPr>
      </w:pPr>
    </w:p>
    <w:p w14:paraId="1A38DC18" w14:textId="76A53C5B" w:rsidR="009F194D" w:rsidRPr="00CC77F7" w:rsidRDefault="009F194D" w:rsidP="009F194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r>
      <w:r>
        <w:rPr>
          <w:rFonts w:ascii="Courier New" w:hAnsi="Courier New" w:cs="Courier New"/>
          <w:sz w:val="20"/>
          <w:szCs w:val="20"/>
        </w:rPr>
        <w:t>very important</w:t>
      </w:r>
      <w:r w:rsidRPr="00CC77F7">
        <w:rPr>
          <w:rFonts w:ascii="Courier New" w:hAnsi="Courier New" w:cs="Courier New"/>
          <w:sz w:val="20"/>
          <w:szCs w:val="20"/>
        </w:rPr>
        <w:t xml:space="preserve"> </w:t>
      </w:r>
    </w:p>
    <w:p w14:paraId="5F009683" w14:textId="77777777" w:rsidR="009F194D" w:rsidRDefault="009F194D" w:rsidP="009F194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r>
        <w:rPr>
          <w:rFonts w:ascii="Courier New" w:hAnsi="Courier New" w:cs="Courier New"/>
          <w:sz w:val="20"/>
          <w:szCs w:val="20"/>
        </w:rPr>
        <w:t>somewhat important</w:t>
      </w:r>
    </w:p>
    <w:p w14:paraId="0CB2C61A" w14:textId="77777777" w:rsidR="009F194D" w:rsidRDefault="009F194D" w:rsidP="009F194D">
      <w:pPr>
        <w:pStyle w:val="Answer"/>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12603E57" w14:textId="342CB771" w:rsidR="009F194D" w:rsidRPr="00CC77F7" w:rsidRDefault="009F194D" w:rsidP="009F194D">
      <w:pPr>
        <w:pStyle w:val="Answer"/>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r w:rsidRPr="00CC77F7">
        <w:rPr>
          <w:rFonts w:ascii="Courier New" w:hAnsi="Courier New" w:cs="Courier New"/>
          <w:sz w:val="20"/>
          <w:szCs w:val="20"/>
        </w:rPr>
        <w:t xml:space="preserve"> </w:t>
      </w:r>
    </w:p>
    <w:p w14:paraId="11445D3C" w14:textId="77777777" w:rsidR="009F194D" w:rsidRDefault="009F194D" w:rsidP="009F194D">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don’t know </w:t>
      </w:r>
    </w:p>
    <w:p w14:paraId="06B9812B" w14:textId="77777777" w:rsidR="009F194D" w:rsidRPr="00CC77F7" w:rsidRDefault="009F194D" w:rsidP="009F194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697E5F69" w14:textId="77777777" w:rsidR="009F194D" w:rsidRDefault="009F194D" w:rsidP="009F194D">
      <w:pPr>
        <w:pStyle w:val="Question"/>
        <w:rPr>
          <w:rFonts w:ascii="Courier New" w:hAnsi="Courier New" w:cs="Courier New"/>
          <w:sz w:val="20"/>
          <w:szCs w:val="20"/>
        </w:rPr>
      </w:pPr>
    </w:p>
    <w:p w14:paraId="628B8326" w14:textId="187BB0D1" w:rsidR="009F194D" w:rsidRDefault="009F194D" w:rsidP="009F194D">
      <w:pPr>
        <w:pStyle w:val="Question"/>
        <w:rPr>
          <w:rFonts w:ascii="Courier New" w:hAnsi="Courier New" w:cs="Courier New"/>
          <w:sz w:val="20"/>
          <w:szCs w:val="20"/>
        </w:rPr>
      </w:pPr>
      <w:r>
        <w:rPr>
          <w:rFonts w:ascii="Courier New" w:hAnsi="Courier New" w:cs="Courier New"/>
          <w:sz w:val="20"/>
          <w:szCs w:val="20"/>
        </w:rPr>
        <w:t xml:space="preserve">42. </w:t>
      </w:r>
      <w:r w:rsidRPr="009F194D">
        <w:rPr>
          <w:rFonts w:ascii="Courier New" w:hAnsi="Courier New" w:cs="Courier New"/>
          <w:sz w:val="20"/>
          <w:szCs w:val="20"/>
        </w:rPr>
        <w:t>Proposition 20 is the 2010 citizens’ initiative ballot measure passed by voters that established a citizens’ commission to redraw the physical boundaries of the state’s voting districts for Congress rather than having the state legislature and governor make these redistricting decisions. Overall, do you feel that passing Proposition 20 turned out to be mostly a good thing for California or mostly a bad thing?</w:t>
      </w:r>
    </w:p>
    <w:p w14:paraId="6DA5811D" w14:textId="77777777" w:rsidR="009F194D" w:rsidRPr="009F194D" w:rsidRDefault="009F194D" w:rsidP="009F194D">
      <w:pPr>
        <w:rPr>
          <w:lang w:val="en-US" w:eastAsia="en-US"/>
        </w:rPr>
      </w:pPr>
    </w:p>
    <w:p w14:paraId="1D33221F" w14:textId="60CD54D4" w:rsidR="009F194D" w:rsidRPr="00CC77F7" w:rsidRDefault="009F194D" w:rsidP="009F194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r>
      <w:proofErr w:type="gramStart"/>
      <w:r>
        <w:rPr>
          <w:rFonts w:ascii="Courier New" w:hAnsi="Courier New" w:cs="Courier New"/>
          <w:sz w:val="20"/>
          <w:szCs w:val="20"/>
        </w:rPr>
        <w:t>mostly</w:t>
      </w:r>
      <w:proofErr w:type="gramEnd"/>
      <w:r>
        <w:rPr>
          <w:rFonts w:ascii="Courier New" w:hAnsi="Courier New" w:cs="Courier New"/>
          <w:sz w:val="20"/>
          <w:szCs w:val="20"/>
        </w:rPr>
        <w:t xml:space="preserve"> a good thing</w:t>
      </w:r>
      <w:r w:rsidRPr="00CC77F7">
        <w:rPr>
          <w:rFonts w:ascii="Courier New" w:hAnsi="Courier New" w:cs="Courier New"/>
          <w:sz w:val="20"/>
          <w:szCs w:val="20"/>
        </w:rPr>
        <w:t xml:space="preserve"> </w:t>
      </w:r>
    </w:p>
    <w:p w14:paraId="6D0DB9DE" w14:textId="77777777" w:rsidR="009F194D" w:rsidRDefault="009F194D" w:rsidP="009F194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proofErr w:type="gramStart"/>
      <w:r>
        <w:rPr>
          <w:rFonts w:ascii="Courier New" w:hAnsi="Courier New" w:cs="Courier New"/>
          <w:sz w:val="20"/>
          <w:szCs w:val="20"/>
        </w:rPr>
        <w:t>mostly</w:t>
      </w:r>
      <w:proofErr w:type="gramEnd"/>
      <w:r>
        <w:rPr>
          <w:rFonts w:ascii="Courier New" w:hAnsi="Courier New" w:cs="Courier New"/>
          <w:sz w:val="20"/>
          <w:szCs w:val="20"/>
        </w:rPr>
        <w:t xml:space="preserve"> a bad thing</w:t>
      </w:r>
    </w:p>
    <w:p w14:paraId="4DB0C685" w14:textId="38D6EE4D" w:rsidR="009F194D" w:rsidRPr="00CC77F7" w:rsidRDefault="009F194D" w:rsidP="009F194D">
      <w:pPr>
        <w:pStyle w:val="Answer"/>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(vol) mixed</w:t>
      </w:r>
      <w:r w:rsidRPr="00CC77F7">
        <w:rPr>
          <w:rFonts w:ascii="Courier New" w:hAnsi="Courier New" w:cs="Courier New"/>
          <w:sz w:val="20"/>
          <w:szCs w:val="20"/>
        </w:rPr>
        <w:t xml:space="preserve"> </w:t>
      </w:r>
    </w:p>
    <w:p w14:paraId="11BCAC31" w14:textId="77777777" w:rsidR="009F194D" w:rsidRDefault="009F194D" w:rsidP="009F194D">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don’t know </w:t>
      </w:r>
    </w:p>
    <w:p w14:paraId="0E269F68" w14:textId="77777777" w:rsidR="009F194D" w:rsidRPr="00CC77F7" w:rsidRDefault="009F194D" w:rsidP="009F194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0FA1C38F" w14:textId="77777777" w:rsidR="00D36B71" w:rsidRDefault="00D36B71" w:rsidP="00395F3D">
      <w:pPr>
        <w:rPr>
          <w:rFonts w:ascii="Courier New" w:hAnsi="Courier New" w:cs="Courier New"/>
          <w:sz w:val="20"/>
          <w:szCs w:val="20"/>
        </w:rPr>
      </w:pPr>
    </w:p>
    <w:p w14:paraId="3995F5A5" w14:textId="26CC889D" w:rsidR="00395F3D" w:rsidRDefault="00395F3D" w:rsidP="00395F3D">
      <w:pPr>
        <w:rPr>
          <w:rFonts w:ascii="Courier New" w:hAnsi="Courier New" w:cs="Courier New"/>
          <w:sz w:val="20"/>
          <w:szCs w:val="20"/>
        </w:rPr>
      </w:pPr>
      <w:r>
        <w:rPr>
          <w:rFonts w:ascii="Courier New" w:hAnsi="Courier New" w:cs="Courier New"/>
          <w:sz w:val="20"/>
          <w:szCs w:val="20"/>
        </w:rPr>
        <w:t>4</w:t>
      </w:r>
      <w:r w:rsidR="009F194D">
        <w:rPr>
          <w:rFonts w:ascii="Courier New" w:hAnsi="Courier New" w:cs="Courier New"/>
          <w:sz w:val="20"/>
          <w:szCs w:val="20"/>
        </w:rPr>
        <w:t>3</w:t>
      </w:r>
      <w:r>
        <w:rPr>
          <w:rFonts w:ascii="Courier New" w:hAnsi="Courier New" w:cs="Courier New"/>
          <w:sz w:val="20"/>
          <w:szCs w:val="20"/>
        </w:rPr>
        <w:t xml:space="preserve">. </w:t>
      </w:r>
      <w:r w:rsidRPr="00B200E9">
        <w:t xml:space="preserve"> </w:t>
      </w:r>
      <w:r w:rsidRPr="00B200E9">
        <w:rPr>
          <w:rFonts w:ascii="Courier New" w:hAnsi="Courier New" w:cs="Courier New"/>
          <w:sz w:val="20"/>
          <w:szCs w:val="20"/>
        </w:rPr>
        <w:t>Would you consider yourself to be politically:</w:t>
      </w:r>
    </w:p>
    <w:p w14:paraId="48FD9FA5" w14:textId="77777777" w:rsidR="00395F3D" w:rsidRDefault="00395F3D" w:rsidP="00395F3D">
      <w:pPr>
        <w:rPr>
          <w:rFonts w:ascii="Courier New" w:hAnsi="Courier New" w:cs="Courier New"/>
          <w:sz w:val="20"/>
          <w:szCs w:val="20"/>
        </w:rPr>
      </w:pPr>
    </w:p>
    <w:p w14:paraId="44E25B93" w14:textId="77777777" w:rsidR="00395F3D" w:rsidRDefault="00395F3D" w:rsidP="00395F3D">
      <w:pPr>
        <w:rPr>
          <w:rFonts w:ascii="Courier New" w:hAnsi="Courier New" w:cs="Courier New"/>
          <w:sz w:val="20"/>
          <w:szCs w:val="20"/>
        </w:rPr>
      </w:pPr>
      <w:r>
        <w:rPr>
          <w:rFonts w:ascii="Courier New" w:hAnsi="Courier New" w:cs="Courier New"/>
          <w:sz w:val="20"/>
          <w:szCs w:val="20"/>
        </w:rPr>
        <w:tab/>
        <w:t>ROTATE ORDER TOP TO BOTTOM]</w:t>
      </w:r>
    </w:p>
    <w:p w14:paraId="3AE0000D" w14:textId="77777777" w:rsidR="00395F3D" w:rsidRPr="00C83842" w:rsidRDefault="00395F3D" w:rsidP="00395F3D">
      <w:pPr>
        <w:rPr>
          <w:rFonts w:ascii="Courier New" w:hAnsi="Courier New" w:cs="Courier New"/>
          <w:sz w:val="20"/>
          <w:szCs w:val="20"/>
        </w:rPr>
      </w:pPr>
    </w:p>
    <w:p w14:paraId="3E6ED0E8"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very liberal</w:t>
      </w:r>
    </w:p>
    <w:p w14:paraId="3C513A7C"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somewhat liberal</w:t>
      </w:r>
    </w:p>
    <w:p w14:paraId="133D7799"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middle-of-the-road</w:t>
      </w:r>
    </w:p>
    <w:p w14:paraId="3821E62D"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somewhat conservative</w:t>
      </w:r>
    </w:p>
    <w:p w14:paraId="07880BAA" w14:textId="77777777" w:rsidR="00395F3D" w:rsidRPr="00C83842" w:rsidRDefault="00395F3D" w:rsidP="00395F3D">
      <w:pPr>
        <w:ind w:left="1440"/>
        <w:rPr>
          <w:rFonts w:ascii="Courier New" w:hAnsi="Courier New" w:cs="Courier New"/>
          <w:sz w:val="20"/>
          <w:szCs w:val="20"/>
        </w:rPr>
      </w:pPr>
      <w:r w:rsidRPr="00C83842">
        <w:rPr>
          <w:rFonts w:ascii="Courier New" w:hAnsi="Courier New" w:cs="Courier New"/>
          <w:sz w:val="20"/>
          <w:szCs w:val="20"/>
        </w:rPr>
        <w:t>5</w:t>
      </w:r>
      <w:r w:rsidRPr="00C83842">
        <w:rPr>
          <w:rFonts w:ascii="Courier New" w:hAnsi="Courier New" w:cs="Courier New"/>
          <w:sz w:val="20"/>
          <w:szCs w:val="20"/>
        </w:rPr>
        <w:tab/>
        <w:t>very conservative</w:t>
      </w:r>
    </w:p>
    <w:p w14:paraId="09343EE5"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345D8B45"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03B492C3" w14:textId="77777777" w:rsidR="00395F3D" w:rsidRPr="00C83842" w:rsidRDefault="00395F3D" w:rsidP="00395F3D">
      <w:pPr>
        <w:rPr>
          <w:rFonts w:ascii="Courier New" w:hAnsi="Courier New" w:cs="Courier New"/>
          <w:sz w:val="20"/>
          <w:szCs w:val="20"/>
        </w:rPr>
      </w:pPr>
    </w:p>
    <w:p w14:paraId="416EFB43" w14:textId="1B6CBD73" w:rsidR="00395F3D" w:rsidRPr="00C83842" w:rsidRDefault="00395F3D" w:rsidP="00395F3D">
      <w:pPr>
        <w:ind w:left="540" w:hanging="540"/>
        <w:rPr>
          <w:rFonts w:ascii="Courier New" w:hAnsi="Courier New" w:cs="Courier New"/>
          <w:sz w:val="20"/>
          <w:szCs w:val="20"/>
        </w:rPr>
      </w:pPr>
      <w:r>
        <w:rPr>
          <w:rFonts w:ascii="Courier New" w:hAnsi="Courier New" w:cs="Courier New"/>
          <w:sz w:val="20"/>
          <w:szCs w:val="20"/>
        </w:rPr>
        <w:t>44</w:t>
      </w:r>
      <w:r w:rsidRPr="00C83842">
        <w:rPr>
          <w:rFonts w:ascii="Courier New" w:hAnsi="Courier New" w:cs="Courier New"/>
          <w:sz w:val="20"/>
          <w:szCs w:val="20"/>
        </w:rPr>
        <w:t>.</w:t>
      </w:r>
      <w:r>
        <w:rPr>
          <w:rFonts w:ascii="Courier New" w:hAnsi="Courier New" w:cs="Courier New"/>
          <w:sz w:val="20"/>
          <w:szCs w:val="20"/>
        </w:rPr>
        <w:t xml:space="preserve"> </w:t>
      </w:r>
      <w:r w:rsidRPr="00C83842">
        <w:rPr>
          <w:rFonts w:ascii="Courier New" w:hAnsi="Courier New" w:cs="Courier New"/>
          <w:sz w:val="20"/>
          <w:szCs w:val="20"/>
        </w:rPr>
        <w:t>Generally speaking, how much interest would you say you have in</w:t>
      </w:r>
      <w:r>
        <w:rPr>
          <w:rFonts w:ascii="Courier New" w:hAnsi="Courier New" w:cs="Courier New"/>
          <w:sz w:val="20"/>
          <w:szCs w:val="20"/>
        </w:rPr>
        <w:t xml:space="preserve"> </w:t>
      </w:r>
      <w:r w:rsidRPr="00C83842">
        <w:rPr>
          <w:rFonts w:ascii="Courier New" w:hAnsi="Courier New" w:cs="Courier New"/>
          <w:sz w:val="20"/>
          <w:szCs w:val="20"/>
        </w:rPr>
        <w:t>politics—a great deal, a fair amount, only a little, or none?</w:t>
      </w:r>
    </w:p>
    <w:p w14:paraId="59AA0A90" w14:textId="77777777" w:rsidR="00395F3D" w:rsidRPr="00C83842" w:rsidRDefault="00395F3D" w:rsidP="00395F3D">
      <w:pPr>
        <w:rPr>
          <w:rFonts w:ascii="Courier New" w:hAnsi="Courier New" w:cs="Courier New"/>
          <w:sz w:val="20"/>
          <w:szCs w:val="20"/>
        </w:rPr>
      </w:pPr>
    </w:p>
    <w:p w14:paraId="6B640C41"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great deal</w:t>
      </w:r>
    </w:p>
    <w:p w14:paraId="78370090"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 xml:space="preserve">fair </w:t>
      </w:r>
      <w:proofErr w:type="gramStart"/>
      <w:r w:rsidRPr="00C83842">
        <w:rPr>
          <w:rFonts w:ascii="Courier New" w:hAnsi="Courier New" w:cs="Courier New"/>
          <w:sz w:val="20"/>
          <w:szCs w:val="20"/>
        </w:rPr>
        <w:t>amount</w:t>
      </w:r>
      <w:proofErr w:type="gramEnd"/>
    </w:p>
    <w:p w14:paraId="711D8454"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only a little</w:t>
      </w:r>
    </w:p>
    <w:p w14:paraId="146A79A3"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none</w:t>
      </w:r>
    </w:p>
    <w:p w14:paraId="53C92413"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6679E024"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6C98ACDA" w14:textId="77777777" w:rsidR="00395F3D" w:rsidRDefault="00395F3D" w:rsidP="00395F3D">
      <w:pPr>
        <w:rPr>
          <w:rFonts w:ascii="Courier New" w:hAnsi="Courier New" w:cs="Courier New"/>
          <w:sz w:val="20"/>
          <w:szCs w:val="20"/>
        </w:rPr>
      </w:pPr>
    </w:p>
    <w:p w14:paraId="382C16FD" w14:textId="35ACB746" w:rsidR="00395F3D" w:rsidRDefault="00395F3D" w:rsidP="00395F3D">
      <w:pPr>
        <w:ind w:left="630" w:hanging="630"/>
        <w:rPr>
          <w:rFonts w:ascii="Courier New" w:hAnsi="Courier New" w:cs="Courier New"/>
          <w:sz w:val="20"/>
          <w:szCs w:val="20"/>
        </w:rPr>
      </w:pPr>
      <w:r>
        <w:rPr>
          <w:rFonts w:ascii="Courier New" w:hAnsi="Courier New" w:cs="Courier New"/>
          <w:sz w:val="20"/>
          <w:szCs w:val="20"/>
        </w:rPr>
        <w:lastRenderedPageBreak/>
        <w:t xml:space="preserve">45. </w:t>
      </w:r>
      <w:r w:rsidRPr="00596B2B">
        <w:rPr>
          <w:rFonts w:ascii="Courier New" w:hAnsi="Courier New" w:cs="Courier New"/>
          <w:sz w:val="20"/>
          <w:szCs w:val="20"/>
        </w:rPr>
        <w:t>How often would you say you vote—always, nearly always, part of the time, seldom, or never?</w:t>
      </w:r>
    </w:p>
    <w:p w14:paraId="0E7AC20D" w14:textId="77777777" w:rsidR="00395F3D" w:rsidRDefault="00395F3D" w:rsidP="00395F3D">
      <w:pPr>
        <w:rPr>
          <w:rFonts w:ascii="Courier New" w:hAnsi="Courier New" w:cs="Courier New"/>
          <w:sz w:val="20"/>
          <w:szCs w:val="20"/>
        </w:rPr>
      </w:pPr>
    </w:p>
    <w:p w14:paraId="167333E8"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always</w:t>
      </w:r>
    </w:p>
    <w:p w14:paraId="5C9B142F" w14:textId="77777777" w:rsidR="00395F3D" w:rsidRPr="00C83842" w:rsidRDefault="00395F3D" w:rsidP="00395F3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nearly always</w:t>
      </w:r>
    </w:p>
    <w:p w14:paraId="44624529"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r>
      <w:proofErr w:type="gramStart"/>
      <w:r>
        <w:rPr>
          <w:rFonts w:ascii="Courier New" w:hAnsi="Courier New" w:cs="Courier New"/>
          <w:sz w:val="20"/>
          <w:szCs w:val="20"/>
        </w:rPr>
        <w:t>part</w:t>
      </w:r>
      <w:proofErr w:type="gramEnd"/>
      <w:r>
        <w:rPr>
          <w:rFonts w:ascii="Courier New" w:hAnsi="Courier New" w:cs="Courier New"/>
          <w:sz w:val="20"/>
          <w:szCs w:val="20"/>
        </w:rPr>
        <w:t xml:space="preserve"> of the time</w:t>
      </w:r>
    </w:p>
    <w:p w14:paraId="090419ED" w14:textId="77777777" w:rsidR="00395F3D" w:rsidRDefault="00395F3D" w:rsidP="00395F3D">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seldom</w:t>
      </w:r>
    </w:p>
    <w:p w14:paraId="7D635F61" w14:textId="77777777" w:rsidR="00395F3D" w:rsidRPr="00C83842" w:rsidRDefault="00395F3D" w:rsidP="00395F3D">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684EF49C"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380B05ED" w14:textId="50457843" w:rsidR="00395F3D"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623B83B0" w14:textId="2EAA40F1" w:rsidR="009F194D" w:rsidRPr="009F194D" w:rsidRDefault="009F194D" w:rsidP="009F194D">
      <w:pPr>
        <w:rPr>
          <w:rFonts w:ascii="Courier New" w:hAnsi="Courier New" w:cs="Courier New"/>
          <w:b/>
          <w:bCs/>
          <w:sz w:val="20"/>
          <w:szCs w:val="20"/>
          <w:lang w:val="en-US"/>
        </w:rPr>
      </w:pPr>
    </w:p>
    <w:p w14:paraId="008F6162" w14:textId="462BDA91" w:rsidR="009F194D" w:rsidRDefault="009F194D" w:rsidP="009F194D">
      <w:pPr>
        <w:ind w:left="630" w:hanging="630"/>
        <w:rPr>
          <w:rFonts w:ascii="Courier New" w:hAnsi="Courier New" w:cs="Courier New"/>
          <w:sz w:val="20"/>
          <w:szCs w:val="20"/>
        </w:rPr>
      </w:pPr>
      <w:r>
        <w:rPr>
          <w:rFonts w:ascii="Courier New" w:hAnsi="Courier New" w:cs="Courier New"/>
          <w:sz w:val="20"/>
          <w:szCs w:val="20"/>
        </w:rPr>
        <w:t>46. Do you plan to vote in the November 4</w:t>
      </w:r>
      <w:r w:rsidRPr="009F194D">
        <w:rPr>
          <w:rFonts w:ascii="Courier New" w:hAnsi="Courier New" w:cs="Courier New"/>
          <w:sz w:val="20"/>
          <w:szCs w:val="20"/>
          <w:vertAlign w:val="superscript"/>
        </w:rPr>
        <w:t>th</w:t>
      </w:r>
      <w:r>
        <w:rPr>
          <w:rFonts w:ascii="Courier New" w:hAnsi="Courier New" w:cs="Courier New"/>
          <w:sz w:val="20"/>
          <w:szCs w:val="20"/>
        </w:rPr>
        <w:t xml:space="preserve"> statewide special election?</w:t>
      </w:r>
    </w:p>
    <w:p w14:paraId="1797A3AD" w14:textId="77777777" w:rsidR="009F194D" w:rsidRDefault="009F194D" w:rsidP="009F194D">
      <w:pPr>
        <w:rPr>
          <w:rFonts w:ascii="Courier New" w:hAnsi="Courier New" w:cs="Courier New"/>
          <w:sz w:val="20"/>
          <w:szCs w:val="20"/>
        </w:rPr>
      </w:pPr>
    </w:p>
    <w:p w14:paraId="2F6EEABB" w14:textId="363D7CEE" w:rsidR="009F194D" w:rsidRPr="00C83842" w:rsidRDefault="009F194D" w:rsidP="009F194D">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yes</w:t>
      </w:r>
    </w:p>
    <w:p w14:paraId="41B741DF" w14:textId="18A710A5" w:rsidR="009F194D" w:rsidRDefault="009F194D" w:rsidP="009F194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proofErr w:type="gramStart"/>
      <w:r>
        <w:rPr>
          <w:rFonts w:ascii="Courier New" w:hAnsi="Courier New" w:cs="Courier New"/>
          <w:sz w:val="20"/>
          <w:szCs w:val="20"/>
        </w:rPr>
        <w:t>no</w:t>
      </w:r>
      <w:proofErr w:type="gramEnd"/>
    </w:p>
    <w:p w14:paraId="2B293DA7" w14:textId="1E3AE0EA" w:rsidR="009F194D" w:rsidRPr="00C83842" w:rsidRDefault="009F194D" w:rsidP="009F194D">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already voted</w:t>
      </w:r>
      <w:r w:rsidR="00C327FB">
        <w:rPr>
          <w:rFonts w:ascii="Courier New" w:hAnsi="Courier New" w:cs="Courier New"/>
          <w:sz w:val="20"/>
          <w:szCs w:val="20"/>
        </w:rPr>
        <w:t xml:space="preserve"> [ask 46b]</w:t>
      </w:r>
    </w:p>
    <w:p w14:paraId="1C47DFD0" w14:textId="77777777" w:rsidR="009F194D" w:rsidRPr="00C83842" w:rsidRDefault="009F194D" w:rsidP="009F194D">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43F09BA2" w14:textId="032D57DD" w:rsidR="009F194D" w:rsidRDefault="009F194D" w:rsidP="00C327FB">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5B11DD16" w14:textId="77777777" w:rsidR="009F194D" w:rsidRDefault="009F194D" w:rsidP="009F194D">
      <w:pPr>
        <w:rPr>
          <w:rFonts w:ascii="Courier New" w:hAnsi="Courier New" w:cs="Courier New"/>
          <w:sz w:val="20"/>
          <w:szCs w:val="20"/>
          <w:lang w:val="en-US"/>
        </w:rPr>
      </w:pPr>
    </w:p>
    <w:p w14:paraId="575B7BA5" w14:textId="53CEF8CE" w:rsidR="009F194D" w:rsidRDefault="009F194D" w:rsidP="009F194D">
      <w:pPr>
        <w:ind w:left="630" w:hanging="630"/>
        <w:rPr>
          <w:rFonts w:ascii="Courier New" w:hAnsi="Courier New" w:cs="Courier New"/>
          <w:sz w:val="20"/>
          <w:szCs w:val="20"/>
        </w:rPr>
      </w:pPr>
      <w:r>
        <w:rPr>
          <w:rFonts w:ascii="Courier New" w:hAnsi="Courier New" w:cs="Courier New"/>
          <w:sz w:val="20"/>
          <w:szCs w:val="20"/>
        </w:rPr>
        <w:t>4</w:t>
      </w:r>
      <w:r w:rsidR="00C327FB">
        <w:rPr>
          <w:rFonts w:ascii="Courier New" w:hAnsi="Courier New" w:cs="Courier New"/>
          <w:sz w:val="20"/>
          <w:szCs w:val="20"/>
        </w:rPr>
        <w:t>6a</w:t>
      </w:r>
      <w:r>
        <w:rPr>
          <w:rFonts w:ascii="Courier New" w:hAnsi="Courier New" w:cs="Courier New"/>
          <w:sz w:val="20"/>
          <w:szCs w:val="20"/>
        </w:rPr>
        <w:t xml:space="preserve">. Do </w:t>
      </w:r>
      <w:r w:rsidR="00C327FB">
        <w:rPr>
          <w:rFonts w:ascii="Courier New" w:hAnsi="Courier New" w:cs="Courier New"/>
          <w:sz w:val="20"/>
          <w:szCs w:val="20"/>
        </w:rPr>
        <w:t>plan to vote at your local polling place or by mail ballot?</w:t>
      </w:r>
    </w:p>
    <w:p w14:paraId="6BA33CEF" w14:textId="77777777" w:rsidR="009F194D" w:rsidRDefault="009F194D" w:rsidP="009F194D">
      <w:pPr>
        <w:rPr>
          <w:rFonts w:ascii="Courier New" w:hAnsi="Courier New" w:cs="Courier New"/>
          <w:sz w:val="20"/>
          <w:szCs w:val="20"/>
        </w:rPr>
      </w:pPr>
    </w:p>
    <w:p w14:paraId="70658E6A" w14:textId="2B446113" w:rsidR="009F194D" w:rsidRPr="00C83842" w:rsidRDefault="009F194D" w:rsidP="009F194D">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sidR="00C327FB">
        <w:rPr>
          <w:rFonts w:ascii="Courier New" w:hAnsi="Courier New" w:cs="Courier New"/>
          <w:sz w:val="20"/>
          <w:szCs w:val="20"/>
        </w:rPr>
        <w:t>local polling place or vote center</w:t>
      </w:r>
    </w:p>
    <w:p w14:paraId="662159C3" w14:textId="5E662A36" w:rsidR="009F194D" w:rsidRPr="00C83842" w:rsidRDefault="009F194D" w:rsidP="00C327F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327FB">
        <w:rPr>
          <w:rFonts w:ascii="Courier New" w:hAnsi="Courier New" w:cs="Courier New"/>
          <w:sz w:val="20"/>
          <w:szCs w:val="20"/>
        </w:rPr>
        <w:t xml:space="preserve">mail </w:t>
      </w:r>
      <w:proofErr w:type="gramStart"/>
      <w:r w:rsidR="00C327FB">
        <w:rPr>
          <w:rFonts w:ascii="Courier New" w:hAnsi="Courier New" w:cs="Courier New"/>
          <w:sz w:val="20"/>
          <w:szCs w:val="20"/>
        </w:rPr>
        <w:t>ballot</w:t>
      </w:r>
      <w:proofErr w:type="gramEnd"/>
    </w:p>
    <w:p w14:paraId="287D8D12" w14:textId="77777777" w:rsidR="009F194D" w:rsidRPr="00C83842" w:rsidRDefault="009F194D" w:rsidP="009F194D">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7399C659" w14:textId="77777777" w:rsidR="009F194D" w:rsidRDefault="009F194D" w:rsidP="009F194D">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7D928F2C" w14:textId="77777777" w:rsidR="00C327FB" w:rsidRDefault="00C327FB" w:rsidP="00C327FB">
      <w:pPr>
        <w:rPr>
          <w:rFonts w:ascii="Courier New" w:hAnsi="Courier New" w:cs="Courier New"/>
          <w:sz w:val="20"/>
          <w:szCs w:val="20"/>
          <w:lang w:val="en-US"/>
        </w:rPr>
      </w:pPr>
    </w:p>
    <w:p w14:paraId="7A8B8590" w14:textId="0ACB5329" w:rsidR="00C327FB" w:rsidRDefault="00C327FB" w:rsidP="00C327FB">
      <w:pPr>
        <w:ind w:left="630" w:hanging="630"/>
        <w:rPr>
          <w:rFonts w:ascii="Courier New" w:hAnsi="Courier New" w:cs="Courier New"/>
          <w:sz w:val="20"/>
          <w:szCs w:val="20"/>
        </w:rPr>
      </w:pPr>
      <w:r>
        <w:rPr>
          <w:rFonts w:ascii="Courier New" w:hAnsi="Courier New" w:cs="Courier New"/>
          <w:sz w:val="20"/>
          <w:szCs w:val="20"/>
        </w:rPr>
        <w:t>Q46b. You’ve indicated that you have already voted in the statewide special election. How did you do so?</w:t>
      </w:r>
    </w:p>
    <w:p w14:paraId="558FEBCF" w14:textId="77777777" w:rsidR="00C327FB" w:rsidRDefault="00C327FB" w:rsidP="00C327FB">
      <w:pPr>
        <w:rPr>
          <w:rFonts w:ascii="Courier New" w:hAnsi="Courier New" w:cs="Courier New"/>
          <w:sz w:val="20"/>
          <w:szCs w:val="20"/>
        </w:rPr>
      </w:pPr>
    </w:p>
    <w:p w14:paraId="0D563FD7" w14:textId="3C8919B9" w:rsidR="00C327FB" w:rsidRPr="00C83842" w:rsidRDefault="00C327FB" w:rsidP="00C327FB">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early voting at a local polling place or vote center</w:t>
      </w:r>
    </w:p>
    <w:p w14:paraId="40DBD433" w14:textId="65F68150" w:rsidR="00C327FB" w:rsidRDefault="00C327FB" w:rsidP="00C327F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proofErr w:type="gramStart"/>
      <w:r>
        <w:rPr>
          <w:rFonts w:ascii="Courier New" w:hAnsi="Courier New" w:cs="Courier New"/>
          <w:sz w:val="20"/>
          <w:szCs w:val="20"/>
        </w:rPr>
        <w:t>ballot</w:t>
      </w:r>
      <w:proofErr w:type="gramEnd"/>
      <w:r>
        <w:rPr>
          <w:rFonts w:ascii="Courier New" w:hAnsi="Courier New" w:cs="Courier New"/>
          <w:sz w:val="20"/>
          <w:szCs w:val="20"/>
        </w:rPr>
        <w:t xml:space="preserve"> in mail</w:t>
      </w:r>
    </w:p>
    <w:p w14:paraId="4C68921A" w14:textId="60E5C00F" w:rsidR="00C327FB" w:rsidRPr="00C83842" w:rsidRDefault="00C327FB" w:rsidP="00C327FB">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proofErr w:type="gramStart"/>
      <w:r>
        <w:rPr>
          <w:rFonts w:ascii="Courier New" w:hAnsi="Courier New" w:cs="Courier New"/>
          <w:sz w:val="20"/>
          <w:szCs w:val="20"/>
        </w:rPr>
        <w:t>ballot</w:t>
      </w:r>
      <w:proofErr w:type="gramEnd"/>
      <w:r>
        <w:rPr>
          <w:rFonts w:ascii="Courier New" w:hAnsi="Courier New" w:cs="Courier New"/>
          <w:sz w:val="20"/>
          <w:szCs w:val="20"/>
        </w:rPr>
        <w:t xml:space="preserve"> in drop box location</w:t>
      </w:r>
    </w:p>
    <w:p w14:paraId="62B9C6A9" w14:textId="77777777" w:rsidR="00C327FB" w:rsidRPr="00C83842" w:rsidRDefault="00C327FB" w:rsidP="00C327FB">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0C072BB9" w14:textId="77777777" w:rsidR="00C327FB" w:rsidRDefault="00C327FB" w:rsidP="00C327FB">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309FB260" w14:textId="77777777" w:rsidR="00D36B71" w:rsidRDefault="00D36B71" w:rsidP="00D36B71">
      <w:pPr>
        <w:rPr>
          <w:rFonts w:ascii="Courier New" w:hAnsi="Courier New" w:cs="Courier New"/>
          <w:sz w:val="20"/>
          <w:szCs w:val="20"/>
        </w:rPr>
      </w:pPr>
    </w:p>
    <w:p w14:paraId="5431CEE9" w14:textId="2FBAE994" w:rsidR="00C327FB" w:rsidRDefault="00C327FB" w:rsidP="00D36B71">
      <w:pPr>
        <w:rPr>
          <w:rFonts w:ascii="Courier New" w:hAnsi="Courier New" w:cs="Courier New"/>
          <w:sz w:val="20"/>
          <w:szCs w:val="20"/>
        </w:rPr>
      </w:pPr>
      <w:r>
        <w:rPr>
          <w:rFonts w:ascii="Courier New" w:hAnsi="Courier New" w:cs="Courier New"/>
          <w:sz w:val="20"/>
          <w:szCs w:val="20"/>
        </w:rPr>
        <w:t>Q47. How closely are you following the news about the November 4</w:t>
      </w:r>
      <w:r w:rsidRPr="00C327FB">
        <w:rPr>
          <w:rFonts w:ascii="Courier New" w:hAnsi="Courier New" w:cs="Courier New"/>
          <w:sz w:val="20"/>
          <w:szCs w:val="20"/>
          <w:vertAlign w:val="superscript"/>
        </w:rPr>
        <w:t>th</w:t>
      </w:r>
      <w:r>
        <w:rPr>
          <w:rFonts w:ascii="Courier New" w:hAnsi="Courier New" w:cs="Courier New"/>
          <w:sz w:val="20"/>
          <w:szCs w:val="20"/>
        </w:rPr>
        <w:t xml:space="preserve"> statewide special election for Proposition 50?</w:t>
      </w:r>
    </w:p>
    <w:p w14:paraId="15DBAAF8" w14:textId="77777777" w:rsidR="00C327FB" w:rsidRDefault="00C327FB" w:rsidP="00C327FB">
      <w:pPr>
        <w:rPr>
          <w:rFonts w:ascii="Courier New" w:hAnsi="Courier New" w:cs="Courier New"/>
          <w:sz w:val="20"/>
          <w:szCs w:val="20"/>
        </w:rPr>
      </w:pPr>
    </w:p>
    <w:p w14:paraId="273ABC45" w14:textId="298F309F" w:rsidR="00C327FB" w:rsidRPr="00C83842" w:rsidRDefault="00C327FB" w:rsidP="00C327FB">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very closely</w:t>
      </w:r>
    </w:p>
    <w:p w14:paraId="1355642F" w14:textId="37259F80" w:rsidR="00C327FB" w:rsidRDefault="00C327FB" w:rsidP="00C327F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proofErr w:type="gramStart"/>
      <w:r>
        <w:rPr>
          <w:rFonts w:ascii="Courier New" w:hAnsi="Courier New" w:cs="Courier New"/>
          <w:sz w:val="20"/>
          <w:szCs w:val="20"/>
        </w:rPr>
        <w:t>fairly closely</w:t>
      </w:r>
      <w:proofErr w:type="gramEnd"/>
    </w:p>
    <w:p w14:paraId="4DF10CA1" w14:textId="1723EDC3" w:rsidR="00C327FB" w:rsidRDefault="00C327FB" w:rsidP="00C327FB">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closely</w:t>
      </w:r>
    </w:p>
    <w:p w14:paraId="35AC700F" w14:textId="12E284D1" w:rsidR="00C327FB" w:rsidRPr="00C83842" w:rsidRDefault="00C327FB" w:rsidP="00C327FB">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closely</w:t>
      </w:r>
    </w:p>
    <w:p w14:paraId="337E671D" w14:textId="77777777" w:rsidR="00C327FB" w:rsidRPr="00C83842" w:rsidRDefault="00C327FB" w:rsidP="00C327FB">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13468939" w14:textId="77777777" w:rsidR="00C327FB" w:rsidRDefault="00C327FB" w:rsidP="00C327FB">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20B2BA74" w14:textId="77777777" w:rsidR="00C327FB" w:rsidRDefault="00C327FB" w:rsidP="009F194D">
      <w:pPr>
        <w:rPr>
          <w:rFonts w:ascii="Courier New" w:hAnsi="Courier New" w:cs="Courier New"/>
          <w:sz w:val="20"/>
          <w:szCs w:val="20"/>
        </w:rPr>
      </w:pPr>
    </w:p>
    <w:p w14:paraId="11CECBEF" w14:textId="77777777" w:rsidR="00C327FB" w:rsidRPr="009F194D" w:rsidRDefault="00C327FB" w:rsidP="009F194D">
      <w:pPr>
        <w:rPr>
          <w:rFonts w:ascii="Courier New" w:hAnsi="Courier New" w:cs="Courier New"/>
          <w:sz w:val="20"/>
          <w:szCs w:val="20"/>
        </w:rPr>
      </w:pPr>
    </w:p>
    <w:p w14:paraId="19EF153D" w14:textId="77777777" w:rsidR="00395F3D" w:rsidRPr="00CC77F7" w:rsidRDefault="00395F3D" w:rsidP="00395F3D">
      <w:pPr>
        <w:rPr>
          <w:rFonts w:ascii="Courier New" w:hAnsi="Courier New" w:cs="Courier New"/>
          <w:sz w:val="20"/>
          <w:szCs w:val="20"/>
        </w:rPr>
      </w:pPr>
      <w:r w:rsidRPr="00CC77F7">
        <w:rPr>
          <w:rFonts w:ascii="Courier New" w:hAnsi="Courier New" w:cs="Courier New"/>
          <w:sz w:val="20"/>
          <w:szCs w:val="20"/>
        </w:rPr>
        <w:t>[IF RESPONDENT REFUSES ANY D1 TO D</w:t>
      </w:r>
      <w:r>
        <w:rPr>
          <w:rFonts w:ascii="Courier New" w:hAnsi="Courier New" w:cs="Courier New"/>
          <w:sz w:val="20"/>
          <w:szCs w:val="20"/>
        </w:rPr>
        <w:t>15</w:t>
      </w:r>
      <w:r w:rsidRPr="00CC77F7">
        <w:rPr>
          <w:rFonts w:ascii="Courier New" w:hAnsi="Courier New" w:cs="Courier New"/>
          <w:sz w:val="20"/>
          <w:szCs w:val="20"/>
        </w:rPr>
        <w:t>, SAY: “We understand and respect that this information is confidential, we ask only for research purposes and will keep all of this information absolutely anonymous”]</w:t>
      </w:r>
    </w:p>
    <w:p w14:paraId="040E8B39" w14:textId="77777777" w:rsidR="00395F3D" w:rsidRPr="00CC77F7" w:rsidRDefault="00395F3D" w:rsidP="00395F3D">
      <w:pPr>
        <w:rPr>
          <w:rFonts w:ascii="Courier New" w:hAnsi="Courier New" w:cs="Courier New"/>
          <w:sz w:val="20"/>
          <w:szCs w:val="20"/>
        </w:rPr>
      </w:pPr>
    </w:p>
    <w:p w14:paraId="3CFFB6D0" w14:textId="77777777" w:rsidR="00395F3D" w:rsidRPr="00CC77F7" w:rsidRDefault="00395F3D" w:rsidP="00395F3D">
      <w:pPr>
        <w:pStyle w:val="Question"/>
        <w:rPr>
          <w:rFonts w:ascii="Courier New" w:hAnsi="Courier New" w:cs="Courier New"/>
          <w:sz w:val="20"/>
          <w:szCs w:val="20"/>
        </w:rPr>
      </w:pPr>
      <w:r>
        <w:rPr>
          <w:rFonts w:ascii="Courier New" w:hAnsi="Courier New" w:cs="Courier New"/>
          <w:sz w:val="20"/>
          <w:szCs w:val="20"/>
        </w:rPr>
        <w:t xml:space="preserve">D1. </w:t>
      </w:r>
      <w:r w:rsidRPr="00CC77F7">
        <w:rPr>
          <w:rFonts w:ascii="Courier New" w:hAnsi="Courier New" w:cs="Courier New"/>
          <w:sz w:val="20"/>
          <w:szCs w:val="20"/>
        </w:rPr>
        <w:t xml:space="preserve">Finally, we have a few demographic questions. What is your age? </w:t>
      </w:r>
      <w:r w:rsidRPr="00CC77F7">
        <w:rPr>
          <w:rFonts w:ascii="Courier New" w:hAnsi="Courier New" w:cs="Courier New"/>
          <w:sz w:val="20"/>
          <w:szCs w:val="20"/>
        </w:rPr>
        <w:cr/>
        <w:t>[IF NECESSARY: READ LIST]</w:t>
      </w:r>
      <w:r w:rsidRPr="00CC77F7">
        <w:rPr>
          <w:rFonts w:ascii="Courier New" w:hAnsi="Courier New" w:cs="Courier New"/>
          <w:sz w:val="20"/>
          <w:szCs w:val="20"/>
        </w:rPr>
        <w:cr/>
      </w:r>
    </w:p>
    <w:p w14:paraId="391530BD"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RECORD AGE (code 18-98)</w:t>
      </w:r>
      <w:r w:rsidRPr="00CC77F7">
        <w:rPr>
          <w:rFonts w:ascii="Courier New" w:hAnsi="Courier New" w:cs="Courier New"/>
          <w:sz w:val="20"/>
          <w:szCs w:val="20"/>
        </w:rPr>
        <w:tab/>
        <w:t>[SKIP TO D2]</w:t>
      </w:r>
    </w:p>
    <w:p w14:paraId="7CFBA111"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proofErr w:type="gramStart"/>
      <w:r w:rsidRPr="00CC77F7">
        <w:rPr>
          <w:rFonts w:ascii="Courier New" w:hAnsi="Courier New" w:cs="Courier New"/>
          <w:sz w:val="20"/>
          <w:szCs w:val="20"/>
        </w:rPr>
        <w:t>refuse</w:t>
      </w:r>
      <w:proofErr w:type="gramEnd"/>
      <w:r w:rsidRPr="00CC77F7">
        <w:rPr>
          <w:rFonts w:ascii="Courier New" w:hAnsi="Courier New" w:cs="Courier New"/>
          <w:sz w:val="20"/>
          <w:szCs w:val="20"/>
        </w:rPr>
        <w:t xml:space="preserve"> (</w:t>
      </w:r>
      <w:r>
        <w:rPr>
          <w:rFonts w:ascii="Courier New" w:hAnsi="Courier New" w:cs="Courier New"/>
          <w:sz w:val="20"/>
          <w:szCs w:val="20"/>
        </w:rPr>
        <w:t>vol</w:t>
      </w:r>
      <w:r w:rsidRPr="00CC77F7">
        <w:rPr>
          <w:rFonts w:ascii="Courier New" w:hAnsi="Courier New" w:cs="Courier New"/>
          <w:sz w:val="20"/>
          <w:szCs w:val="20"/>
        </w:rPr>
        <w:t>)</w:t>
      </w:r>
      <w:r w:rsidRPr="00CC77F7">
        <w:rPr>
          <w:rFonts w:ascii="Courier New" w:hAnsi="Courier New" w:cs="Courier New"/>
          <w:sz w:val="20"/>
          <w:szCs w:val="20"/>
        </w:rPr>
        <w:tab/>
        <w:t>[ASK D1a]</w:t>
      </w:r>
    </w:p>
    <w:p w14:paraId="5C5F0448" w14:textId="77777777" w:rsidR="00395F3D" w:rsidRPr="00CC77F7" w:rsidRDefault="00395F3D" w:rsidP="00395F3D">
      <w:pPr>
        <w:pStyle w:val="Question"/>
        <w:rPr>
          <w:rFonts w:ascii="Courier New" w:hAnsi="Courier New" w:cs="Courier New"/>
          <w:sz w:val="20"/>
          <w:szCs w:val="20"/>
        </w:rPr>
      </w:pPr>
    </w:p>
    <w:p w14:paraId="443428C7" w14:textId="77777777" w:rsidR="00395F3D" w:rsidRPr="00CC77F7" w:rsidRDefault="00395F3D" w:rsidP="00395F3D">
      <w:pPr>
        <w:ind w:left="540" w:hanging="540"/>
        <w:rPr>
          <w:rFonts w:ascii="Courier New" w:hAnsi="Courier New" w:cs="Courier New"/>
          <w:sz w:val="20"/>
          <w:szCs w:val="20"/>
        </w:rPr>
      </w:pPr>
      <w:r w:rsidRPr="00CC77F7">
        <w:rPr>
          <w:rFonts w:ascii="Courier New" w:hAnsi="Courier New" w:cs="Courier New"/>
          <w:sz w:val="20"/>
          <w:szCs w:val="20"/>
        </w:rPr>
        <w:t>D1a. [IF REFUSE ON D1] Could you please tell me if you are between the ages of…? [READ LIST]</w:t>
      </w:r>
    </w:p>
    <w:p w14:paraId="200D4658" w14:textId="77777777" w:rsidR="00395F3D" w:rsidRPr="00CC77F7" w:rsidRDefault="00395F3D" w:rsidP="00395F3D">
      <w:pPr>
        <w:rPr>
          <w:rFonts w:ascii="Courier New" w:hAnsi="Courier New" w:cs="Courier New"/>
          <w:sz w:val="20"/>
          <w:szCs w:val="20"/>
        </w:rPr>
      </w:pPr>
    </w:p>
    <w:p w14:paraId="38504E99"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18 to 24</w:t>
      </w:r>
    </w:p>
    <w:p w14:paraId="7BE418FF"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25 to 34</w:t>
      </w:r>
    </w:p>
    <w:p w14:paraId="789FF189"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lastRenderedPageBreak/>
        <w:t>3</w:t>
      </w:r>
      <w:r w:rsidRPr="00CC77F7">
        <w:rPr>
          <w:rFonts w:ascii="Courier New" w:hAnsi="Courier New" w:cs="Courier New"/>
          <w:sz w:val="20"/>
          <w:szCs w:val="20"/>
        </w:rPr>
        <w:tab/>
        <w:t>35 to 44</w:t>
      </w:r>
    </w:p>
    <w:p w14:paraId="2B01FB33"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45 to 54 </w:t>
      </w:r>
    </w:p>
    <w:p w14:paraId="060E92B2"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55 to 64 </w:t>
      </w:r>
    </w:p>
    <w:p w14:paraId="781E6EDB"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65 or older</w:t>
      </w:r>
    </w:p>
    <w:p w14:paraId="428FD09A"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proofErr w:type="gramStart"/>
      <w:r w:rsidRPr="00CC77F7">
        <w:rPr>
          <w:rFonts w:ascii="Courier New" w:hAnsi="Courier New" w:cs="Courier New"/>
          <w:sz w:val="20"/>
          <w:szCs w:val="20"/>
        </w:rPr>
        <w:t>refuse</w:t>
      </w:r>
      <w:proofErr w:type="gramEnd"/>
      <w:r w:rsidRPr="00CC77F7">
        <w:rPr>
          <w:rFonts w:ascii="Courier New" w:hAnsi="Courier New" w:cs="Courier New"/>
          <w:sz w:val="20"/>
          <w:szCs w:val="20"/>
        </w:rPr>
        <w:t xml:space="preserve"> (</w:t>
      </w:r>
      <w:r>
        <w:rPr>
          <w:rFonts w:ascii="Courier New" w:hAnsi="Courier New" w:cs="Courier New"/>
          <w:sz w:val="20"/>
          <w:szCs w:val="20"/>
        </w:rPr>
        <w:t>vol</w:t>
      </w:r>
      <w:r w:rsidRPr="00CC77F7">
        <w:rPr>
          <w:rFonts w:ascii="Courier New" w:hAnsi="Courier New" w:cs="Courier New"/>
          <w:sz w:val="20"/>
          <w:szCs w:val="20"/>
        </w:rPr>
        <w:t>)</w:t>
      </w:r>
    </w:p>
    <w:p w14:paraId="22428654" w14:textId="77777777" w:rsidR="00395F3D" w:rsidRPr="00CC77F7" w:rsidRDefault="00395F3D" w:rsidP="00395F3D">
      <w:pPr>
        <w:pStyle w:val="Question"/>
        <w:rPr>
          <w:rFonts w:ascii="Courier New" w:hAnsi="Courier New" w:cs="Courier New"/>
          <w:sz w:val="20"/>
          <w:szCs w:val="20"/>
        </w:rPr>
      </w:pPr>
    </w:p>
    <w:p w14:paraId="6D280AF2"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D2.</w:t>
      </w:r>
      <w:r w:rsidRPr="00CC77F7">
        <w:rPr>
          <w:rFonts w:ascii="Courier New" w:hAnsi="Courier New" w:cs="Courier New"/>
          <w:sz w:val="20"/>
          <w:szCs w:val="20"/>
        </w:rPr>
        <w:tab/>
        <w:t>Do you own or rent your current residence?</w:t>
      </w:r>
      <w:r w:rsidRPr="00CC77F7">
        <w:rPr>
          <w:rFonts w:ascii="Courier New" w:hAnsi="Courier New" w:cs="Courier New"/>
          <w:sz w:val="20"/>
          <w:szCs w:val="20"/>
        </w:rPr>
        <w:cr/>
      </w:r>
    </w:p>
    <w:p w14:paraId="3438DC3A"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own </w:t>
      </w:r>
    </w:p>
    <w:p w14:paraId="04656FB8"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proofErr w:type="gramStart"/>
      <w:r w:rsidRPr="00CC77F7">
        <w:rPr>
          <w:rFonts w:ascii="Courier New" w:hAnsi="Courier New" w:cs="Courier New"/>
          <w:sz w:val="20"/>
          <w:szCs w:val="20"/>
        </w:rPr>
        <w:t>rent</w:t>
      </w:r>
      <w:proofErr w:type="gramEnd"/>
      <w:r w:rsidRPr="00CC77F7">
        <w:rPr>
          <w:rFonts w:ascii="Courier New" w:hAnsi="Courier New" w:cs="Courier New"/>
          <w:sz w:val="20"/>
          <w:szCs w:val="20"/>
        </w:rPr>
        <w:t xml:space="preserve"> </w:t>
      </w:r>
    </w:p>
    <w:p w14:paraId="427BA6BB"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r>
      <w:proofErr w:type="gramStart"/>
      <w:r w:rsidRPr="00CC77F7">
        <w:rPr>
          <w:rFonts w:ascii="Courier New" w:hAnsi="Courier New" w:cs="Courier New"/>
          <w:sz w:val="20"/>
          <w:szCs w:val="20"/>
        </w:rPr>
        <w:t>neither</w:t>
      </w:r>
      <w:proofErr w:type="gramEnd"/>
      <w:r w:rsidRPr="00CC77F7">
        <w:rPr>
          <w:rFonts w:ascii="Courier New" w:hAnsi="Courier New" w:cs="Courier New"/>
          <w:sz w:val="20"/>
          <w:szCs w:val="20"/>
        </w:rPr>
        <w:t xml:space="preserve"> (</w:t>
      </w:r>
      <w:r>
        <w:rPr>
          <w:rFonts w:ascii="Courier New" w:hAnsi="Courier New" w:cs="Courier New"/>
          <w:sz w:val="20"/>
          <w:szCs w:val="20"/>
        </w:rPr>
        <w:t>vol</w:t>
      </w:r>
      <w:r w:rsidRPr="00CC77F7">
        <w:rPr>
          <w:rFonts w:ascii="Courier New" w:hAnsi="Courier New" w:cs="Courier New"/>
          <w:sz w:val="20"/>
          <w:szCs w:val="20"/>
        </w:rPr>
        <w:t>)</w:t>
      </w:r>
    </w:p>
    <w:p w14:paraId="1CB83950" w14:textId="77777777" w:rsidR="00395F3D"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 (</w:t>
      </w:r>
      <w:r>
        <w:rPr>
          <w:rFonts w:ascii="Courier New" w:hAnsi="Courier New" w:cs="Courier New"/>
          <w:sz w:val="20"/>
          <w:szCs w:val="20"/>
        </w:rPr>
        <w:t>vol</w:t>
      </w:r>
      <w:r w:rsidRPr="00CC77F7">
        <w:rPr>
          <w:rFonts w:ascii="Courier New" w:hAnsi="Courier New" w:cs="Courier New"/>
          <w:sz w:val="20"/>
          <w:szCs w:val="20"/>
        </w:rPr>
        <w:t>)</w:t>
      </w:r>
      <w:r>
        <w:rPr>
          <w:rFonts w:ascii="Courier New" w:hAnsi="Courier New" w:cs="Courier New"/>
          <w:sz w:val="20"/>
          <w:szCs w:val="20"/>
        </w:rPr>
        <w:t xml:space="preserve">/refuse </w:t>
      </w:r>
    </w:p>
    <w:p w14:paraId="627B82AF" w14:textId="77777777" w:rsidR="00395F3D" w:rsidRPr="00CC77F7" w:rsidRDefault="00395F3D" w:rsidP="00395F3D">
      <w:pPr>
        <w:pStyle w:val="Answer"/>
        <w:ind w:left="0" w:firstLine="0"/>
        <w:rPr>
          <w:rFonts w:ascii="Courier New" w:hAnsi="Courier New" w:cs="Courier New"/>
          <w:sz w:val="20"/>
          <w:szCs w:val="20"/>
        </w:rPr>
      </w:pPr>
    </w:p>
    <w:p w14:paraId="37515E7F"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D3.</w:t>
      </w:r>
      <w:r w:rsidRPr="00CC77F7">
        <w:rPr>
          <w:rFonts w:ascii="Courier New" w:hAnsi="Courier New" w:cs="Courier New"/>
          <w:sz w:val="20"/>
          <w:szCs w:val="20"/>
        </w:rPr>
        <w:tab/>
        <w:t>And how long have you lived at your current address? [IF UNDER 1 YEAR, CODE &lt; 0 &gt;] [PROBE: your best estimate is fine]</w:t>
      </w:r>
    </w:p>
    <w:p w14:paraId="47A30FB1"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 xml:space="preserve"> </w:t>
      </w:r>
    </w:p>
    <w:p w14:paraId="559DE62C"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RECORD NUMBER OF YEARS (code 0-97)</w:t>
      </w:r>
      <w:r w:rsidRPr="00CC77F7">
        <w:rPr>
          <w:rFonts w:ascii="Courier New" w:hAnsi="Courier New" w:cs="Courier New"/>
          <w:sz w:val="20"/>
          <w:szCs w:val="20"/>
        </w:rPr>
        <w:tab/>
        <w:t>[SKIP TO D4]</w:t>
      </w:r>
    </w:p>
    <w:p w14:paraId="2593FCE7"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98</w:t>
      </w:r>
      <w:r w:rsidRPr="00CC77F7">
        <w:rPr>
          <w:rFonts w:ascii="Courier New" w:hAnsi="Courier New" w:cs="Courier New"/>
          <w:sz w:val="20"/>
          <w:szCs w:val="20"/>
        </w:rPr>
        <w:tab/>
        <w:t>don’t know (</w:t>
      </w:r>
      <w:r>
        <w:rPr>
          <w:rFonts w:ascii="Courier New" w:hAnsi="Courier New" w:cs="Courier New"/>
          <w:sz w:val="20"/>
          <w:szCs w:val="20"/>
        </w:rPr>
        <w:t>vol</w:t>
      </w:r>
      <w:r w:rsidRPr="00CC77F7">
        <w:rPr>
          <w:rFonts w:ascii="Courier New" w:hAnsi="Courier New" w:cs="Courier New"/>
          <w:sz w:val="20"/>
          <w:szCs w:val="20"/>
        </w:rPr>
        <w:t>)</w:t>
      </w:r>
      <w:r w:rsidRPr="00CC77F7">
        <w:rPr>
          <w:rFonts w:ascii="Courier New" w:hAnsi="Courier New" w:cs="Courier New"/>
          <w:sz w:val="20"/>
          <w:szCs w:val="20"/>
        </w:rPr>
        <w:tab/>
        <w:t>[ASK D3a]</w:t>
      </w:r>
    </w:p>
    <w:p w14:paraId="3959F85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proofErr w:type="gramStart"/>
      <w:r w:rsidRPr="00CC77F7">
        <w:rPr>
          <w:rFonts w:ascii="Courier New" w:hAnsi="Courier New" w:cs="Courier New"/>
          <w:sz w:val="20"/>
          <w:szCs w:val="20"/>
        </w:rPr>
        <w:t>refuse</w:t>
      </w:r>
      <w:proofErr w:type="gramEnd"/>
      <w:r w:rsidRPr="00CC77F7">
        <w:rPr>
          <w:rFonts w:ascii="Courier New" w:hAnsi="Courier New" w:cs="Courier New"/>
          <w:sz w:val="20"/>
          <w:szCs w:val="20"/>
        </w:rPr>
        <w:t xml:space="preserve"> (</w:t>
      </w:r>
      <w:r>
        <w:rPr>
          <w:rFonts w:ascii="Courier New" w:hAnsi="Courier New" w:cs="Courier New"/>
          <w:sz w:val="20"/>
          <w:szCs w:val="20"/>
        </w:rPr>
        <w:t>vol</w:t>
      </w:r>
      <w:r w:rsidRPr="00CC77F7">
        <w:rPr>
          <w:rFonts w:ascii="Courier New" w:hAnsi="Courier New" w:cs="Courier New"/>
          <w:sz w:val="20"/>
          <w:szCs w:val="20"/>
        </w:rPr>
        <w:t>)</w:t>
      </w:r>
      <w:r w:rsidRPr="00CC77F7">
        <w:rPr>
          <w:rFonts w:ascii="Courier New" w:hAnsi="Courier New" w:cs="Courier New"/>
          <w:sz w:val="20"/>
          <w:szCs w:val="20"/>
        </w:rPr>
        <w:tab/>
        <w:t>[ASK D3a]</w:t>
      </w:r>
    </w:p>
    <w:p w14:paraId="4B9A0ECE" w14:textId="77777777" w:rsidR="00395F3D" w:rsidRPr="00CC77F7" w:rsidRDefault="00395F3D" w:rsidP="00395F3D">
      <w:pPr>
        <w:rPr>
          <w:rFonts w:ascii="Courier New" w:hAnsi="Courier New" w:cs="Courier New"/>
          <w:sz w:val="20"/>
          <w:szCs w:val="20"/>
        </w:rPr>
      </w:pPr>
    </w:p>
    <w:p w14:paraId="7036DAD0"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 xml:space="preserve">D3a. [IF REFUSE ON D3] Could you please tell me if you have lived at your current address for fewer than five years, five years to under 10 years, 10 years to under 20 years, or 20 years or more? </w:t>
      </w:r>
    </w:p>
    <w:p w14:paraId="03753F93" w14:textId="77777777" w:rsidR="00395F3D" w:rsidRPr="00CC77F7" w:rsidRDefault="00395F3D" w:rsidP="00395F3D">
      <w:pPr>
        <w:rPr>
          <w:rFonts w:ascii="Courier New" w:hAnsi="Courier New" w:cs="Courier New"/>
          <w:sz w:val="20"/>
          <w:szCs w:val="20"/>
        </w:rPr>
      </w:pPr>
    </w:p>
    <w:p w14:paraId="44148DF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fewer than five years</w:t>
      </w:r>
    </w:p>
    <w:p w14:paraId="63982DD3"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five years to under 10 years</w:t>
      </w:r>
    </w:p>
    <w:p w14:paraId="6022EEB6"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10 years to under 20 years</w:t>
      </w:r>
    </w:p>
    <w:p w14:paraId="372CAE02"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20 years or more</w:t>
      </w:r>
    </w:p>
    <w:p w14:paraId="481C6029"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all my life (</w:t>
      </w:r>
      <w:r>
        <w:rPr>
          <w:rFonts w:ascii="Courier New" w:hAnsi="Courier New" w:cs="Courier New"/>
          <w:sz w:val="20"/>
          <w:szCs w:val="20"/>
        </w:rPr>
        <w:t>vol</w:t>
      </w:r>
      <w:r w:rsidRPr="00CC77F7">
        <w:rPr>
          <w:rFonts w:ascii="Courier New" w:hAnsi="Courier New" w:cs="Courier New"/>
          <w:sz w:val="20"/>
          <w:szCs w:val="20"/>
        </w:rPr>
        <w:t>)</w:t>
      </w:r>
    </w:p>
    <w:p w14:paraId="03A1F225" w14:textId="77777777" w:rsidR="00395F3D"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proofErr w:type="gramStart"/>
      <w:r w:rsidRPr="00CC77F7">
        <w:rPr>
          <w:rFonts w:ascii="Courier New" w:hAnsi="Courier New" w:cs="Courier New"/>
          <w:sz w:val="20"/>
          <w:szCs w:val="20"/>
        </w:rPr>
        <w:t>refuse</w:t>
      </w:r>
      <w:proofErr w:type="gramEnd"/>
      <w:r w:rsidRPr="00CC77F7">
        <w:rPr>
          <w:rFonts w:ascii="Courier New" w:hAnsi="Courier New" w:cs="Courier New"/>
          <w:sz w:val="20"/>
          <w:szCs w:val="20"/>
        </w:rPr>
        <w:t xml:space="preserve"> (</w:t>
      </w:r>
      <w:r>
        <w:rPr>
          <w:rFonts w:ascii="Courier New" w:hAnsi="Courier New" w:cs="Courier New"/>
          <w:sz w:val="20"/>
          <w:szCs w:val="20"/>
        </w:rPr>
        <w:t>vol</w:t>
      </w:r>
      <w:r w:rsidRPr="00CC77F7">
        <w:rPr>
          <w:rFonts w:ascii="Courier New" w:hAnsi="Courier New" w:cs="Courier New"/>
          <w:sz w:val="20"/>
          <w:szCs w:val="20"/>
        </w:rPr>
        <w:t>)</w:t>
      </w:r>
    </w:p>
    <w:p w14:paraId="78691D64" w14:textId="77777777" w:rsidR="00D36B71" w:rsidRDefault="00D36B71" w:rsidP="00D36B71">
      <w:pPr>
        <w:pStyle w:val="Question"/>
        <w:ind w:left="0" w:firstLine="0"/>
        <w:rPr>
          <w:rFonts w:ascii="Courier New" w:hAnsi="Courier New" w:cs="Courier New"/>
          <w:sz w:val="20"/>
          <w:szCs w:val="20"/>
        </w:rPr>
      </w:pPr>
    </w:p>
    <w:p w14:paraId="1CDE5C2B" w14:textId="0DD9D265" w:rsidR="00395F3D" w:rsidRPr="00CC77F7" w:rsidRDefault="00395F3D" w:rsidP="00D36B71">
      <w:pPr>
        <w:pStyle w:val="Question"/>
        <w:ind w:left="0" w:firstLine="0"/>
        <w:rPr>
          <w:rFonts w:ascii="Courier New" w:hAnsi="Courier New" w:cs="Courier New"/>
          <w:sz w:val="20"/>
          <w:szCs w:val="20"/>
        </w:rPr>
      </w:pPr>
      <w:r w:rsidRPr="00CC77F7">
        <w:rPr>
          <w:rFonts w:ascii="Courier New" w:hAnsi="Courier New" w:cs="Courier New"/>
          <w:sz w:val="20"/>
          <w:szCs w:val="20"/>
        </w:rPr>
        <w:t>D5.</w:t>
      </w:r>
      <w:r w:rsidRPr="00CC77F7">
        <w:rPr>
          <w:rFonts w:ascii="Courier New" w:hAnsi="Courier New" w:cs="Courier New"/>
          <w:sz w:val="20"/>
          <w:szCs w:val="20"/>
        </w:rPr>
        <w:tab/>
        <w:t>What is your current work status—full-tim</w:t>
      </w:r>
      <w:r>
        <w:rPr>
          <w:rFonts w:ascii="Courier New" w:hAnsi="Courier New" w:cs="Courier New"/>
          <w:sz w:val="20"/>
          <w:szCs w:val="20"/>
        </w:rPr>
        <w:t xml:space="preserve">e employed, part-time employed, </w:t>
      </w:r>
      <w:r w:rsidRPr="00CC77F7">
        <w:rPr>
          <w:rFonts w:ascii="Courier New" w:hAnsi="Courier New" w:cs="Courier New"/>
          <w:sz w:val="20"/>
          <w:szCs w:val="20"/>
        </w:rPr>
        <w:t>not employed</w:t>
      </w:r>
      <w:r>
        <w:rPr>
          <w:rFonts w:ascii="Courier New" w:hAnsi="Courier New" w:cs="Courier New"/>
          <w:sz w:val="20"/>
          <w:szCs w:val="20"/>
        </w:rPr>
        <w:t>, or retired</w:t>
      </w:r>
      <w:r w:rsidRPr="00CC77F7">
        <w:rPr>
          <w:rFonts w:ascii="Courier New" w:hAnsi="Courier New" w:cs="Courier New"/>
          <w:sz w:val="20"/>
          <w:szCs w:val="20"/>
        </w:rPr>
        <w:t xml:space="preserve">? </w:t>
      </w:r>
      <w:r w:rsidRPr="00CC77F7">
        <w:rPr>
          <w:rFonts w:ascii="Courier New" w:hAnsi="Courier New" w:cs="Courier New"/>
          <w:sz w:val="20"/>
          <w:szCs w:val="20"/>
        </w:rPr>
        <w:cr/>
      </w:r>
    </w:p>
    <w:p w14:paraId="198299CB" w14:textId="77777777" w:rsidR="00395F3D" w:rsidRPr="00CC77F7" w:rsidRDefault="00395F3D" w:rsidP="00395F3D">
      <w:pPr>
        <w:pStyle w:val="Answer"/>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full-time </w:t>
      </w:r>
      <w:proofErr w:type="gramStart"/>
      <w:r>
        <w:rPr>
          <w:rFonts w:ascii="Courier New" w:hAnsi="Courier New" w:cs="Courier New"/>
          <w:sz w:val="20"/>
          <w:szCs w:val="20"/>
        </w:rPr>
        <w:t>employed</w:t>
      </w:r>
      <w:proofErr w:type="gramEnd"/>
      <w:r>
        <w:rPr>
          <w:rFonts w:ascii="Courier New" w:hAnsi="Courier New" w:cs="Courier New"/>
          <w:sz w:val="20"/>
          <w:szCs w:val="20"/>
        </w:rPr>
        <w:t xml:space="preserve"> </w:t>
      </w:r>
    </w:p>
    <w:p w14:paraId="4252AEC1"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part-time </w:t>
      </w:r>
      <w:proofErr w:type="gramStart"/>
      <w:r w:rsidRPr="00CC77F7">
        <w:rPr>
          <w:rFonts w:ascii="Courier New" w:hAnsi="Courier New" w:cs="Courier New"/>
          <w:sz w:val="20"/>
          <w:szCs w:val="20"/>
        </w:rPr>
        <w:t>employed</w:t>
      </w:r>
      <w:proofErr w:type="gramEnd"/>
    </w:p>
    <w:p w14:paraId="7906E9D1" w14:textId="77777777" w:rsidR="00395F3D" w:rsidRDefault="00395F3D" w:rsidP="00395F3D">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r>
      <w:proofErr w:type="gramStart"/>
      <w:r w:rsidRPr="00CC77F7">
        <w:rPr>
          <w:rFonts w:ascii="Courier New" w:hAnsi="Courier New" w:cs="Courier New"/>
          <w:sz w:val="20"/>
          <w:szCs w:val="20"/>
        </w:rPr>
        <w:t>not-employed</w:t>
      </w:r>
      <w:proofErr w:type="gramEnd"/>
    </w:p>
    <w:p w14:paraId="1944F09D" w14:textId="77777777" w:rsidR="00395F3D" w:rsidRPr="00CC77F7" w:rsidRDefault="00395F3D" w:rsidP="00395F3D">
      <w:pPr>
        <w:pStyle w:val="Answer"/>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 xml:space="preserve">retired </w:t>
      </w:r>
    </w:p>
    <w:p w14:paraId="04CF69EA" w14:textId="77777777" w:rsidR="00395F3D" w:rsidRPr="00CC77F7" w:rsidRDefault="00395F3D" w:rsidP="00395F3D">
      <w:pPr>
        <w:pStyle w:val="Answer"/>
        <w:rPr>
          <w:rFonts w:ascii="Courier New" w:hAnsi="Courier New" w:cs="Courier New"/>
          <w:sz w:val="20"/>
          <w:szCs w:val="20"/>
        </w:rPr>
      </w:pPr>
      <w:r>
        <w:rPr>
          <w:rFonts w:ascii="Courier New" w:hAnsi="Courier New" w:cs="Courier New"/>
          <w:sz w:val="20"/>
          <w:szCs w:val="20"/>
        </w:rPr>
        <w:t>8</w:t>
      </w:r>
      <w:r w:rsidRPr="00CC77F7">
        <w:rPr>
          <w:rFonts w:ascii="Courier New" w:hAnsi="Courier New" w:cs="Courier New"/>
          <w:sz w:val="20"/>
          <w:szCs w:val="20"/>
        </w:rPr>
        <w:tab/>
        <w:t>disabled/on disability (</w:t>
      </w:r>
      <w:r>
        <w:rPr>
          <w:rFonts w:ascii="Courier New" w:hAnsi="Courier New" w:cs="Courier New"/>
          <w:sz w:val="20"/>
          <w:szCs w:val="20"/>
        </w:rPr>
        <w:t>vol</w:t>
      </w:r>
      <w:r w:rsidRPr="00CC77F7">
        <w:rPr>
          <w:rFonts w:ascii="Courier New" w:hAnsi="Courier New" w:cs="Courier New"/>
          <w:sz w:val="20"/>
          <w:szCs w:val="20"/>
        </w:rPr>
        <w:t>)</w:t>
      </w:r>
    </w:p>
    <w:p w14:paraId="241EF64C" w14:textId="77777777" w:rsidR="00395F3D" w:rsidRDefault="00395F3D" w:rsidP="00395F3D">
      <w:pPr>
        <w:pStyle w:val="Answer"/>
        <w:rPr>
          <w:rFonts w:ascii="Courier New" w:hAnsi="Courier New" w:cs="Courier New"/>
          <w:sz w:val="20"/>
          <w:szCs w:val="20"/>
        </w:rPr>
      </w:pPr>
      <w:r w:rsidRPr="00CC77F7">
        <w:rPr>
          <w:rFonts w:ascii="Courier New" w:hAnsi="Courier New" w:cs="Courier New"/>
          <w:sz w:val="20"/>
          <w:szCs w:val="20"/>
        </w:rPr>
        <w:t xml:space="preserve">9 </w:t>
      </w:r>
      <w:r w:rsidRPr="00CC77F7">
        <w:rPr>
          <w:rFonts w:ascii="Courier New" w:hAnsi="Courier New" w:cs="Courier New"/>
          <w:sz w:val="20"/>
          <w:szCs w:val="20"/>
        </w:rPr>
        <w:tab/>
        <w:t>don’t know/refuse (</w:t>
      </w:r>
      <w:r>
        <w:rPr>
          <w:rFonts w:ascii="Courier New" w:hAnsi="Courier New" w:cs="Courier New"/>
          <w:sz w:val="20"/>
          <w:szCs w:val="20"/>
        </w:rPr>
        <w:t>vol</w:t>
      </w:r>
      <w:r w:rsidRPr="00CC77F7">
        <w:rPr>
          <w:rFonts w:ascii="Courier New" w:hAnsi="Courier New" w:cs="Courier New"/>
          <w:sz w:val="20"/>
          <w:szCs w:val="20"/>
        </w:rPr>
        <w:t>)</w:t>
      </w:r>
    </w:p>
    <w:p w14:paraId="52DB959A" w14:textId="35B56148" w:rsidR="00395F3D" w:rsidRDefault="00395F3D" w:rsidP="00395F3D">
      <w:pPr>
        <w:rPr>
          <w:rFonts w:ascii="Courier New" w:hAnsi="Courier New" w:cs="Courier New"/>
          <w:sz w:val="20"/>
          <w:szCs w:val="20"/>
        </w:rPr>
      </w:pPr>
    </w:p>
    <w:p w14:paraId="4D072689" w14:textId="77777777" w:rsidR="00395F3D" w:rsidRPr="00CC77F7" w:rsidRDefault="00395F3D" w:rsidP="00395F3D">
      <w:pPr>
        <w:ind w:left="540" w:hanging="540"/>
        <w:rPr>
          <w:rFonts w:ascii="Courier New" w:hAnsi="Courier New" w:cs="Courier New"/>
          <w:sz w:val="20"/>
          <w:szCs w:val="20"/>
        </w:rPr>
      </w:pPr>
      <w:r w:rsidRPr="00CC77F7">
        <w:rPr>
          <w:rFonts w:ascii="Courier New" w:hAnsi="Courier New" w:cs="Courier New"/>
          <w:sz w:val="20"/>
          <w:szCs w:val="20"/>
        </w:rPr>
        <w:t>D</w:t>
      </w:r>
      <w:r>
        <w:rPr>
          <w:rFonts w:ascii="Courier New" w:hAnsi="Courier New" w:cs="Courier New"/>
          <w:sz w:val="20"/>
          <w:szCs w:val="20"/>
        </w:rPr>
        <w:t>7</w:t>
      </w:r>
      <w:r w:rsidRPr="00CC77F7">
        <w:rPr>
          <w:rFonts w:ascii="Courier New" w:hAnsi="Courier New" w:cs="Courier New"/>
          <w:sz w:val="20"/>
          <w:szCs w:val="20"/>
        </w:rPr>
        <w:t>.</w:t>
      </w:r>
      <w:r w:rsidRPr="00CC77F7">
        <w:rPr>
          <w:rFonts w:ascii="Courier New" w:hAnsi="Courier New" w:cs="Courier New"/>
          <w:sz w:val="20"/>
          <w:szCs w:val="20"/>
        </w:rPr>
        <w:tab/>
        <w:t>What was the last grade of school that you completed?</w:t>
      </w:r>
      <w:r>
        <w:rPr>
          <w:rFonts w:ascii="Courier New" w:hAnsi="Courier New" w:cs="Courier New"/>
          <w:sz w:val="20"/>
          <w:szCs w:val="20"/>
        </w:rPr>
        <w:t xml:space="preserve"> </w:t>
      </w:r>
      <w:r w:rsidRPr="00CC77F7">
        <w:rPr>
          <w:rFonts w:ascii="Courier New" w:hAnsi="Courier New" w:cs="Courier New"/>
          <w:sz w:val="20"/>
          <w:szCs w:val="20"/>
        </w:rPr>
        <w:t>[IF NECESSARY: READ LIST; ENTER "</w:t>
      </w:r>
      <w:proofErr w:type="gramStart"/>
      <w:r w:rsidRPr="00CC77F7">
        <w:rPr>
          <w:rFonts w:ascii="Courier New" w:hAnsi="Courier New" w:cs="Courier New"/>
          <w:sz w:val="20"/>
          <w:szCs w:val="20"/>
        </w:rPr>
        <w:t>ASSOCIATES</w:t>
      </w:r>
      <w:proofErr w:type="gramEnd"/>
      <w:r w:rsidRPr="00CC77F7">
        <w:rPr>
          <w:rFonts w:ascii="Courier New" w:hAnsi="Courier New" w:cs="Courier New"/>
          <w:sz w:val="20"/>
          <w:szCs w:val="20"/>
        </w:rPr>
        <w:t xml:space="preserve"> DEGREE" AS PUNCH &lt;3&gt;</w:t>
      </w:r>
      <w:r>
        <w:rPr>
          <w:rFonts w:ascii="Courier New" w:hAnsi="Courier New" w:cs="Courier New"/>
          <w:sz w:val="20"/>
          <w:szCs w:val="20"/>
        </w:rPr>
        <w:t xml:space="preserve"> </w:t>
      </w:r>
      <w:r w:rsidRPr="00CC77F7">
        <w:rPr>
          <w:rFonts w:ascii="Courier New" w:hAnsi="Courier New" w:cs="Courier New"/>
          <w:sz w:val="20"/>
          <w:szCs w:val="20"/>
        </w:rPr>
        <w:t>SOME COLLEGE]</w:t>
      </w:r>
      <w:r w:rsidRPr="00CC77F7">
        <w:rPr>
          <w:rFonts w:ascii="Courier New" w:hAnsi="Courier New" w:cs="Courier New"/>
          <w:sz w:val="20"/>
          <w:szCs w:val="20"/>
        </w:rPr>
        <w:cr/>
      </w:r>
    </w:p>
    <w:p w14:paraId="265E3DB2"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some high school or less </w:t>
      </w:r>
    </w:p>
    <w:p w14:paraId="0871AD09"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high school graduate/GED</w:t>
      </w:r>
    </w:p>
    <w:p w14:paraId="0C07DDC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some college</w:t>
      </w:r>
    </w:p>
    <w:p w14:paraId="24D4EFC5"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college </w:t>
      </w:r>
      <w:proofErr w:type="gramStart"/>
      <w:r w:rsidRPr="00CC77F7">
        <w:rPr>
          <w:rFonts w:ascii="Courier New" w:hAnsi="Courier New" w:cs="Courier New"/>
          <w:sz w:val="20"/>
          <w:szCs w:val="20"/>
        </w:rPr>
        <w:t>graduate</w:t>
      </w:r>
      <w:proofErr w:type="gramEnd"/>
      <w:r w:rsidRPr="00CC77F7">
        <w:rPr>
          <w:rFonts w:ascii="Courier New" w:hAnsi="Courier New" w:cs="Courier New"/>
          <w:sz w:val="20"/>
          <w:szCs w:val="20"/>
        </w:rPr>
        <w:t xml:space="preserve"> </w:t>
      </w:r>
    </w:p>
    <w:p w14:paraId="17FF1A6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r>
      <w:proofErr w:type="gramStart"/>
      <w:r w:rsidRPr="00CC77F7">
        <w:rPr>
          <w:rFonts w:ascii="Courier New" w:hAnsi="Courier New" w:cs="Courier New"/>
          <w:sz w:val="20"/>
          <w:szCs w:val="20"/>
        </w:rPr>
        <w:t>post graduate</w:t>
      </w:r>
      <w:proofErr w:type="gramEnd"/>
      <w:r w:rsidRPr="00CC77F7">
        <w:rPr>
          <w:rFonts w:ascii="Courier New" w:hAnsi="Courier New" w:cs="Courier New"/>
          <w:sz w:val="20"/>
          <w:szCs w:val="20"/>
        </w:rPr>
        <w:t xml:space="preserve"> </w:t>
      </w:r>
    </w:p>
    <w:p w14:paraId="30A5BAD7" w14:textId="77777777" w:rsidR="00395F3D" w:rsidRPr="00CC77F7" w:rsidRDefault="00395F3D" w:rsidP="00395F3D">
      <w:pPr>
        <w:pStyle w:val="Answer"/>
        <w:tabs>
          <w:tab w:val="left" w:pos="8436"/>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trade school (</w:t>
      </w:r>
      <w:r>
        <w:rPr>
          <w:rFonts w:ascii="Courier New" w:hAnsi="Courier New" w:cs="Courier New"/>
          <w:sz w:val="20"/>
          <w:szCs w:val="20"/>
        </w:rPr>
        <w:t>vol</w:t>
      </w:r>
      <w:r w:rsidRPr="00CC77F7">
        <w:rPr>
          <w:rFonts w:ascii="Courier New" w:hAnsi="Courier New" w:cs="Courier New"/>
          <w:sz w:val="20"/>
          <w:szCs w:val="20"/>
        </w:rPr>
        <w:t>)</w:t>
      </w:r>
    </w:p>
    <w:p w14:paraId="60FD8B84" w14:textId="77777777" w:rsidR="00395F3D"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proofErr w:type="gramStart"/>
      <w:r w:rsidRPr="00CC77F7">
        <w:rPr>
          <w:rFonts w:ascii="Courier New" w:hAnsi="Courier New" w:cs="Courier New"/>
          <w:sz w:val="20"/>
          <w:szCs w:val="20"/>
        </w:rPr>
        <w:t>refuse</w:t>
      </w:r>
      <w:proofErr w:type="gramEnd"/>
      <w:r w:rsidRPr="00CC77F7">
        <w:rPr>
          <w:rFonts w:ascii="Courier New" w:hAnsi="Courier New" w:cs="Courier New"/>
          <w:sz w:val="20"/>
          <w:szCs w:val="20"/>
        </w:rPr>
        <w:t xml:space="preserve"> (</w:t>
      </w:r>
      <w:r>
        <w:rPr>
          <w:rFonts w:ascii="Courier New" w:hAnsi="Courier New" w:cs="Courier New"/>
          <w:sz w:val="20"/>
          <w:szCs w:val="20"/>
        </w:rPr>
        <w:t>vol</w:t>
      </w:r>
      <w:r w:rsidRPr="00CC77F7">
        <w:rPr>
          <w:rFonts w:ascii="Courier New" w:hAnsi="Courier New" w:cs="Courier New"/>
          <w:sz w:val="20"/>
          <w:szCs w:val="20"/>
        </w:rPr>
        <w:t>)</w:t>
      </w:r>
    </w:p>
    <w:p w14:paraId="79DE36BE" w14:textId="77777777" w:rsidR="00395F3D" w:rsidRPr="003220FF" w:rsidRDefault="00395F3D" w:rsidP="00395F3D">
      <w:pPr>
        <w:pStyle w:val="Answer"/>
        <w:rPr>
          <w:rFonts w:ascii="Courier New" w:hAnsi="Courier New" w:cs="Courier New"/>
          <w:sz w:val="20"/>
          <w:szCs w:val="20"/>
        </w:rPr>
      </w:pPr>
    </w:p>
    <w:p w14:paraId="5CE71786" w14:textId="77777777" w:rsidR="00395F3D" w:rsidRPr="00CC77F7" w:rsidRDefault="00395F3D" w:rsidP="00395F3D">
      <w:pPr>
        <w:pStyle w:val="Question"/>
        <w:rPr>
          <w:rFonts w:ascii="Courier New" w:hAnsi="Courier New" w:cs="Courier New"/>
          <w:sz w:val="20"/>
          <w:szCs w:val="20"/>
        </w:rPr>
      </w:pPr>
      <w:r>
        <w:rPr>
          <w:rFonts w:ascii="Courier New" w:hAnsi="Courier New" w:cs="Courier New"/>
          <w:sz w:val="20"/>
          <w:szCs w:val="20"/>
        </w:rPr>
        <w:t>D8/d8a</w:t>
      </w:r>
      <w:r w:rsidRPr="00CC77F7">
        <w:rPr>
          <w:rFonts w:ascii="Courier New" w:hAnsi="Courier New" w:cs="Courier New"/>
          <w:sz w:val="20"/>
          <w:szCs w:val="20"/>
        </w:rPr>
        <w:t>.</w:t>
      </w:r>
      <w:r w:rsidRPr="00CC77F7">
        <w:rPr>
          <w:rFonts w:ascii="Courier New" w:hAnsi="Courier New" w:cs="Courier New"/>
          <w:sz w:val="20"/>
          <w:szCs w:val="20"/>
        </w:rPr>
        <w:tab/>
        <w:t>Are you of Hispanic, Latino, or Spanish origin?</w:t>
      </w:r>
    </w:p>
    <w:p w14:paraId="287E5D4D" w14:textId="77777777" w:rsidR="00395F3D" w:rsidRPr="00CC77F7" w:rsidRDefault="00395F3D" w:rsidP="00395F3D">
      <w:pPr>
        <w:pStyle w:val="Question"/>
        <w:ind w:firstLine="0"/>
        <w:rPr>
          <w:rFonts w:ascii="Courier New" w:hAnsi="Courier New" w:cs="Courier New"/>
          <w:sz w:val="20"/>
          <w:szCs w:val="20"/>
        </w:rPr>
      </w:pPr>
    </w:p>
    <w:p w14:paraId="12CE22D9" w14:textId="77777777" w:rsidR="00395F3D" w:rsidRPr="00CC77F7" w:rsidRDefault="00395F3D" w:rsidP="00395F3D">
      <w:pPr>
        <w:pStyle w:val="Question"/>
        <w:ind w:firstLine="0"/>
        <w:rPr>
          <w:rFonts w:ascii="Courier New" w:hAnsi="Courier New" w:cs="Courier New"/>
          <w:sz w:val="20"/>
          <w:szCs w:val="20"/>
        </w:rPr>
      </w:pPr>
      <w:r w:rsidRPr="00CC77F7">
        <w:rPr>
          <w:rFonts w:ascii="Courier New" w:hAnsi="Courier New" w:cs="Courier New"/>
          <w:sz w:val="20"/>
          <w:szCs w:val="20"/>
        </w:rPr>
        <w:t xml:space="preserve">[IF NECESSARY: Such as </w:t>
      </w:r>
      <w:proofErr w:type="gramStart"/>
      <w:r w:rsidRPr="00CC77F7">
        <w:rPr>
          <w:rFonts w:ascii="Courier New" w:hAnsi="Courier New" w:cs="Courier New"/>
          <w:sz w:val="20"/>
          <w:szCs w:val="20"/>
        </w:rPr>
        <w:t>Mexican-American</w:t>
      </w:r>
      <w:proofErr w:type="gramEnd"/>
      <w:r w:rsidRPr="00CC77F7">
        <w:rPr>
          <w:rFonts w:ascii="Courier New" w:hAnsi="Courier New" w:cs="Courier New"/>
          <w:sz w:val="20"/>
          <w:szCs w:val="20"/>
        </w:rPr>
        <w:t>, Latin American, Central or South American, or Spanish-American?]</w:t>
      </w:r>
    </w:p>
    <w:p w14:paraId="091BAA70" w14:textId="77777777" w:rsidR="00395F3D" w:rsidRPr="00CC77F7" w:rsidRDefault="00395F3D" w:rsidP="00395F3D">
      <w:pPr>
        <w:pStyle w:val="Answer"/>
        <w:rPr>
          <w:rFonts w:ascii="Courier New" w:hAnsi="Courier New" w:cs="Courier New"/>
          <w:sz w:val="20"/>
          <w:szCs w:val="20"/>
        </w:rPr>
      </w:pPr>
    </w:p>
    <w:p w14:paraId="056648BB"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Hispanic</w:t>
      </w:r>
    </w:p>
    <w:p w14:paraId="4000F0B2"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proofErr w:type="gramStart"/>
      <w:r w:rsidRPr="00CC77F7">
        <w:rPr>
          <w:rFonts w:ascii="Courier New" w:hAnsi="Courier New" w:cs="Courier New"/>
          <w:sz w:val="20"/>
          <w:szCs w:val="20"/>
        </w:rPr>
        <w:t>no</w:t>
      </w:r>
      <w:proofErr w:type="gramEnd"/>
      <w:r w:rsidRPr="00CC77F7">
        <w:rPr>
          <w:rFonts w:ascii="Courier New" w:hAnsi="Courier New" w:cs="Courier New"/>
          <w:sz w:val="20"/>
          <w:szCs w:val="20"/>
        </w:rPr>
        <w:t>, NOT Hispanic</w:t>
      </w:r>
    </w:p>
    <w:p w14:paraId="7F1EB06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know/refused (volunteered)</w:t>
      </w:r>
    </w:p>
    <w:p w14:paraId="57636F02" w14:textId="77777777" w:rsidR="00395F3D" w:rsidRPr="00CC77F7" w:rsidRDefault="00395F3D" w:rsidP="00395F3D">
      <w:pPr>
        <w:pStyle w:val="Question"/>
        <w:rPr>
          <w:rFonts w:ascii="Courier New" w:hAnsi="Courier New" w:cs="Courier New"/>
          <w:sz w:val="20"/>
          <w:szCs w:val="20"/>
        </w:rPr>
      </w:pPr>
    </w:p>
    <w:p w14:paraId="1CA69418" w14:textId="77777777" w:rsidR="00395F3D" w:rsidRPr="00A55DDF" w:rsidRDefault="00395F3D" w:rsidP="00395F3D">
      <w:pPr>
        <w:rPr>
          <w:rFonts w:ascii="Courier New" w:hAnsi="Courier New" w:cs="Courier New"/>
          <w:sz w:val="20"/>
          <w:szCs w:val="20"/>
        </w:rPr>
      </w:pPr>
      <w:proofErr w:type="gramStart"/>
      <w:r>
        <w:rPr>
          <w:rFonts w:ascii="Courier New" w:hAnsi="Courier New" w:cs="Courier New"/>
          <w:sz w:val="20"/>
          <w:szCs w:val="20"/>
        </w:rPr>
        <w:lastRenderedPageBreak/>
        <w:t xml:space="preserve">Race  </w:t>
      </w:r>
      <w:r w:rsidRPr="00A55DDF">
        <w:rPr>
          <w:rFonts w:ascii="Courier New" w:hAnsi="Courier New" w:cs="Courier New"/>
          <w:sz w:val="20"/>
          <w:szCs w:val="20"/>
        </w:rPr>
        <w:tab/>
      </w:r>
      <w:proofErr w:type="gramEnd"/>
      <w:r>
        <w:rPr>
          <w:rFonts w:ascii="Courier New" w:hAnsi="Courier New" w:cs="Courier New"/>
          <w:sz w:val="20"/>
          <w:szCs w:val="20"/>
        </w:rPr>
        <w:t>Race/Ethnicity</w:t>
      </w:r>
    </w:p>
    <w:p w14:paraId="3D8C1391" w14:textId="77777777" w:rsidR="00395F3D" w:rsidRPr="00A55DDF" w:rsidRDefault="00395F3D" w:rsidP="00395F3D">
      <w:pPr>
        <w:pStyle w:val="Question"/>
        <w:rPr>
          <w:rFonts w:ascii="Courier New" w:hAnsi="Courier New" w:cs="Courier New"/>
          <w:sz w:val="20"/>
          <w:szCs w:val="20"/>
        </w:rPr>
      </w:pPr>
    </w:p>
    <w:p w14:paraId="41D77A04"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Asian, non-Hispanic</w:t>
      </w:r>
      <w:r w:rsidRPr="00A55DDF">
        <w:rPr>
          <w:rFonts w:ascii="Courier New" w:hAnsi="Courier New" w:cs="Courier New"/>
          <w:sz w:val="20"/>
          <w:szCs w:val="20"/>
        </w:rPr>
        <w:tab/>
      </w:r>
    </w:p>
    <w:p w14:paraId="0270CB37"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2</w:t>
      </w:r>
      <w:r w:rsidRPr="00A55DDF">
        <w:rPr>
          <w:rFonts w:ascii="Courier New" w:hAnsi="Courier New" w:cs="Courier New"/>
          <w:sz w:val="20"/>
          <w:szCs w:val="20"/>
        </w:rPr>
        <w:tab/>
        <w:t>black, non-Hispanic</w:t>
      </w:r>
    </w:p>
    <w:p w14:paraId="3C30B5B4"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3</w:t>
      </w:r>
      <w:r w:rsidRPr="00A55DDF">
        <w:rPr>
          <w:rFonts w:ascii="Courier New" w:hAnsi="Courier New" w:cs="Courier New"/>
          <w:sz w:val="20"/>
          <w:szCs w:val="20"/>
        </w:rPr>
        <w:tab/>
        <w:t xml:space="preserve">Hispanic or Latino, any race </w:t>
      </w:r>
      <w:r w:rsidRPr="00A55DDF">
        <w:rPr>
          <w:rFonts w:ascii="Courier New" w:hAnsi="Courier New" w:cs="Courier New"/>
          <w:sz w:val="20"/>
          <w:szCs w:val="20"/>
        </w:rPr>
        <w:tab/>
      </w:r>
    </w:p>
    <w:p w14:paraId="33B78120"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4</w:t>
      </w:r>
      <w:r w:rsidRPr="00A55DDF">
        <w:rPr>
          <w:rFonts w:ascii="Courier New" w:hAnsi="Courier New" w:cs="Courier New"/>
          <w:sz w:val="20"/>
          <w:szCs w:val="20"/>
        </w:rPr>
        <w:tab/>
        <w:t>white, non-Hispanic</w:t>
      </w:r>
    </w:p>
    <w:p w14:paraId="21E18517"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5</w:t>
      </w:r>
      <w:r w:rsidRPr="00A55DDF">
        <w:rPr>
          <w:rFonts w:ascii="Courier New" w:hAnsi="Courier New" w:cs="Courier New"/>
          <w:sz w:val="20"/>
          <w:szCs w:val="20"/>
        </w:rPr>
        <w:tab/>
        <w:t>other, non-Hispanic</w:t>
      </w:r>
    </w:p>
    <w:p w14:paraId="63BB7C60"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6</w:t>
      </w:r>
      <w:r w:rsidRPr="00A55DDF">
        <w:rPr>
          <w:rFonts w:ascii="Courier New" w:hAnsi="Courier New" w:cs="Courier New"/>
          <w:sz w:val="20"/>
          <w:szCs w:val="20"/>
        </w:rPr>
        <w:tab/>
        <w:t>multi-race, non-Hispanic</w:t>
      </w:r>
      <w:r w:rsidRPr="00A55DDF">
        <w:rPr>
          <w:rFonts w:ascii="Courier New" w:hAnsi="Courier New" w:cs="Courier New"/>
          <w:sz w:val="20"/>
          <w:szCs w:val="20"/>
        </w:rPr>
        <w:tab/>
      </w:r>
    </w:p>
    <w:p w14:paraId="2A9F517B" w14:textId="77777777" w:rsidR="00395F3D" w:rsidRPr="00A55DDF" w:rsidRDefault="00395F3D" w:rsidP="00395F3D">
      <w:pPr>
        <w:ind w:left="720" w:firstLine="720"/>
        <w:rPr>
          <w:rFonts w:ascii="Courier New" w:hAnsi="Courier New" w:cs="Courier New"/>
          <w:sz w:val="20"/>
          <w:szCs w:val="20"/>
        </w:rPr>
      </w:pPr>
      <w:r w:rsidRPr="00A55DDF">
        <w:rPr>
          <w:rFonts w:ascii="Courier New" w:hAnsi="Courier New" w:cs="Courier New"/>
          <w:sz w:val="20"/>
          <w:szCs w:val="20"/>
        </w:rPr>
        <w:t>9</w:t>
      </w:r>
      <w:r w:rsidRPr="00A55DDF">
        <w:rPr>
          <w:rFonts w:ascii="Courier New" w:hAnsi="Courier New" w:cs="Courier New"/>
          <w:sz w:val="20"/>
          <w:szCs w:val="20"/>
        </w:rPr>
        <w:tab/>
      </w:r>
      <w:proofErr w:type="gramStart"/>
      <w:r w:rsidRPr="00A55DDF">
        <w:rPr>
          <w:rFonts w:ascii="Courier New" w:hAnsi="Courier New" w:cs="Courier New"/>
          <w:sz w:val="20"/>
          <w:szCs w:val="20"/>
        </w:rPr>
        <w:t>refuse</w:t>
      </w:r>
      <w:proofErr w:type="gramEnd"/>
    </w:p>
    <w:p w14:paraId="3D05B706" w14:textId="77777777" w:rsidR="00395F3D" w:rsidRPr="00CC77F7" w:rsidRDefault="00395F3D" w:rsidP="00395F3D">
      <w:pPr>
        <w:rPr>
          <w:rFonts w:ascii="Courier New" w:hAnsi="Courier New" w:cs="Courier New"/>
          <w:sz w:val="20"/>
          <w:szCs w:val="20"/>
        </w:rPr>
      </w:pPr>
    </w:p>
    <w:p w14:paraId="1F4B24C4"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D</w:t>
      </w:r>
      <w:r>
        <w:rPr>
          <w:rFonts w:ascii="Courier New" w:hAnsi="Courier New" w:cs="Courier New"/>
          <w:sz w:val="20"/>
          <w:szCs w:val="20"/>
        </w:rPr>
        <w:t>9</w:t>
      </w:r>
      <w:r w:rsidRPr="00CC77F7">
        <w:rPr>
          <w:rFonts w:ascii="Courier New" w:hAnsi="Courier New" w:cs="Courier New"/>
          <w:sz w:val="20"/>
          <w:szCs w:val="20"/>
        </w:rPr>
        <w:t>.</w:t>
      </w:r>
      <w:r w:rsidRPr="00CC77F7">
        <w:rPr>
          <w:rFonts w:ascii="Courier New" w:hAnsi="Courier New" w:cs="Courier New"/>
          <w:sz w:val="20"/>
          <w:szCs w:val="20"/>
        </w:rPr>
        <w:tab/>
        <w:t xml:space="preserve">Were you born in the United States? </w:t>
      </w:r>
      <w:r w:rsidRPr="00CC77F7">
        <w:rPr>
          <w:rFonts w:ascii="Courier New" w:hAnsi="Courier New" w:cs="Courier New"/>
          <w:sz w:val="20"/>
          <w:szCs w:val="20"/>
        </w:rPr>
        <w:cr/>
      </w:r>
    </w:p>
    <w:p w14:paraId="20CE46E6"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 xml:space="preserve">1 </w:t>
      </w:r>
      <w:r w:rsidRPr="00CC77F7">
        <w:rPr>
          <w:rFonts w:ascii="Courier New" w:hAnsi="Courier New" w:cs="Courier New"/>
          <w:sz w:val="20"/>
          <w:szCs w:val="20"/>
        </w:rPr>
        <w:tab/>
      </w:r>
      <w:proofErr w:type="gramStart"/>
      <w:r w:rsidRPr="00CC77F7">
        <w:rPr>
          <w:rFonts w:ascii="Courier New" w:hAnsi="Courier New" w:cs="Courier New"/>
          <w:sz w:val="20"/>
          <w:szCs w:val="20"/>
        </w:rPr>
        <w:t xml:space="preserve">yes </w:t>
      </w:r>
      <w:r w:rsidRPr="00CC77F7">
        <w:rPr>
          <w:rFonts w:ascii="Courier New" w:hAnsi="Courier New" w:cs="Courier New"/>
          <w:sz w:val="20"/>
          <w:szCs w:val="20"/>
        </w:rPr>
        <w:tab/>
        <w:t>[</w:t>
      </w:r>
      <w:proofErr w:type="gramEnd"/>
      <w:r w:rsidRPr="00CC77F7">
        <w:rPr>
          <w:rFonts w:ascii="Courier New" w:hAnsi="Courier New" w:cs="Courier New"/>
          <w:sz w:val="20"/>
          <w:szCs w:val="20"/>
        </w:rPr>
        <w:t>SKIP TO D</w:t>
      </w:r>
      <w:r>
        <w:rPr>
          <w:rFonts w:ascii="Courier New" w:hAnsi="Courier New" w:cs="Courier New"/>
          <w:sz w:val="20"/>
          <w:szCs w:val="20"/>
        </w:rPr>
        <w:t>10</w:t>
      </w:r>
      <w:r w:rsidRPr="00CC77F7">
        <w:rPr>
          <w:rFonts w:ascii="Courier New" w:hAnsi="Courier New" w:cs="Courier New"/>
          <w:sz w:val="20"/>
          <w:szCs w:val="20"/>
        </w:rPr>
        <w:t>]</w:t>
      </w:r>
    </w:p>
    <w:p w14:paraId="2482BB46" w14:textId="77777777" w:rsidR="00395F3D" w:rsidRPr="00CC77F7" w:rsidRDefault="00395F3D" w:rsidP="00395F3D">
      <w:pPr>
        <w:pStyle w:val="Answer"/>
        <w:tabs>
          <w:tab w:val="clear" w:pos="924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proofErr w:type="gramStart"/>
      <w:r w:rsidRPr="00CC77F7">
        <w:rPr>
          <w:rFonts w:ascii="Courier New" w:hAnsi="Courier New" w:cs="Courier New"/>
          <w:sz w:val="20"/>
          <w:szCs w:val="20"/>
        </w:rPr>
        <w:t>no</w:t>
      </w:r>
      <w:proofErr w:type="gramEnd"/>
      <w:r w:rsidRPr="00CC77F7">
        <w:rPr>
          <w:rFonts w:ascii="Courier New" w:hAnsi="Courier New" w:cs="Courier New"/>
          <w:sz w:val="20"/>
          <w:szCs w:val="20"/>
        </w:rPr>
        <w:t xml:space="preserve">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 xml:space="preserve">  </w:t>
      </w:r>
      <w:proofErr w:type="gramStart"/>
      <w:r>
        <w:rPr>
          <w:rFonts w:ascii="Courier New" w:hAnsi="Courier New" w:cs="Courier New"/>
          <w:sz w:val="20"/>
          <w:szCs w:val="20"/>
        </w:rPr>
        <w:t xml:space="preserve">   [</w:t>
      </w:r>
      <w:proofErr w:type="gramEnd"/>
      <w:r>
        <w:rPr>
          <w:rFonts w:ascii="Courier New" w:hAnsi="Courier New" w:cs="Courier New"/>
          <w:sz w:val="20"/>
          <w:szCs w:val="20"/>
        </w:rPr>
        <w:t>ASK D9</w:t>
      </w:r>
      <w:r w:rsidRPr="00CC77F7">
        <w:rPr>
          <w:rFonts w:ascii="Courier New" w:hAnsi="Courier New" w:cs="Courier New"/>
          <w:sz w:val="20"/>
          <w:szCs w:val="20"/>
        </w:rPr>
        <w:t>a]</w:t>
      </w:r>
      <w:r w:rsidRPr="00CC77F7">
        <w:rPr>
          <w:rFonts w:ascii="Courier New" w:hAnsi="Courier New" w:cs="Courier New"/>
          <w:sz w:val="20"/>
          <w:szCs w:val="20"/>
        </w:rPr>
        <w:tab/>
      </w:r>
    </w:p>
    <w:p w14:paraId="46573E7A" w14:textId="77777777" w:rsidR="00395F3D" w:rsidRPr="00CC77F7" w:rsidRDefault="00395F3D" w:rsidP="00395F3D">
      <w:pPr>
        <w:pStyle w:val="Answer"/>
        <w:tabs>
          <w:tab w:val="clear" w:pos="9240"/>
          <w:tab w:val="right" w:pos="8190"/>
        </w:tabs>
        <w:rPr>
          <w:rFonts w:ascii="Courier New" w:hAnsi="Courier New" w:cs="Courier New"/>
          <w:sz w:val="20"/>
          <w:szCs w:val="20"/>
        </w:rPr>
      </w:pPr>
      <w:r>
        <w:rPr>
          <w:rFonts w:ascii="Courier New" w:hAnsi="Courier New" w:cs="Courier New"/>
          <w:sz w:val="20"/>
          <w:szCs w:val="20"/>
        </w:rPr>
        <w:t xml:space="preserve">9 </w:t>
      </w:r>
      <w:r>
        <w:rPr>
          <w:rFonts w:ascii="Courier New" w:hAnsi="Courier New" w:cs="Courier New"/>
          <w:sz w:val="20"/>
          <w:szCs w:val="20"/>
        </w:rPr>
        <w:tab/>
        <w:t>don’t know/refuse</w:t>
      </w:r>
      <w:r w:rsidRPr="00CC77F7">
        <w:rPr>
          <w:rFonts w:ascii="Courier New" w:hAnsi="Courier New" w:cs="Courier New"/>
          <w:sz w:val="20"/>
          <w:szCs w:val="20"/>
        </w:rPr>
        <w:t xml:space="preserve"> (</w:t>
      </w:r>
      <w:r>
        <w:rPr>
          <w:rFonts w:ascii="Courier New" w:hAnsi="Courier New" w:cs="Courier New"/>
          <w:sz w:val="20"/>
          <w:szCs w:val="20"/>
        </w:rPr>
        <w:t>vol</w:t>
      </w:r>
      <w:proofErr w:type="gramStart"/>
      <w:r w:rsidRPr="00CC77F7">
        <w:rPr>
          <w:rFonts w:ascii="Courier New" w:hAnsi="Courier New" w:cs="Courier New"/>
          <w:sz w:val="20"/>
          <w:szCs w:val="20"/>
        </w:rPr>
        <w:t>)</w:t>
      </w:r>
      <w:r w:rsidRPr="005028D7">
        <w:rPr>
          <w:rFonts w:ascii="Courier New" w:hAnsi="Courier New" w:cs="Courier New"/>
          <w:sz w:val="20"/>
          <w:szCs w:val="20"/>
        </w:rPr>
        <w:t xml:space="preserve"> </w:t>
      </w:r>
      <w:r>
        <w:rPr>
          <w:rFonts w:ascii="Courier New" w:hAnsi="Courier New" w:cs="Courier New"/>
          <w:sz w:val="20"/>
          <w:szCs w:val="20"/>
        </w:rPr>
        <w:tab/>
        <w:t>[</w:t>
      </w:r>
      <w:proofErr w:type="gramEnd"/>
      <w:r>
        <w:rPr>
          <w:rFonts w:ascii="Courier New" w:hAnsi="Courier New" w:cs="Courier New"/>
          <w:sz w:val="20"/>
          <w:szCs w:val="20"/>
        </w:rPr>
        <w:t>ASK D9</w:t>
      </w:r>
      <w:r w:rsidRPr="00CC77F7">
        <w:rPr>
          <w:rFonts w:ascii="Courier New" w:hAnsi="Courier New" w:cs="Courier New"/>
          <w:sz w:val="20"/>
          <w:szCs w:val="20"/>
        </w:rPr>
        <w:t>a]</w:t>
      </w:r>
      <w:r w:rsidRPr="00CC77F7">
        <w:rPr>
          <w:rFonts w:ascii="Courier New" w:hAnsi="Courier New" w:cs="Courier New"/>
          <w:sz w:val="20"/>
          <w:szCs w:val="20"/>
        </w:rPr>
        <w:tab/>
      </w:r>
    </w:p>
    <w:p w14:paraId="1C04A431" w14:textId="77777777" w:rsidR="00395F3D" w:rsidRPr="00CC77F7" w:rsidRDefault="00395F3D" w:rsidP="00395F3D">
      <w:pPr>
        <w:rPr>
          <w:rFonts w:ascii="Courier New" w:hAnsi="Courier New" w:cs="Courier New"/>
          <w:sz w:val="20"/>
          <w:szCs w:val="20"/>
        </w:rPr>
      </w:pPr>
    </w:p>
    <w:p w14:paraId="791BA56B" w14:textId="77777777" w:rsidR="00395F3D" w:rsidRPr="00CC77F7" w:rsidRDefault="00395F3D" w:rsidP="00395F3D">
      <w:pPr>
        <w:rPr>
          <w:rFonts w:ascii="Courier New" w:hAnsi="Courier New" w:cs="Courier New"/>
          <w:sz w:val="20"/>
          <w:szCs w:val="20"/>
        </w:rPr>
      </w:pPr>
      <w:r>
        <w:rPr>
          <w:rFonts w:ascii="Courier New" w:hAnsi="Courier New" w:cs="Courier New"/>
          <w:sz w:val="20"/>
          <w:szCs w:val="20"/>
        </w:rPr>
        <w:t>D9</w:t>
      </w:r>
      <w:r w:rsidRPr="00CC77F7">
        <w:rPr>
          <w:rFonts w:ascii="Courier New" w:hAnsi="Courier New" w:cs="Courier New"/>
          <w:sz w:val="20"/>
          <w:szCs w:val="20"/>
        </w:rPr>
        <w:t>a.</w:t>
      </w:r>
      <w:r w:rsidRPr="00CC77F7">
        <w:rPr>
          <w:rFonts w:ascii="Courier New" w:hAnsi="Courier New" w:cs="Courier New"/>
          <w:sz w:val="20"/>
          <w:szCs w:val="20"/>
        </w:rPr>
        <w:tab/>
      </w:r>
      <w:r w:rsidRPr="00CC77F7">
        <w:rPr>
          <w:rFonts w:ascii="Courier New" w:hAnsi="Courier New" w:cs="Courier New"/>
          <w:sz w:val="20"/>
          <w:szCs w:val="20"/>
        </w:rPr>
        <w:tab/>
        <w:t>Are you a U.S. citizen or not?</w:t>
      </w:r>
      <w:r w:rsidRPr="00CC77F7">
        <w:rPr>
          <w:rFonts w:ascii="Courier New" w:hAnsi="Courier New" w:cs="Courier New"/>
          <w:sz w:val="20"/>
          <w:szCs w:val="20"/>
        </w:rPr>
        <w:cr/>
      </w:r>
    </w:p>
    <w:p w14:paraId="34A5EDDC"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U.S. citizen</w:t>
      </w:r>
    </w:p>
    <w:p w14:paraId="5CA2F1A7"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proofErr w:type="gramStart"/>
      <w:r w:rsidRPr="00CC77F7">
        <w:rPr>
          <w:rFonts w:ascii="Courier New" w:hAnsi="Courier New" w:cs="Courier New"/>
          <w:sz w:val="20"/>
          <w:szCs w:val="20"/>
        </w:rPr>
        <w:t>no</w:t>
      </w:r>
      <w:proofErr w:type="gramEnd"/>
      <w:r w:rsidRPr="00CC77F7">
        <w:rPr>
          <w:rFonts w:ascii="Courier New" w:hAnsi="Courier New" w:cs="Courier New"/>
          <w:sz w:val="20"/>
          <w:szCs w:val="20"/>
        </w:rPr>
        <w:t>, not a U.S. citizen</w:t>
      </w:r>
    </w:p>
    <w:p w14:paraId="6965D845" w14:textId="6F6BA620" w:rsidR="00622609" w:rsidRDefault="00395F3D" w:rsidP="00C327FB">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proofErr w:type="gramStart"/>
      <w:r w:rsidRPr="00CC77F7">
        <w:rPr>
          <w:rFonts w:ascii="Courier New" w:hAnsi="Courier New" w:cs="Courier New"/>
          <w:sz w:val="20"/>
          <w:szCs w:val="20"/>
        </w:rPr>
        <w:t>refuse</w:t>
      </w:r>
      <w:proofErr w:type="gramEnd"/>
      <w:r w:rsidRPr="00CC77F7">
        <w:rPr>
          <w:rFonts w:ascii="Courier New" w:hAnsi="Courier New" w:cs="Courier New"/>
          <w:sz w:val="20"/>
          <w:szCs w:val="20"/>
        </w:rPr>
        <w:t xml:space="preserve"> (</w:t>
      </w:r>
      <w:r>
        <w:rPr>
          <w:rFonts w:ascii="Courier New" w:hAnsi="Courier New" w:cs="Courier New"/>
          <w:sz w:val="20"/>
          <w:szCs w:val="20"/>
        </w:rPr>
        <w:t>vol</w:t>
      </w:r>
      <w:r w:rsidRPr="00CC77F7">
        <w:rPr>
          <w:rFonts w:ascii="Courier New" w:hAnsi="Courier New" w:cs="Courier New"/>
          <w:sz w:val="20"/>
          <w:szCs w:val="20"/>
        </w:rPr>
        <w:t>)</w:t>
      </w:r>
      <w:r w:rsidR="00C327FB">
        <w:rPr>
          <w:rFonts w:ascii="Courier New" w:hAnsi="Courier New" w:cs="Courier New"/>
          <w:sz w:val="20"/>
          <w:szCs w:val="20"/>
        </w:rPr>
        <w:br w:type="page"/>
      </w:r>
    </w:p>
    <w:p w14:paraId="3EE9FC23" w14:textId="0A61EA4A" w:rsidR="00395F3D" w:rsidRPr="00CC77F7" w:rsidRDefault="00395F3D" w:rsidP="00BF7D4C">
      <w:pPr>
        <w:pStyle w:val="Question"/>
        <w:ind w:left="0" w:firstLine="0"/>
        <w:rPr>
          <w:rFonts w:ascii="Courier New" w:hAnsi="Courier New" w:cs="Courier New"/>
          <w:sz w:val="20"/>
          <w:szCs w:val="20"/>
        </w:rPr>
      </w:pPr>
      <w:r>
        <w:rPr>
          <w:rFonts w:ascii="Courier New" w:hAnsi="Courier New" w:cs="Courier New"/>
          <w:sz w:val="20"/>
          <w:szCs w:val="20"/>
        </w:rPr>
        <w:lastRenderedPageBreak/>
        <w:t xml:space="preserve">D11. </w:t>
      </w:r>
      <w:r w:rsidRPr="00CC77F7">
        <w:rPr>
          <w:rFonts w:ascii="Courier New" w:hAnsi="Courier New" w:cs="Courier New"/>
          <w:sz w:val="20"/>
          <w:szCs w:val="20"/>
        </w:rPr>
        <w:t xml:space="preserve">Which of the following </w:t>
      </w:r>
      <w:r w:rsidRPr="00CC77F7">
        <w:rPr>
          <w:rFonts w:ascii="Courier New" w:hAnsi="Courier New" w:cs="Courier New"/>
          <w:b/>
          <w:bCs/>
          <w:sz w:val="20"/>
          <w:szCs w:val="20"/>
          <w:u w:val="single"/>
        </w:rPr>
        <w:t>categories</w:t>
      </w:r>
      <w:r w:rsidRPr="00CC77F7">
        <w:rPr>
          <w:rFonts w:ascii="Courier New" w:hAnsi="Courier New" w:cs="Courier New"/>
          <w:sz w:val="20"/>
          <w:szCs w:val="20"/>
        </w:rPr>
        <w:t xml:space="preserve"> best describes your total annual household income before taxes, from all sources? </w:t>
      </w:r>
    </w:p>
    <w:p w14:paraId="317AB2CB" w14:textId="77777777" w:rsidR="00395F3D" w:rsidRPr="00CC77F7" w:rsidRDefault="00395F3D" w:rsidP="00395F3D">
      <w:pPr>
        <w:pStyle w:val="Question"/>
        <w:rPr>
          <w:rFonts w:ascii="Courier New" w:hAnsi="Courier New" w:cs="Courier New"/>
          <w:sz w:val="20"/>
          <w:szCs w:val="20"/>
        </w:rPr>
      </w:pPr>
    </w:p>
    <w:p w14:paraId="4B29D4AF" w14:textId="77777777" w:rsidR="00395F3D" w:rsidRPr="00CC77F7" w:rsidRDefault="00395F3D" w:rsidP="00395F3D">
      <w:pPr>
        <w:pStyle w:val="Question"/>
        <w:ind w:firstLine="0"/>
        <w:rPr>
          <w:rFonts w:ascii="Courier New" w:hAnsi="Courier New" w:cs="Courier New"/>
          <w:sz w:val="20"/>
          <w:szCs w:val="20"/>
        </w:rPr>
      </w:pPr>
      <w:r w:rsidRPr="00CC77F7">
        <w:rPr>
          <w:rFonts w:ascii="Courier New" w:hAnsi="Courier New" w:cs="Courier New"/>
          <w:sz w:val="20"/>
          <w:szCs w:val="20"/>
        </w:rPr>
        <w:t>[PROBE: your best estimate is fine AND/OR REREAD LIST BEFORE ACCEPTING DON'T KNOW OR REFUSED"]</w:t>
      </w:r>
      <w:r w:rsidRPr="00CC77F7">
        <w:rPr>
          <w:rFonts w:ascii="Courier New" w:hAnsi="Courier New" w:cs="Courier New"/>
          <w:sz w:val="20"/>
          <w:szCs w:val="20"/>
        </w:rPr>
        <w:cr/>
      </w:r>
    </w:p>
    <w:p w14:paraId="1ED12D98" w14:textId="77777777" w:rsidR="00395F3D" w:rsidRPr="00CC77F7" w:rsidRDefault="00395F3D" w:rsidP="00395F3D">
      <w:pPr>
        <w:pStyle w:val="Question"/>
        <w:ind w:firstLine="0"/>
        <w:rPr>
          <w:rFonts w:ascii="Courier New" w:hAnsi="Courier New" w:cs="Courier New"/>
          <w:sz w:val="20"/>
          <w:szCs w:val="20"/>
        </w:rPr>
      </w:pPr>
      <w:r w:rsidRPr="00CC77F7">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59CEE8E6" w14:textId="77777777" w:rsidR="00395F3D" w:rsidRPr="00CC77F7" w:rsidRDefault="00395F3D" w:rsidP="00395F3D">
      <w:pPr>
        <w:rPr>
          <w:rFonts w:ascii="Courier New" w:hAnsi="Courier New" w:cs="Courier New"/>
          <w:sz w:val="20"/>
          <w:szCs w:val="20"/>
        </w:rPr>
      </w:pPr>
    </w:p>
    <w:p w14:paraId="71C9A0BC"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under $20,000</w:t>
      </w:r>
    </w:p>
    <w:p w14:paraId="5F283CB0"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$20,000 to under $40,000</w:t>
      </w:r>
    </w:p>
    <w:p w14:paraId="25AD1776"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$40,000 to under $60,000</w:t>
      </w:r>
    </w:p>
    <w:p w14:paraId="7C69D671"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$60,000 to under $80,000</w:t>
      </w:r>
    </w:p>
    <w:p w14:paraId="03549F52"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$80,000 to under $100,000</w:t>
      </w:r>
    </w:p>
    <w:p w14:paraId="6070C06A"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$100,000 to under $200,000</w:t>
      </w:r>
    </w:p>
    <w:p w14:paraId="6092821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7</w:t>
      </w:r>
      <w:r w:rsidRPr="00CC77F7">
        <w:rPr>
          <w:rFonts w:ascii="Courier New" w:hAnsi="Courier New" w:cs="Courier New"/>
          <w:sz w:val="20"/>
          <w:szCs w:val="20"/>
        </w:rPr>
        <w:tab/>
        <w:t>$200,000 or more</w:t>
      </w:r>
    </w:p>
    <w:p w14:paraId="6F96A10C"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 (</w:t>
      </w:r>
      <w:r>
        <w:rPr>
          <w:rFonts w:ascii="Courier New" w:hAnsi="Courier New" w:cs="Courier New"/>
          <w:sz w:val="20"/>
          <w:szCs w:val="20"/>
        </w:rPr>
        <w:t>vol</w:t>
      </w:r>
      <w:r w:rsidRPr="00CC77F7">
        <w:rPr>
          <w:rFonts w:ascii="Courier New" w:hAnsi="Courier New" w:cs="Courier New"/>
          <w:sz w:val="20"/>
          <w:szCs w:val="20"/>
        </w:rPr>
        <w:t>)</w:t>
      </w:r>
    </w:p>
    <w:p w14:paraId="00AD35A3" w14:textId="77777777" w:rsidR="00395F3D" w:rsidRDefault="00395F3D" w:rsidP="00395F3D">
      <w:pPr>
        <w:rPr>
          <w:rFonts w:ascii="Courier New" w:hAnsi="Courier New" w:cs="Courier New"/>
          <w:sz w:val="20"/>
          <w:szCs w:val="20"/>
        </w:rPr>
      </w:pPr>
    </w:p>
    <w:p w14:paraId="0FEF4D77" w14:textId="77777777" w:rsidR="00395F3D" w:rsidRPr="001D1173" w:rsidRDefault="00395F3D" w:rsidP="00395F3D">
      <w:pPr>
        <w:rPr>
          <w:rFonts w:ascii="Courier New" w:hAnsi="Courier New" w:cs="Courier New"/>
          <w:sz w:val="20"/>
          <w:szCs w:val="20"/>
        </w:rPr>
      </w:pPr>
      <w:r>
        <w:rPr>
          <w:rFonts w:ascii="Courier New" w:hAnsi="Courier New" w:cs="Courier New"/>
          <w:sz w:val="20"/>
          <w:szCs w:val="20"/>
        </w:rPr>
        <w:t xml:space="preserve">D15. </w:t>
      </w:r>
      <w:r w:rsidRPr="001D1173">
        <w:rPr>
          <w:rFonts w:ascii="Courier New" w:hAnsi="Courier New" w:cs="Courier New"/>
          <w:sz w:val="20"/>
          <w:szCs w:val="20"/>
        </w:rPr>
        <w:t>Finally, would you be willing to talk about these questions with a reporter from a news organization in your region for a story about this survey?  If you are willing to be contacted by a reporter, we will need to pass along your name and phone number.  This information would be used by the reporter only to facilitate contacting you.  Would you be willing to be contacted by a reporter, to share more of your opinions?</w:t>
      </w:r>
    </w:p>
    <w:p w14:paraId="6A7B77E4" w14:textId="77777777" w:rsidR="00395F3D" w:rsidRDefault="00395F3D" w:rsidP="00395F3D">
      <w:pPr>
        <w:rPr>
          <w:rFonts w:ascii="Courier New" w:hAnsi="Courier New" w:cs="Courier New"/>
          <w:sz w:val="20"/>
          <w:szCs w:val="20"/>
        </w:rPr>
      </w:pPr>
    </w:p>
    <w:p w14:paraId="1DB34ADF"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w:t>
      </w:r>
    </w:p>
    <w:p w14:paraId="024C1180"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proofErr w:type="gramStart"/>
      <w:r w:rsidRPr="00CC77F7">
        <w:rPr>
          <w:rFonts w:ascii="Courier New" w:hAnsi="Courier New" w:cs="Courier New"/>
          <w:sz w:val="20"/>
          <w:szCs w:val="20"/>
        </w:rPr>
        <w:t>no</w:t>
      </w:r>
      <w:proofErr w:type="gramEnd"/>
    </w:p>
    <w:p w14:paraId="3B480FBA"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proofErr w:type="gramStart"/>
      <w:r w:rsidRPr="00CC77F7">
        <w:rPr>
          <w:rFonts w:ascii="Courier New" w:hAnsi="Courier New" w:cs="Courier New"/>
          <w:sz w:val="20"/>
          <w:szCs w:val="20"/>
        </w:rPr>
        <w:t>refuse</w:t>
      </w:r>
      <w:proofErr w:type="gramEnd"/>
      <w:r w:rsidRPr="00CC77F7">
        <w:rPr>
          <w:rFonts w:ascii="Courier New" w:hAnsi="Courier New" w:cs="Courier New"/>
          <w:sz w:val="20"/>
          <w:szCs w:val="20"/>
        </w:rPr>
        <w:t xml:space="preserve"> (</w:t>
      </w:r>
      <w:r>
        <w:rPr>
          <w:rFonts w:ascii="Courier New" w:hAnsi="Courier New" w:cs="Courier New"/>
          <w:sz w:val="20"/>
          <w:szCs w:val="20"/>
        </w:rPr>
        <w:t>vol</w:t>
      </w:r>
      <w:r w:rsidRPr="00CC77F7">
        <w:rPr>
          <w:rFonts w:ascii="Courier New" w:hAnsi="Courier New" w:cs="Courier New"/>
          <w:sz w:val="20"/>
          <w:szCs w:val="20"/>
        </w:rPr>
        <w:t>)</w:t>
      </w:r>
    </w:p>
    <w:p w14:paraId="56901D33" w14:textId="77777777" w:rsidR="00395F3D" w:rsidRPr="00CC77F7" w:rsidRDefault="00395F3D" w:rsidP="00395F3D">
      <w:pPr>
        <w:rPr>
          <w:rFonts w:ascii="Courier New" w:hAnsi="Courier New" w:cs="Courier New"/>
          <w:sz w:val="20"/>
          <w:szCs w:val="20"/>
        </w:rPr>
      </w:pPr>
    </w:p>
    <w:p w14:paraId="71BD1B12" w14:textId="77777777" w:rsidR="00395F3D" w:rsidRPr="00A55DDF" w:rsidRDefault="00395F3D" w:rsidP="00395F3D">
      <w:pPr>
        <w:rPr>
          <w:rFonts w:ascii="Courier New" w:hAnsi="Courier New" w:cs="Courier New"/>
          <w:sz w:val="20"/>
          <w:szCs w:val="20"/>
        </w:rPr>
      </w:pPr>
    </w:p>
    <w:p w14:paraId="7EC470CE" w14:textId="77777777" w:rsidR="00395F3D" w:rsidRPr="00A55DDF" w:rsidRDefault="00395F3D" w:rsidP="00395F3D">
      <w:pPr>
        <w:pStyle w:val="Question"/>
        <w:rPr>
          <w:rFonts w:ascii="Courier New" w:hAnsi="Courier New" w:cs="Courier New"/>
          <w:sz w:val="20"/>
          <w:szCs w:val="20"/>
        </w:rPr>
      </w:pPr>
      <w:proofErr w:type="gramStart"/>
      <w:r w:rsidRPr="00A55DDF">
        <w:rPr>
          <w:rFonts w:ascii="Courier New" w:hAnsi="Courier New" w:cs="Courier New"/>
          <w:sz w:val="20"/>
          <w:szCs w:val="20"/>
        </w:rPr>
        <w:t>language</w:t>
      </w:r>
      <w:r w:rsidRPr="00A55DDF">
        <w:rPr>
          <w:rFonts w:ascii="Courier New" w:hAnsi="Courier New" w:cs="Courier New"/>
          <w:sz w:val="20"/>
          <w:szCs w:val="20"/>
        </w:rPr>
        <w:tab/>
        <w:t>Language</w:t>
      </w:r>
      <w:proofErr w:type="gramEnd"/>
    </w:p>
    <w:p w14:paraId="512884FF" w14:textId="77777777" w:rsidR="00395F3D" w:rsidRPr="00A55DDF" w:rsidRDefault="00395F3D" w:rsidP="00395F3D">
      <w:pPr>
        <w:rPr>
          <w:rFonts w:ascii="Courier New" w:hAnsi="Courier New" w:cs="Courier New"/>
          <w:sz w:val="20"/>
          <w:szCs w:val="20"/>
        </w:rPr>
      </w:pPr>
    </w:p>
    <w:p w14:paraId="1A8315B6"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0</w:t>
      </w:r>
      <w:r w:rsidRPr="00A55DDF">
        <w:rPr>
          <w:rFonts w:ascii="Courier New" w:hAnsi="Courier New" w:cs="Courier New"/>
          <w:sz w:val="20"/>
          <w:szCs w:val="20"/>
        </w:rPr>
        <w:tab/>
      </w:r>
      <w:proofErr w:type="spellStart"/>
      <w:r>
        <w:rPr>
          <w:rFonts w:ascii="Courier New" w:hAnsi="Courier New" w:cs="Courier New"/>
          <w:sz w:val="20"/>
          <w:szCs w:val="20"/>
        </w:rPr>
        <w:t>e</w:t>
      </w:r>
      <w:r w:rsidRPr="00A55DDF">
        <w:rPr>
          <w:rFonts w:ascii="Courier New" w:hAnsi="Courier New" w:cs="Courier New"/>
          <w:sz w:val="20"/>
          <w:szCs w:val="20"/>
        </w:rPr>
        <w:t>nglish</w:t>
      </w:r>
      <w:proofErr w:type="spellEnd"/>
    </w:p>
    <w:p w14:paraId="31E4B040"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r>
      <w:proofErr w:type="spellStart"/>
      <w:r>
        <w:rPr>
          <w:rFonts w:ascii="Courier New" w:hAnsi="Courier New" w:cs="Courier New"/>
          <w:sz w:val="20"/>
          <w:szCs w:val="20"/>
        </w:rPr>
        <w:t>s</w:t>
      </w:r>
      <w:r w:rsidRPr="00A55DDF">
        <w:rPr>
          <w:rFonts w:ascii="Courier New" w:hAnsi="Courier New" w:cs="Courier New"/>
          <w:sz w:val="20"/>
          <w:szCs w:val="20"/>
        </w:rPr>
        <w:t>panish</w:t>
      </w:r>
      <w:proofErr w:type="spellEnd"/>
    </w:p>
    <w:p w14:paraId="2D4A4584" w14:textId="77777777" w:rsidR="00395F3D" w:rsidRPr="00A55DDF" w:rsidRDefault="00395F3D" w:rsidP="00395F3D">
      <w:pPr>
        <w:pStyle w:val="Question"/>
        <w:rPr>
          <w:rFonts w:ascii="Courier New" w:hAnsi="Courier New" w:cs="Courier New"/>
          <w:sz w:val="20"/>
          <w:szCs w:val="20"/>
        </w:rPr>
      </w:pPr>
    </w:p>
    <w:p w14:paraId="1559B09F" w14:textId="77777777" w:rsidR="00395F3D" w:rsidRPr="00A55DDF" w:rsidRDefault="00395F3D" w:rsidP="00395F3D">
      <w:pPr>
        <w:pStyle w:val="Question"/>
        <w:rPr>
          <w:rFonts w:ascii="Courier New" w:hAnsi="Courier New" w:cs="Courier New"/>
          <w:sz w:val="20"/>
          <w:szCs w:val="20"/>
        </w:rPr>
      </w:pPr>
      <w:r w:rsidRPr="00A55DDF">
        <w:rPr>
          <w:rFonts w:ascii="Courier New" w:hAnsi="Courier New" w:cs="Courier New"/>
          <w:sz w:val="20"/>
          <w:szCs w:val="20"/>
        </w:rPr>
        <w:t xml:space="preserve">gender </w:t>
      </w:r>
      <w:r w:rsidRPr="00A55DDF">
        <w:rPr>
          <w:rFonts w:ascii="Courier New" w:hAnsi="Courier New" w:cs="Courier New"/>
          <w:sz w:val="20"/>
          <w:szCs w:val="20"/>
        </w:rPr>
        <w:tab/>
        <w:t>Gender</w:t>
      </w:r>
    </w:p>
    <w:p w14:paraId="2CD98B2B" w14:textId="77777777" w:rsidR="00395F3D" w:rsidRPr="00A55DDF" w:rsidRDefault="00395F3D" w:rsidP="00395F3D">
      <w:pPr>
        <w:pStyle w:val="Question"/>
        <w:ind w:left="1440" w:firstLine="0"/>
        <w:rPr>
          <w:rFonts w:ascii="Courier New" w:hAnsi="Courier New" w:cs="Courier New"/>
          <w:sz w:val="20"/>
          <w:szCs w:val="20"/>
        </w:rPr>
      </w:pPr>
    </w:p>
    <w:p w14:paraId="30BCCE6F" w14:textId="77777777" w:rsidR="00395F3D" w:rsidRPr="00A55DDF" w:rsidRDefault="00395F3D" w:rsidP="00395F3D">
      <w:pPr>
        <w:pStyle w:val="Question"/>
        <w:ind w:left="1440" w:firstLine="0"/>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r>
      <w:r>
        <w:rPr>
          <w:rFonts w:ascii="Courier New" w:hAnsi="Courier New" w:cs="Courier New"/>
          <w:sz w:val="20"/>
          <w:szCs w:val="20"/>
        </w:rPr>
        <w:t>m</w:t>
      </w:r>
      <w:r w:rsidRPr="00A55DDF">
        <w:rPr>
          <w:rFonts w:ascii="Courier New" w:hAnsi="Courier New" w:cs="Courier New"/>
          <w:sz w:val="20"/>
          <w:szCs w:val="20"/>
        </w:rPr>
        <w:t>ale</w:t>
      </w:r>
      <w:r w:rsidRPr="00A55DDF">
        <w:rPr>
          <w:rFonts w:ascii="Courier New" w:hAnsi="Courier New" w:cs="Courier New"/>
          <w:sz w:val="20"/>
          <w:szCs w:val="20"/>
        </w:rPr>
        <w:cr/>
        <w:t>2</w:t>
      </w:r>
      <w:r w:rsidRPr="00A55DDF">
        <w:rPr>
          <w:rFonts w:ascii="Courier New" w:hAnsi="Courier New" w:cs="Courier New"/>
          <w:sz w:val="20"/>
          <w:szCs w:val="20"/>
        </w:rPr>
        <w:tab/>
      </w:r>
      <w:proofErr w:type="gramStart"/>
      <w:r>
        <w:rPr>
          <w:rFonts w:ascii="Courier New" w:hAnsi="Courier New" w:cs="Courier New"/>
          <w:sz w:val="20"/>
          <w:szCs w:val="20"/>
        </w:rPr>
        <w:t>f</w:t>
      </w:r>
      <w:r w:rsidRPr="00A55DDF">
        <w:rPr>
          <w:rFonts w:ascii="Courier New" w:hAnsi="Courier New" w:cs="Courier New"/>
          <w:sz w:val="20"/>
          <w:szCs w:val="20"/>
        </w:rPr>
        <w:t>emale</w:t>
      </w:r>
      <w:proofErr w:type="gramEnd"/>
    </w:p>
    <w:p w14:paraId="56483BAF" w14:textId="77777777" w:rsidR="00395F3D" w:rsidRPr="00A55DDF" w:rsidRDefault="00395F3D" w:rsidP="00395F3D">
      <w:pPr>
        <w:rPr>
          <w:rFonts w:ascii="Courier New" w:hAnsi="Courier New" w:cs="Courier New"/>
          <w:sz w:val="20"/>
          <w:szCs w:val="20"/>
        </w:rPr>
      </w:pPr>
    </w:p>
    <w:p w14:paraId="2C268DBB" w14:textId="77777777" w:rsidR="00395F3D" w:rsidRPr="00A55DDF" w:rsidRDefault="00395F3D" w:rsidP="00395F3D">
      <w:pPr>
        <w:rPr>
          <w:rFonts w:ascii="Courier New" w:hAnsi="Courier New" w:cs="Courier New"/>
          <w:sz w:val="20"/>
          <w:szCs w:val="20"/>
        </w:rPr>
      </w:pPr>
      <w:proofErr w:type="spellStart"/>
      <w:r w:rsidRPr="00A55DDF">
        <w:rPr>
          <w:rFonts w:ascii="Courier New" w:hAnsi="Courier New" w:cs="Courier New"/>
          <w:sz w:val="20"/>
          <w:szCs w:val="20"/>
        </w:rPr>
        <w:t>likevote</w:t>
      </w:r>
      <w:proofErr w:type="spellEnd"/>
      <w:r w:rsidRPr="00A55DDF">
        <w:rPr>
          <w:rFonts w:ascii="Courier New" w:hAnsi="Courier New" w:cs="Courier New"/>
          <w:sz w:val="20"/>
          <w:szCs w:val="20"/>
        </w:rPr>
        <w:tab/>
        <w:t>Likely Voters</w:t>
      </w:r>
    </w:p>
    <w:p w14:paraId="5E17FAA6" w14:textId="77777777" w:rsidR="00395F3D" w:rsidRPr="00A55DDF" w:rsidRDefault="00395F3D" w:rsidP="00395F3D">
      <w:pPr>
        <w:rPr>
          <w:rFonts w:ascii="Courier New" w:hAnsi="Courier New" w:cs="Courier New"/>
          <w:sz w:val="20"/>
          <w:szCs w:val="20"/>
        </w:rPr>
      </w:pPr>
    </w:p>
    <w:p w14:paraId="58F7A997" w14:textId="77777777" w:rsidR="00395F3D" w:rsidRPr="00A55DDF" w:rsidRDefault="00395F3D" w:rsidP="00395F3D">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0</w:t>
      </w:r>
      <w:r w:rsidRPr="00A55DDF">
        <w:rPr>
          <w:rFonts w:ascii="Courier New" w:hAnsi="Courier New" w:cs="Courier New"/>
          <w:sz w:val="20"/>
          <w:szCs w:val="20"/>
        </w:rPr>
        <w:tab/>
      </w:r>
      <w:r>
        <w:rPr>
          <w:rFonts w:ascii="Courier New" w:hAnsi="Courier New" w:cs="Courier New"/>
          <w:sz w:val="20"/>
          <w:szCs w:val="20"/>
        </w:rPr>
        <w:t>r</w:t>
      </w:r>
      <w:r w:rsidRPr="00A55DDF">
        <w:rPr>
          <w:rFonts w:ascii="Courier New" w:hAnsi="Courier New" w:cs="Courier New"/>
          <w:sz w:val="20"/>
          <w:szCs w:val="20"/>
        </w:rPr>
        <w:t>espondent not likely to vote</w:t>
      </w:r>
    </w:p>
    <w:p w14:paraId="3031E64A" w14:textId="77777777" w:rsidR="00395F3D" w:rsidRPr="00A55DDF" w:rsidRDefault="00395F3D" w:rsidP="00395F3D">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1</w:t>
      </w:r>
      <w:r w:rsidRPr="00A55DDF">
        <w:rPr>
          <w:rFonts w:ascii="Courier New" w:hAnsi="Courier New" w:cs="Courier New"/>
          <w:sz w:val="20"/>
          <w:szCs w:val="20"/>
        </w:rPr>
        <w:tab/>
      </w:r>
      <w:r>
        <w:rPr>
          <w:rFonts w:ascii="Courier New" w:hAnsi="Courier New" w:cs="Courier New"/>
          <w:sz w:val="20"/>
          <w:szCs w:val="20"/>
        </w:rPr>
        <w:t>r</w:t>
      </w:r>
      <w:r w:rsidRPr="00A55DDF">
        <w:rPr>
          <w:rFonts w:ascii="Courier New" w:hAnsi="Courier New" w:cs="Courier New"/>
          <w:sz w:val="20"/>
          <w:szCs w:val="20"/>
        </w:rPr>
        <w:t>espondent likely to vote</w:t>
      </w:r>
    </w:p>
    <w:p w14:paraId="055C75F6" w14:textId="77777777" w:rsidR="00395F3D" w:rsidRDefault="00395F3D" w:rsidP="00395F3D">
      <w:pPr>
        <w:rPr>
          <w:rFonts w:ascii="Courier New" w:hAnsi="Courier New" w:cs="Courier New"/>
          <w:sz w:val="20"/>
          <w:szCs w:val="20"/>
        </w:rPr>
      </w:pPr>
    </w:p>
    <w:p w14:paraId="47260003" w14:textId="77777777" w:rsidR="00395F3D" w:rsidRDefault="00395F3D" w:rsidP="00395F3D">
      <w:pPr>
        <w:pStyle w:val="Question"/>
        <w:rPr>
          <w:rFonts w:ascii="Courier New" w:hAnsi="Courier New" w:cs="Courier New"/>
          <w:sz w:val="20"/>
          <w:szCs w:val="20"/>
        </w:rPr>
      </w:pPr>
      <w:proofErr w:type="gramStart"/>
      <w:r w:rsidRPr="00A55DDF">
        <w:rPr>
          <w:rFonts w:ascii="Courier New" w:hAnsi="Courier New" w:cs="Courier New"/>
          <w:sz w:val="20"/>
          <w:szCs w:val="20"/>
        </w:rPr>
        <w:t>weight</w:t>
      </w:r>
      <w:proofErr w:type="gramEnd"/>
      <w:r w:rsidRPr="00A55DDF">
        <w:rPr>
          <w:rFonts w:ascii="Courier New" w:hAnsi="Courier New" w:cs="Courier New"/>
          <w:sz w:val="20"/>
          <w:szCs w:val="20"/>
        </w:rPr>
        <w:tab/>
        <w:t>Final Weight</w:t>
      </w:r>
    </w:p>
    <w:p w14:paraId="7C68791C" w14:textId="77777777" w:rsidR="00395F3D" w:rsidRPr="000E4E9D" w:rsidRDefault="00395F3D" w:rsidP="00C30304">
      <w:pPr>
        <w:tabs>
          <w:tab w:val="left" w:pos="1740"/>
        </w:tabs>
        <w:rPr>
          <w:rFonts w:ascii="Courier New" w:eastAsia="Times New Roman" w:hAnsi="Courier New" w:cs="Courier New"/>
          <w:color w:val="000000"/>
          <w:sz w:val="20"/>
          <w:szCs w:val="20"/>
          <w:lang w:val="en-US" w:eastAsia="en-US"/>
        </w:rPr>
      </w:pPr>
    </w:p>
    <w:sectPr w:rsidR="00395F3D" w:rsidRPr="000E4E9D" w:rsidSect="008B74E0">
      <w:headerReference w:type="even" r:id="rId17"/>
      <w:headerReference w:type="default" r:id="rId18"/>
      <w:footerReference w:type="default" r:id="rId19"/>
      <w:headerReference w:type="first" r:id="rId20"/>
      <w:footerReference w:type="first" r:id="rId21"/>
      <w:pgSz w:w="11907" w:h="16840" w:code="9"/>
      <w:pgMar w:top="1440" w:right="1440" w:bottom="1440" w:left="1440"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036E9" w14:textId="77777777" w:rsidR="00CE5006" w:rsidRDefault="00CE5006" w:rsidP="00523337">
      <w:r>
        <w:separator/>
      </w:r>
    </w:p>
    <w:p w14:paraId="01177F56" w14:textId="77777777" w:rsidR="00CE5006" w:rsidRDefault="00CE5006" w:rsidP="00523337"/>
  </w:endnote>
  <w:endnote w:type="continuationSeparator" w:id="0">
    <w:p w14:paraId="334FAC24" w14:textId="77777777" w:rsidR="00CE5006" w:rsidRDefault="00CE5006" w:rsidP="00523337">
      <w:r>
        <w:continuationSeparator/>
      </w:r>
    </w:p>
    <w:p w14:paraId="128BB1A1" w14:textId="77777777" w:rsidR="00CE5006" w:rsidRDefault="00CE5006" w:rsidP="00523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Insightprin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ITC Franklin Gothic Std Book">
    <w:panose1 w:val="020B0504030503020204"/>
    <w:charset w:val="00"/>
    <w:family w:val="swiss"/>
    <w:notTrueType/>
    <w:pitch w:val="variable"/>
    <w:sig w:usb0="800000AF" w:usb1="4000204A"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C405" w14:textId="77777777" w:rsidR="000E4E9D" w:rsidRDefault="000E4E9D">
    <w:pPr>
      <w:pStyle w:val="Footer"/>
      <w:ind w:right="360"/>
      <w:jc w:val="center"/>
    </w:pPr>
    <w:r>
      <mc:AlternateContent>
        <mc:Choice Requires="wps">
          <w:drawing>
            <wp:anchor distT="0" distB="0" distL="0" distR="0" simplePos="0" relativeHeight="251659264" behindDoc="0" locked="0" layoutInCell="1" allowOverlap="1" wp14:anchorId="2DA3A49D" wp14:editId="79EEF206">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9A4827"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" stroked="f">
              <v:fill opacity="0"/>
              <v:textbox inset="0,0,0,0"/>
              <w10:wrap type="square" side="largest" anchorx="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6AC5" w14:textId="77777777" w:rsidR="000E4E9D" w:rsidRDefault="000E4E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D1EA8C" w14:textId="77777777" w:rsidR="000E4E9D" w:rsidRDefault="000E4E9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EC630" w14:textId="77777777" w:rsidR="000E4E9D" w:rsidRDefault="000E4E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4761B5E" w14:textId="32CDB200" w:rsidR="000E4E9D" w:rsidRDefault="000E4E9D">
    <w:pPr>
      <w:pStyle w:val="Footer"/>
      <w:ind w:right="360"/>
      <w:jc w:val="center"/>
    </w:pPr>
    <w:r>
      <w:t xml:space="preserve">DRAFT </w:t>
    </w:r>
    <w:r>
      <w:rPr>
        <w:noProof w:val="0"/>
      </w:rPr>
      <w:fldChar w:fldCharType="begin"/>
    </w:r>
    <w:r>
      <w:instrText xml:space="preserve"> DATE \@ "M/d/yyyy" </w:instrText>
    </w:r>
    <w:r>
      <w:rPr>
        <w:noProof w:val="0"/>
      </w:rPr>
      <w:fldChar w:fldCharType="separate"/>
    </w:r>
    <w:r w:rsidR="00F14DB5">
      <w:t>11/7/2025</w:t>
    </w:r>
    <w:r>
      <w:fldChar w:fldCharType="end"/>
    </w:r>
    <w:r>
      <w:t xml:space="preserve"> </w:t>
    </w:r>
    <w:r>
      <w:rPr>
        <w:noProof w:val="0"/>
      </w:rPr>
      <w:fldChar w:fldCharType="begin"/>
    </w:r>
    <w:r>
      <w:instrText xml:space="preserve"> TIME \@ "h:mm AM/PM" </w:instrText>
    </w:r>
    <w:r>
      <w:rPr>
        <w:noProof w:val="0"/>
      </w:rPr>
      <w:fldChar w:fldCharType="separate"/>
    </w:r>
    <w:r w:rsidR="00F14DB5">
      <w:t>11:26 AM</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65A5F" w14:textId="50179298" w:rsidR="00923FB9" w:rsidRDefault="00923FB9" w:rsidP="00893DFC">
    <w:pPr>
      <w:pStyle w:val="Footer"/>
    </w:pPr>
    <w:r>
      <w:tab/>
    </w:r>
    <w:r>
      <w:tab/>
    </w:r>
    <w:r>
      <w:fldChar w:fldCharType="begin"/>
    </w:r>
    <w:r>
      <w:instrText xml:space="preserve"> PAGE   \* MERGEFORMAT </w:instrText>
    </w:r>
    <w:r>
      <w:fldChar w:fldCharType="separate"/>
    </w:r>
    <w:r w:rsidR="009F480C">
      <w:t>26</w:t>
    </w:r>
    <w:r>
      <w:fldChar w:fldCharType="end"/>
    </w:r>
  </w:p>
  <w:p w14:paraId="53448D98" w14:textId="77777777" w:rsidR="00622609" w:rsidRDefault="00622609"/>
  <w:p w14:paraId="5DDD01B0" w14:textId="77777777" w:rsidR="00622609" w:rsidRDefault="0062260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BC677" w14:textId="73C6BBF5" w:rsidR="00923FB9" w:rsidRPr="003456ED" w:rsidRDefault="00923FB9" w:rsidP="003456ED">
    <w:pPr>
      <w:pStyle w:val="Foote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EFE0E" w14:textId="77777777" w:rsidR="00CE5006" w:rsidRDefault="00CE5006" w:rsidP="00523337">
      <w:r>
        <w:separator/>
      </w:r>
    </w:p>
    <w:p w14:paraId="2A55448A" w14:textId="77777777" w:rsidR="00CE5006" w:rsidRDefault="00CE5006" w:rsidP="00523337"/>
  </w:footnote>
  <w:footnote w:type="continuationSeparator" w:id="0">
    <w:p w14:paraId="5C3A5502" w14:textId="77777777" w:rsidR="00CE5006" w:rsidRDefault="00CE5006" w:rsidP="00523337">
      <w:r>
        <w:continuationSeparator/>
      </w:r>
    </w:p>
    <w:p w14:paraId="44DC0FA8" w14:textId="77777777" w:rsidR="00CE5006" w:rsidRDefault="00CE5006" w:rsidP="005233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1CD98" w14:textId="7F6D956C" w:rsidR="000E4E9D" w:rsidRPr="002A0955" w:rsidRDefault="000E4E9D"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C12A47">
      <w:rPr>
        <w:rFonts w:ascii="Courier New" w:hAnsi="Courier New" w:cs="Courier New"/>
        <w:sz w:val="20"/>
        <w:szCs w:val="20"/>
      </w:rPr>
      <w:t>October</w:t>
    </w:r>
    <w:r>
      <w:rPr>
        <w:rFonts w:ascii="Courier New" w:hAnsi="Courier New" w:cs="Courier New"/>
        <w:sz w:val="20"/>
        <w:szCs w:val="20"/>
      </w:rPr>
      <w:t xml:space="preserve"> 2025</w:t>
    </w:r>
  </w:p>
  <w:p w14:paraId="72693242" w14:textId="77777777" w:rsidR="000E4E9D" w:rsidRPr="002A0955" w:rsidRDefault="000E4E9D" w:rsidP="00CC77F7">
    <w:pPr>
      <w:jc w:val="center"/>
      <w:rPr>
        <w:rFonts w:ascii="Courier New" w:hAnsi="Courier New" w:cs="Courier New"/>
        <w:sz w:val="20"/>
        <w:szCs w:val="20"/>
      </w:rPr>
    </w:pPr>
    <w:r>
      <w:rPr>
        <w:rFonts w:ascii="Courier New" w:hAnsi="Courier New" w:cs="Courier New"/>
        <w:sz w:val="20"/>
        <w:szCs w:val="20"/>
      </w:rPr>
      <w:t>Californians and their Government</w:t>
    </w:r>
  </w:p>
  <w:p w14:paraId="48B9F959" w14:textId="77777777" w:rsidR="000E4E9D" w:rsidRDefault="000E4E9D" w:rsidP="00CC77F7">
    <w:pPr>
      <w:jc w:val="center"/>
      <w:rPr>
        <w:rFonts w:ascii="Courier New" w:hAnsi="Courier New" w:cs="Courier New"/>
        <w:sz w:val="20"/>
        <w:szCs w:val="20"/>
      </w:rPr>
    </w:pPr>
    <w:r w:rsidRPr="002A0955">
      <w:rPr>
        <w:rFonts w:ascii="Courier New" w:hAnsi="Courier New" w:cs="Courier New"/>
        <w:sz w:val="20"/>
        <w:szCs w:val="20"/>
      </w:rPr>
      <w:t>Codebook</w:t>
    </w:r>
  </w:p>
  <w:p w14:paraId="219FB06A" w14:textId="77777777" w:rsidR="000E4E9D" w:rsidRPr="0037256F" w:rsidRDefault="000E4E9D" w:rsidP="00CC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D0CF9" w14:textId="114D5962" w:rsidR="000E4E9D" w:rsidRDefault="000E4E9D">
    <w:pPr>
      <w:pStyle w:val="Header"/>
    </w:pPr>
    <w:r>
      <w:fldChar w:fldCharType="begin"/>
    </w:r>
    <w:r>
      <w:instrText xml:space="preserve"> TIME \@ "h:mm AM/PM" </w:instrText>
    </w:r>
    <w:r>
      <w:fldChar w:fldCharType="separate"/>
    </w:r>
    <w:r w:rsidR="00F14DB5">
      <w:rPr>
        <w:noProof/>
      </w:rPr>
      <w:t>11:26 AM</w:t>
    </w:r>
    <w:r>
      <w:rPr>
        <w:noProof/>
      </w:rPr>
      <w:fldChar w:fldCharType="end"/>
    </w:r>
    <w:r>
      <w:fldChar w:fldCharType="begin"/>
    </w:r>
    <w:r>
      <w:instrText xml:space="preserve"> TIME \@ "h:mm AM/PM" </w:instrText>
    </w:r>
    <w:r>
      <w:fldChar w:fldCharType="separate"/>
    </w:r>
    <w:r w:rsidR="00F14DB5">
      <w:rPr>
        <w:noProof/>
      </w:rPr>
      <w:t>11:26 AM</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280B6" w14:textId="77777777" w:rsidR="000E4E9D" w:rsidRDefault="000E4E9D">
    <w:pPr>
      <w:pStyle w:val="Header"/>
      <w:jc w:val="center"/>
      <w:rPr>
        <w:b/>
        <w:bCs w:val="0"/>
        <w:sz w:val="28"/>
      </w:rPr>
    </w:pPr>
    <w:r>
      <w:rPr>
        <w:b/>
        <w:sz w:val="28"/>
      </w:rPr>
      <w:t xml:space="preserve">PPIC Statewide Survey: </w:t>
    </w:r>
    <w:r>
      <w:rPr>
        <w:b/>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902DA" w14:textId="7FC066B4" w:rsidR="00923FB9" w:rsidRDefault="00923FB9" w:rsidP="00523337">
    <w:pPr>
      <w:pStyle w:val="Header"/>
      <w:rPr>
        <w:rStyle w:val="PageNumber"/>
      </w:rPr>
    </w:pPr>
    <w:r>
      <w:rPr>
        <w:rStyle w:val="PageNumber"/>
      </w:rPr>
      <w:fldChar w:fldCharType="begin"/>
    </w:r>
    <w:r>
      <w:rPr>
        <w:rStyle w:val="PageNumber"/>
      </w:rPr>
      <w:instrText xml:space="preserve">PAGE  </w:instrText>
    </w:r>
    <w:r>
      <w:rPr>
        <w:rStyle w:val="PageNumber"/>
      </w:rPr>
      <w:fldChar w:fldCharType="end"/>
    </w:r>
  </w:p>
  <w:p w14:paraId="4F0F501E" w14:textId="77777777" w:rsidR="00923FB9" w:rsidRDefault="00923FB9" w:rsidP="00523337">
    <w:pPr>
      <w:pStyle w:val="Header"/>
    </w:pPr>
  </w:p>
  <w:p w14:paraId="19817088" w14:textId="77777777" w:rsidR="00923FB9" w:rsidRDefault="00923FB9" w:rsidP="00523337"/>
  <w:p w14:paraId="29BD9EB1" w14:textId="77777777" w:rsidR="00622609" w:rsidRDefault="00622609"/>
  <w:p w14:paraId="45798732" w14:textId="77777777" w:rsidR="00622609" w:rsidRDefault="0062260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4EF61" w14:textId="1F470621" w:rsidR="000C7BDC" w:rsidRPr="002A0955" w:rsidRDefault="000C7BDC" w:rsidP="000C7BDC">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983851">
      <w:rPr>
        <w:rFonts w:ascii="Courier New" w:hAnsi="Courier New" w:cs="Courier New"/>
        <w:sz w:val="20"/>
        <w:szCs w:val="20"/>
      </w:rPr>
      <w:t>October</w:t>
    </w:r>
    <w:r>
      <w:rPr>
        <w:rFonts w:ascii="Courier New" w:hAnsi="Courier New" w:cs="Courier New"/>
        <w:sz w:val="20"/>
        <w:szCs w:val="20"/>
      </w:rPr>
      <w:t xml:space="preserve"> 2025</w:t>
    </w:r>
  </w:p>
  <w:p w14:paraId="54D03A46" w14:textId="77777777" w:rsidR="000C7BDC" w:rsidRPr="002A0955" w:rsidRDefault="000C7BDC" w:rsidP="000C7BDC">
    <w:pPr>
      <w:jc w:val="center"/>
      <w:rPr>
        <w:rFonts w:ascii="Courier New" w:hAnsi="Courier New" w:cs="Courier New"/>
        <w:sz w:val="20"/>
        <w:szCs w:val="20"/>
      </w:rPr>
    </w:pPr>
    <w:r>
      <w:rPr>
        <w:rFonts w:ascii="Courier New" w:hAnsi="Courier New" w:cs="Courier New"/>
        <w:sz w:val="20"/>
        <w:szCs w:val="20"/>
      </w:rPr>
      <w:t>Californians and their Government</w:t>
    </w:r>
  </w:p>
  <w:p w14:paraId="535867B2" w14:textId="77777777" w:rsidR="000C7BDC" w:rsidRDefault="000C7BDC" w:rsidP="000C7BDC">
    <w:pPr>
      <w:jc w:val="center"/>
      <w:rPr>
        <w:rFonts w:ascii="Courier New" w:hAnsi="Courier New" w:cs="Courier New"/>
        <w:sz w:val="20"/>
        <w:szCs w:val="20"/>
      </w:rPr>
    </w:pPr>
    <w:r w:rsidRPr="002A0955">
      <w:rPr>
        <w:rFonts w:ascii="Courier New" w:hAnsi="Courier New" w:cs="Courier New"/>
        <w:sz w:val="20"/>
        <w:szCs w:val="20"/>
      </w:rPr>
      <w:t>Codebook</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DAA25" w14:textId="77777777" w:rsidR="000C7BDC" w:rsidRPr="002A0955" w:rsidRDefault="000C7BDC" w:rsidP="000C7BDC">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Pr>
        <w:rFonts w:ascii="Courier New" w:hAnsi="Courier New" w:cs="Courier New"/>
        <w:sz w:val="20"/>
        <w:szCs w:val="20"/>
      </w:rPr>
      <w:t>June 2025</w:t>
    </w:r>
  </w:p>
  <w:p w14:paraId="5385136C" w14:textId="77777777" w:rsidR="000C7BDC" w:rsidRPr="002A0955" w:rsidRDefault="000C7BDC" w:rsidP="000C7BDC">
    <w:pPr>
      <w:jc w:val="center"/>
      <w:rPr>
        <w:rFonts w:ascii="Courier New" w:hAnsi="Courier New" w:cs="Courier New"/>
        <w:sz w:val="20"/>
        <w:szCs w:val="20"/>
      </w:rPr>
    </w:pPr>
    <w:r>
      <w:rPr>
        <w:rFonts w:ascii="Courier New" w:hAnsi="Courier New" w:cs="Courier New"/>
        <w:sz w:val="20"/>
        <w:szCs w:val="20"/>
      </w:rPr>
      <w:t>Californians and their Government</w:t>
    </w:r>
  </w:p>
  <w:p w14:paraId="3347091A" w14:textId="77777777" w:rsidR="000C7BDC" w:rsidRDefault="000C7BDC" w:rsidP="000C7BDC">
    <w:pPr>
      <w:jc w:val="center"/>
      <w:rPr>
        <w:rFonts w:ascii="Courier New" w:hAnsi="Courier New" w:cs="Courier New"/>
        <w:sz w:val="20"/>
        <w:szCs w:val="20"/>
      </w:rPr>
    </w:pPr>
    <w:r w:rsidRPr="002A0955">
      <w:rPr>
        <w:rFonts w:ascii="Courier New" w:hAnsi="Courier New" w:cs="Courier New"/>
        <w:sz w:val="20"/>
        <w:szCs w:val="20"/>
      </w:rPr>
      <w:t>Codebook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6640"/>
    <w:multiLevelType w:val="hybridMultilevel"/>
    <w:tmpl w:val="3D5C6974"/>
    <w:lvl w:ilvl="0" w:tplc="E5023CF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E3F2AC9"/>
    <w:multiLevelType w:val="hybridMultilevel"/>
    <w:tmpl w:val="48429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D56FA"/>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192838FB"/>
    <w:multiLevelType w:val="multilevel"/>
    <w:tmpl w:val="33349F5C"/>
    <w:numStyleLink w:val="ListHead"/>
  </w:abstractNum>
  <w:abstractNum w:abstractNumId="4" w15:restartNumberingAfterBreak="0">
    <w:nsid w:val="1E637CCF"/>
    <w:multiLevelType w:val="multilevel"/>
    <w:tmpl w:val="33349F5C"/>
    <w:styleLink w:val="ListHead"/>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pStyle w:val="Heading3"/>
      <w:lvlText w:val="%1.%2.%3"/>
      <w:lvlJc w:val="left"/>
      <w:pPr>
        <w:tabs>
          <w:tab w:val="num" w:pos="680"/>
        </w:tabs>
        <w:ind w:left="680" w:hanging="680"/>
      </w:pPr>
      <w:rPr>
        <w:rFonts w:hint="default"/>
      </w:rPr>
    </w:lvl>
    <w:lvl w:ilvl="3">
      <w:start w:val="1"/>
      <w:numFmt w:val="decimal"/>
      <w:pStyle w:val="Heading4"/>
      <w:lvlText w:val="%1.%2.%3.%4"/>
      <w:lvlJc w:val="left"/>
      <w:pPr>
        <w:tabs>
          <w:tab w:val="num" w:pos="794"/>
        </w:tabs>
        <w:ind w:left="794" w:hanging="794"/>
      </w:pPr>
      <w:rPr>
        <w:rFonts w:hint="default"/>
      </w:rPr>
    </w:lvl>
    <w:lvl w:ilvl="4">
      <w:start w:val="1"/>
      <w:numFmt w:val="decimal"/>
      <w:pStyle w:val="Heading5"/>
      <w:lvlText w:val="%1.%2.%3.%4.%5"/>
      <w:lvlJc w:val="left"/>
      <w:pPr>
        <w:tabs>
          <w:tab w:val="num" w:pos="1021"/>
        </w:tabs>
        <w:ind w:left="1021" w:hanging="1021"/>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0B87B44"/>
    <w:multiLevelType w:val="hybridMultilevel"/>
    <w:tmpl w:val="4DF8A7D8"/>
    <w:lvl w:ilvl="0" w:tplc="B80428B4">
      <w:start w:val="1"/>
      <w:numFmt w:val="decimal"/>
      <w:lvlText w:val="%1."/>
      <w:lvlJc w:val="left"/>
      <w:pPr>
        <w:ind w:left="720" w:hanging="360"/>
      </w:pPr>
      <w:rPr>
        <w:rFonts w:asciiTheme="majorHAnsi" w:eastAsia="Times New Roman" w:hAnsiTheme="majorHAnsi" w:cstheme="maj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9C2BC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9FD01BB"/>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 w15:restartNumberingAfterBreak="0">
    <w:nsid w:val="2C3414E4"/>
    <w:multiLevelType w:val="hybridMultilevel"/>
    <w:tmpl w:val="194A8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105ECE"/>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0" w15:restartNumberingAfterBreak="0">
    <w:nsid w:val="357918D2"/>
    <w:multiLevelType w:val="multilevel"/>
    <w:tmpl w:val="FB7EC344"/>
    <w:styleLink w:val="ListNum"/>
    <w:lvl w:ilvl="0">
      <w:start w:val="1"/>
      <w:numFmt w:val="decimal"/>
      <w:pStyle w:val="Numberlist"/>
      <w:lvlText w:val="%1."/>
      <w:lvlJc w:val="left"/>
      <w:pPr>
        <w:tabs>
          <w:tab w:val="num" w:pos="227"/>
        </w:tabs>
        <w:ind w:left="227" w:hanging="227"/>
      </w:pPr>
      <w:rPr>
        <w:rFonts w:hint="default"/>
      </w:rPr>
    </w:lvl>
    <w:lvl w:ilvl="1">
      <w:start w:val="1"/>
      <w:numFmt w:val="lowerLetter"/>
      <w:lvlText w:val="%2)"/>
      <w:lvlJc w:val="left"/>
      <w:pPr>
        <w:tabs>
          <w:tab w:val="num" w:pos="510"/>
        </w:tabs>
        <w:ind w:left="510" w:hanging="283"/>
      </w:pPr>
      <w:rPr>
        <w:rFonts w:hint="default"/>
      </w:rPr>
    </w:lvl>
    <w:lvl w:ilvl="2">
      <w:start w:val="1"/>
      <w:numFmt w:val="bullet"/>
      <w:lvlText w:val="•"/>
      <w:lvlJc w:val="left"/>
      <w:pPr>
        <w:tabs>
          <w:tab w:val="num" w:pos="737"/>
        </w:tabs>
        <w:ind w:left="737" w:hanging="227"/>
      </w:pPr>
      <w:rPr>
        <w:rFonts w:ascii="Arial" w:hAnsi="Arial" w:hint="default"/>
        <w:color w:val="auto"/>
      </w:rPr>
    </w:lvl>
    <w:lvl w:ilvl="3">
      <w:start w:val="1"/>
      <w:numFmt w:val="bullet"/>
      <w:lvlText w:val="•"/>
      <w:lvlJc w:val="left"/>
      <w:pPr>
        <w:tabs>
          <w:tab w:val="num" w:pos="964"/>
        </w:tabs>
        <w:ind w:left="964" w:hanging="227"/>
      </w:pPr>
      <w:rPr>
        <w:rFonts w:ascii="Arial" w:hAnsi="Arial" w:hint="default"/>
        <w:color w:val="auto"/>
      </w:rPr>
    </w:lvl>
    <w:lvl w:ilvl="4">
      <w:start w:val="1"/>
      <w:numFmt w:val="bullet"/>
      <w:lvlText w:val="•"/>
      <w:lvlJc w:val="left"/>
      <w:pPr>
        <w:tabs>
          <w:tab w:val="num" w:pos="1191"/>
        </w:tabs>
        <w:ind w:left="1191" w:hanging="227"/>
      </w:pPr>
      <w:rPr>
        <w:rFonts w:ascii="Arial" w:hAnsi="Arial" w:hint="default"/>
        <w:color w:val="auto"/>
      </w:rPr>
    </w:lvl>
    <w:lvl w:ilvl="5">
      <w:start w:val="1"/>
      <w:numFmt w:val="bullet"/>
      <w:lvlText w:val="•"/>
      <w:lvlJc w:val="left"/>
      <w:pPr>
        <w:tabs>
          <w:tab w:val="num" w:pos="1418"/>
        </w:tabs>
        <w:ind w:left="1418" w:hanging="227"/>
      </w:pPr>
      <w:rPr>
        <w:rFonts w:ascii="Arial" w:hAnsi="Arial" w:hint="default"/>
        <w:color w:val="auto"/>
      </w:rPr>
    </w:lvl>
    <w:lvl w:ilvl="6">
      <w:start w:val="1"/>
      <w:numFmt w:val="bullet"/>
      <w:lvlText w:val="•"/>
      <w:lvlJc w:val="left"/>
      <w:pPr>
        <w:tabs>
          <w:tab w:val="num" w:pos="1644"/>
        </w:tabs>
        <w:ind w:left="1644" w:hanging="226"/>
      </w:pPr>
      <w:rPr>
        <w:rFonts w:ascii="Arial" w:hAnsi="Arial" w:hint="default"/>
        <w:color w:val="auto"/>
      </w:rPr>
    </w:lvl>
    <w:lvl w:ilvl="7">
      <w:start w:val="1"/>
      <w:numFmt w:val="bullet"/>
      <w:lvlText w:val="•"/>
      <w:lvlJc w:val="left"/>
      <w:pPr>
        <w:tabs>
          <w:tab w:val="num" w:pos="1871"/>
        </w:tabs>
        <w:ind w:left="1871" w:hanging="227"/>
      </w:pPr>
      <w:rPr>
        <w:rFonts w:ascii="Arial" w:hAnsi="Arial" w:hint="default"/>
        <w:color w:val="auto"/>
      </w:rPr>
    </w:lvl>
    <w:lvl w:ilvl="8">
      <w:start w:val="1"/>
      <w:numFmt w:val="bullet"/>
      <w:lvlText w:val="•"/>
      <w:lvlJc w:val="left"/>
      <w:pPr>
        <w:tabs>
          <w:tab w:val="num" w:pos="2098"/>
        </w:tabs>
        <w:ind w:left="2098" w:hanging="227"/>
      </w:pPr>
      <w:rPr>
        <w:rFonts w:ascii="Arial" w:hAnsi="Arial" w:hint="default"/>
        <w:color w:val="auto"/>
      </w:rPr>
    </w:lvl>
  </w:abstractNum>
  <w:abstractNum w:abstractNumId="11" w15:restartNumberingAfterBreak="0">
    <w:nsid w:val="35AA6E85"/>
    <w:multiLevelType w:val="multilevel"/>
    <w:tmpl w:val="5DC60A90"/>
    <w:lvl w:ilvl="0">
      <w:start w:val="1"/>
      <w:numFmt w:val="decimal"/>
      <w:pStyle w:val="30QuestionNumbered"/>
      <w:lvlText w:val="%1."/>
      <w:lvlJc w:val="left"/>
      <w:rPr>
        <w:rFonts w:cs="Times New Roman"/>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lowerLetter"/>
      <w:lvlText w:val="%1%2."/>
      <w:lvlJc w:val="left"/>
      <w:pPr>
        <w:tabs>
          <w:tab w:val="num" w:pos="432"/>
        </w:tabs>
        <w:ind w:left="432" w:hanging="432"/>
      </w:pPr>
      <w:rPr>
        <w:rFonts w:ascii="Arial Bold" w:hAnsi="Arial Bold" w:cs="Times New Roman" w:hint="default"/>
        <w:b/>
        <w:bCs/>
        <w:i w:val="0"/>
        <w:iCs w:val="0"/>
        <w:color w:val="191919" w:themeColor="text1" w:themeTint="E6"/>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72844D9"/>
    <w:multiLevelType w:val="hybridMultilevel"/>
    <w:tmpl w:val="19A2D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3101F9"/>
    <w:multiLevelType w:val="hybridMultilevel"/>
    <w:tmpl w:val="E13097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6D79D9"/>
    <w:multiLevelType w:val="multilevel"/>
    <w:tmpl w:val="53B26E1C"/>
    <w:styleLink w:val="Aufzhlungszeichen1"/>
    <w:lvl w:ilvl="0">
      <w:start w:val="1"/>
      <w:numFmt w:val="bullet"/>
      <w:lvlText w:val="•"/>
      <w:lvlJc w:val="left"/>
      <w:pPr>
        <w:tabs>
          <w:tab w:val="num" w:pos="227"/>
        </w:tabs>
        <w:ind w:left="227" w:hanging="227"/>
      </w:pPr>
      <w:rPr>
        <w:rFonts w:ascii="Arial" w:hAnsi="Arial" w:hint="default"/>
        <w:color w:val="auto"/>
      </w:rPr>
    </w:lvl>
    <w:lvl w:ilvl="1">
      <w:start w:val="1"/>
      <w:numFmt w:val="bullet"/>
      <w:lvlText w:val="•"/>
      <w:lvlJc w:val="left"/>
      <w:pPr>
        <w:tabs>
          <w:tab w:val="num" w:pos="454"/>
        </w:tabs>
        <w:ind w:left="454" w:hanging="227"/>
      </w:pPr>
      <w:rPr>
        <w:rFonts w:ascii="Arial" w:hAnsi="Arial" w:hint="default"/>
        <w:color w:val="auto"/>
      </w:rPr>
    </w:lvl>
    <w:lvl w:ilvl="2">
      <w:start w:val="1"/>
      <w:numFmt w:val="bullet"/>
      <w:lvlText w:val="•"/>
      <w:lvlJc w:val="left"/>
      <w:pPr>
        <w:tabs>
          <w:tab w:val="num" w:pos="680"/>
        </w:tabs>
        <w:ind w:left="681" w:hanging="227"/>
      </w:pPr>
      <w:rPr>
        <w:rFonts w:ascii="Arial" w:hAnsi="Arial" w:hint="default"/>
        <w:color w:val="auto"/>
      </w:rPr>
    </w:lvl>
    <w:lvl w:ilvl="3">
      <w:start w:val="1"/>
      <w:numFmt w:val="bullet"/>
      <w:lvlText w:val="•"/>
      <w:lvlJc w:val="left"/>
      <w:pPr>
        <w:tabs>
          <w:tab w:val="num" w:pos="907"/>
        </w:tabs>
        <w:ind w:left="908" w:hanging="227"/>
      </w:pPr>
      <w:rPr>
        <w:rFonts w:ascii="Arial" w:hAnsi="Arial" w:hint="default"/>
        <w:color w:val="auto"/>
      </w:rPr>
    </w:lvl>
    <w:lvl w:ilvl="4">
      <w:start w:val="1"/>
      <w:numFmt w:val="bullet"/>
      <w:lvlText w:val="•"/>
      <w:lvlJc w:val="left"/>
      <w:pPr>
        <w:tabs>
          <w:tab w:val="num" w:pos="1134"/>
        </w:tabs>
        <w:ind w:left="1135" w:hanging="227"/>
      </w:pPr>
      <w:rPr>
        <w:rFonts w:ascii="Arial" w:hAnsi="Arial" w:hint="default"/>
        <w:color w:val="auto"/>
      </w:rPr>
    </w:lvl>
    <w:lvl w:ilvl="5">
      <w:start w:val="1"/>
      <w:numFmt w:val="bullet"/>
      <w:lvlText w:val="•"/>
      <w:lvlJc w:val="left"/>
      <w:pPr>
        <w:tabs>
          <w:tab w:val="num" w:pos="1361"/>
        </w:tabs>
        <w:ind w:left="1362" w:hanging="227"/>
      </w:pPr>
      <w:rPr>
        <w:rFonts w:ascii="Arial" w:hAnsi="Arial" w:hint="default"/>
        <w:color w:val="auto"/>
      </w:rPr>
    </w:lvl>
    <w:lvl w:ilvl="6">
      <w:start w:val="1"/>
      <w:numFmt w:val="bullet"/>
      <w:lvlText w:val="•"/>
      <w:lvlJc w:val="left"/>
      <w:pPr>
        <w:tabs>
          <w:tab w:val="num" w:pos="1588"/>
        </w:tabs>
        <w:ind w:left="1589" w:hanging="227"/>
      </w:pPr>
      <w:rPr>
        <w:rFonts w:ascii="Arial" w:hAnsi="Arial" w:hint="default"/>
        <w:color w:val="auto"/>
      </w:rPr>
    </w:lvl>
    <w:lvl w:ilvl="7">
      <w:start w:val="1"/>
      <w:numFmt w:val="bullet"/>
      <w:lvlText w:val="•"/>
      <w:lvlJc w:val="left"/>
      <w:pPr>
        <w:tabs>
          <w:tab w:val="num" w:pos="1814"/>
        </w:tabs>
        <w:ind w:left="1816" w:hanging="227"/>
      </w:pPr>
      <w:rPr>
        <w:rFonts w:ascii="Arial" w:hAnsi="Arial" w:hint="default"/>
        <w:color w:val="auto"/>
      </w:rPr>
    </w:lvl>
    <w:lvl w:ilvl="8">
      <w:start w:val="1"/>
      <w:numFmt w:val="bullet"/>
      <w:lvlText w:val="•"/>
      <w:lvlJc w:val="left"/>
      <w:pPr>
        <w:tabs>
          <w:tab w:val="num" w:pos="2041"/>
        </w:tabs>
        <w:ind w:left="2043" w:hanging="227"/>
      </w:pPr>
      <w:rPr>
        <w:rFonts w:ascii="Arial" w:hAnsi="Arial" w:hint="default"/>
        <w:color w:val="auto"/>
      </w:rPr>
    </w:lvl>
  </w:abstractNum>
  <w:abstractNum w:abstractNumId="15" w15:restartNumberingAfterBreak="0">
    <w:nsid w:val="3DBD36C6"/>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4652528"/>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7" w15:restartNumberingAfterBreak="0">
    <w:nsid w:val="4711226F"/>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 w15:restartNumberingAfterBreak="0">
    <w:nsid w:val="51A31A3A"/>
    <w:multiLevelType w:val="hybridMultilevel"/>
    <w:tmpl w:val="2FD0C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924E9"/>
    <w:multiLevelType w:val="multilevel"/>
    <w:tmpl w:val="FB7EC344"/>
    <w:numStyleLink w:val="ListNum"/>
  </w:abstractNum>
  <w:abstractNum w:abstractNumId="20" w15:restartNumberingAfterBreak="0">
    <w:nsid w:val="5500262F"/>
    <w:multiLevelType w:val="hybridMultilevel"/>
    <w:tmpl w:val="DA0C7C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070BF7"/>
    <w:multiLevelType w:val="hybridMultilevel"/>
    <w:tmpl w:val="6A363A6E"/>
    <w:lvl w:ilvl="0" w:tplc="799844EC">
      <w:start w:val="1"/>
      <w:numFmt w:val="decimal"/>
      <w:lvlText w:val="%1"/>
      <w:lvlJc w:val="left"/>
      <w:pPr>
        <w:ind w:left="2280" w:hanging="84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7017FB6"/>
    <w:multiLevelType w:val="hybridMultilevel"/>
    <w:tmpl w:val="A0324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62EB3"/>
    <w:multiLevelType w:val="multilevel"/>
    <w:tmpl w:val="A52E5FD4"/>
    <w:lvl w:ilvl="0">
      <w:start w:val="1"/>
      <w:numFmt w:val="bullet"/>
      <w:pStyle w:val="Bulletlist"/>
      <w:lvlText w:val=""/>
      <w:lvlJc w:val="left"/>
      <w:pPr>
        <w:tabs>
          <w:tab w:val="num" w:pos="227"/>
        </w:tabs>
        <w:ind w:left="227" w:hanging="227"/>
      </w:pPr>
      <w:rPr>
        <w:rFonts w:ascii="Wingdings" w:hAnsi="Wingdings" w:hint="default"/>
        <w:color w:val="auto"/>
      </w:rPr>
    </w:lvl>
    <w:lvl w:ilvl="1">
      <w:start w:val="1"/>
      <w:numFmt w:val="bullet"/>
      <w:lvlText w:val=""/>
      <w:lvlJc w:val="left"/>
      <w:pPr>
        <w:tabs>
          <w:tab w:val="num" w:pos="454"/>
        </w:tabs>
        <w:ind w:left="454" w:hanging="227"/>
      </w:pPr>
      <w:rPr>
        <w:rFonts w:ascii="Wingdings" w:hAnsi="Wingdings" w:hint="default"/>
        <w:color w:val="auto"/>
      </w:rPr>
    </w:lvl>
    <w:lvl w:ilvl="2">
      <w:start w:val="1"/>
      <w:numFmt w:val="bullet"/>
      <w:lvlText w:val=""/>
      <w:lvlJc w:val="left"/>
      <w:pPr>
        <w:tabs>
          <w:tab w:val="num" w:pos="680"/>
        </w:tabs>
        <w:ind w:left="681" w:hanging="227"/>
      </w:pPr>
      <w:rPr>
        <w:rFonts w:ascii="Wingdings" w:hAnsi="Wingdings" w:hint="default"/>
        <w:color w:val="auto"/>
      </w:rPr>
    </w:lvl>
    <w:lvl w:ilvl="3">
      <w:start w:val="1"/>
      <w:numFmt w:val="bullet"/>
      <w:lvlText w:val=""/>
      <w:lvlJc w:val="left"/>
      <w:pPr>
        <w:tabs>
          <w:tab w:val="num" w:pos="907"/>
        </w:tabs>
        <w:ind w:left="908" w:hanging="227"/>
      </w:pPr>
      <w:rPr>
        <w:rFonts w:ascii="Wingdings" w:hAnsi="Wingdings" w:hint="default"/>
        <w:color w:val="auto"/>
      </w:rPr>
    </w:lvl>
    <w:lvl w:ilvl="4">
      <w:start w:val="1"/>
      <w:numFmt w:val="bullet"/>
      <w:lvlText w:val=""/>
      <w:lvlJc w:val="left"/>
      <w:pPr>
        <w:tabs>
          <w:tab w:val="num" w:pos="1134"/>
        </w:tabs>
        <w:ind w:left="1135" w:hanging="227"/>
      </w:pPr>
      <w:rPr>
        <w:rFonts w:ascii="Wingdings" w:hAnsi="Wingdings" w:hint="default"/>
        <w:color w:val="auto"/>
      </w:rPr>
    </w:lvl>
    <w:lvl w:ilvl="5">
      <w:start w:val="1"/>
      <w:numFmt w:val="bullet"/>
      <w:lvlText w:val=""/>
      <w:lvlJc w:val="left"/>
      <w:pPr>
        <w:tabs>
          <w:tab w:val="num" w:pos="1361"/>
        </w:tabs>
        <w:ind w:left="1362" w:hanging="227"/>
      </w:pPr>
      <w:rPr>
        <w:rFonts w:ascii="Wingdings" w:hAnsi="Wingdings" w:hint="default"/>
        <w:color w:val="auto"/>
      </w:rPr>
    </w:lvl>
    <w:lvl w:ilvl="6">
      <w:start w:val="1"/>
      <w:numFmt w:val="bullet"/>
      <w:lvlText w:val=""/>
      <w:lvlJc w:val="left"/>
      <w:pPr>
        <w:tabs>
          <w:tab w:val="num" w:pos="1588"/>
        </w:tabs>
        <w:ind w:left="1589" w:hanging="227"/>
      </w:pPr>
      <w:rPr>
        <w:rFonts w:ascii="Wingdings" w:hAnsi="Wingdings" w:hint="default"/>
        <w:color w:val="auto"/>
      </w:rPr>
    </w:lvl>
    <w:lvl w:ilvl="7">
      <w:start w:val="1"/>
      <w:numFmt w:val="bullet"/>
      <w:lvlText w:val=""/>
      <w:lvlJc w:val="left"/>
      <w:pPr>
        <w:tabs>
          <w:tab w:val="num" w:pos="1814"/>
        </w:tabs>
        <w:ind w:left="1816" w:hanging="227"/>
      </w:pPr>
      <w:rPr>
        <w:rFonts w:ascii="Wingdings" w:hAnsi="Wingdings" w:hint="default"/>
        <w:color w:val="auto"/>
      </w:rPr>
    </w:lvl>
    <w:lvl w:ilvl="8">
      <w:start w:val="1"/>
      <w:numFmt w:val="bullet"/>
      <w:lvlText w:val=""/>
      <w:lvlJc w:val="left"/>
      <w:pPr>
        <w:tabs>
          <w:tab w:val="num" w:pos="2041"/>
        </w:tabs>
        <w:ind w:left="2043" w:hanging="227"/>
      </w:pPr>
      <w:rPr>
        <w:rFonts w:ascii="Wingdings" w:hAnsi="Wingdings" w:hint="default"/>
        <w:color w:val="auto"/>
      </w:rPr>
    </w:lvl>
  </w:abstractNum>
  <w:abstractNum w:abstractNumId="24" w15:restartNumberingAfterBreak="0">
    <w:nsid w:val="599909D4"/>
    <w:multiLevelType w:val="hybridMultilevel"/>
    <w:tmpl w:val="DA0C7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7A0424"/>
    <w:multiLevelType w:val="hybridMultilevel"/>
    <w:tmpl w:val="C35EA204"/>
    <w:lvl w:ilvl="0" w:tplc="FFFFFFFF">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32E3A54"/>
    <w:multiLevelType w:val="hybridMultilevel"/>
    <w:tmpl w:val="04429996"/>
    <w:lvl w:ilvl="0" w:tplc="FFFFFFFF">
      <w:start w:val="1"/>
      <w:numFmt w:val="decimal"/>
      <w:lvlText w:val="%1."/>
      <w:lvlJc w:val="left"/>
      <w:pPr>
        <w:ind w:left="720" w:hanging="360"/>
      </w:pPr>
      <w:rPr>
        <w:rFonts w:asciiTheme="majorHAnsi" w:eastAsia="Times New Roman" w:hAnsiTheme="majorHAnsi" w:cstheme="maj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44446C3"/>
    <w:multiLevelType w:val="hybridMultilevel"/>
    <w:tmpl w:val="D514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0E535C"/>
    <w:multiLevelType w:val="hybridMultilevel"/>
    <w:tmpl w:val="44840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772BC8"/>
    <w:multiLevelType w:val="hybridMultilevel"/>
    <w:tmpl w:val="9866E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143AD"/>
    <w:multiLevelType w:val="hybridMultilevel"/>
    <w:tmpl w:val="FBE2C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2575790">
    <w:abstractNumId w:val="14"/>
  </w:num>
  <w:num w:numId="2" w16cid:durableId="322245095">
    <w:abstractNumId w:val="10"/>
  </w:num>
  <w:num w:numId="3" w16cid:durableId="894703810">
    <w:abstractNumId w:val="19"/>
  </w:num>
  <w:num w:numId="4" w16cid:durableId="53355076">
    <w:abstractNumId w:val="15"/>
  </w:num>
  <w:num w:numId="5" w16cid:durableId="1928684714">
    <w:abstractNumId w:val="4"/>
  </w:num>
  <w:num w:numId="6" w16cid:durableId="814958037">
    <w:abstractNumId w:val="3"/>
  </w:num>
  <w:num w:numId="7" w16cid:durableId="818152724">
    <w:abstractNumId w:val="23"/>
  </w:num>
  <w:num w:numId="8" w16cid:durableId="1413625133">
    <w:abstractNumId w:val="29"/>
  </w:num>
  <w:num w:numId="9" w16cid:durableId="321200540">
    <w:abstractNumId w:val="12"/>
  </w:num>
  <w:num w:numId="10" w16cid:durableId="1095327759">
    <w:abstractNumId w:val="27"/>
  </w:num>
  <w:num w:numId="11" w16cid:durableId="11867531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231414">
    <w:abstractNumId w:val="24"/>
  </w:num>
  <w:num w:numId="13" w16cid:durableId="109907622">
    <w:abstractNumId w:val="20"/>
  </w:num>
  <w:num w:numId="14" w16cid:durableId="1218591404">
    <w:abstractNumId w:val="8"/>
  </w:num>
  <w:num w:numId="15" w16cid:durableId="362823861">
    <w:abstractNumId w:val="18"/>
  </w:num>
  <w:num w:numId="16" w16cid:durableId="497578689">
    <w:abstractNumId w:val="28"/>
  </w:num>
  <w:num w:numId="17" w16cid:durableId="1764302464">
    <w:abstractNumId w:val="22"/>
  </w:num>
  <w:num w:numId="18" w16cid:durableId="1678313275">
    <w:abstractNumId w:val="1"/>
  </w:num>
  <w:num w:numId="19" w16cid:durableId="1799299707">
    <w:abstractNumId w:val="13"/>
  </w:num>
  <w:num w:numId="20" w16cid:durableId="1691451245">
    <w:abstractNumId w:val="5"/>
  </w:num>
  <w:num w:numId="21" w16cid:durableId="2040467337">
    <w:abstractNumId w:val="26"/>
  </w:num>
  <w:num w:numId="22" w16cid:durableId="830291507">
    <w:abstractNumId w:val="30"/>
  </w:num>
  <w:num w:numId="23" w16cid:durableId="1195383466">
    <w:abstractNumId w:val="6"/>
  </w:num>
  <w:num w:numId="24" w16cid:durableId="613827182">
    <w:abstractNumId w:val="21"/>
  </w:num>
  <w:num w:numId="25" w16cid:durableId="335622055">
    <w:abstractNumId w:val="25"/>
  </w:num>
  <w:num w:numId="26" w16cid:durableId="490876753">
    <w:abstractNumId w:val="7"/>
  </w:num>
  <w:num w:numId="27" w16cid:durableId="1397119097">
    <w:abstractNumId w:val="9"/>
  </w:num>
  <w:num w:numId="28" w16cid:durableId="892931544">
    <w:abstractNumId w:val="16"/>
  </w:num>
  <w:num w:numId="29" w16cid:durableId="36708471">
    <w:abstractNumId w:val="2"/>
  </w:num>
  <w:num w:numId="30" w16cid:durableId="697051003">
    <w:abstractNumId w:val="17"/>
  </w:num>
  <w:num w:numId="31" w16cid:durableId="164149507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MX" w:vendorID="64" w:dllVersion="6" w:nlCheck="1" w:checkStyle="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activeWritingStyle w:appName="MSWord" w:lang="es-MX" w:vendorID="64" w:dllVersion="0" w:nlCheck="1" w:checkStyle="0"/>
  <w:activeWritingStyle w:appName="MSWord" w:lang="fr-FR"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fK" w:val=" "/>
  </w:docVars>
  <w:rsids>
    <w:rsidRoot w:val="00852E84"/>
    <w:rsid w:val="000026B0"/>
    <w:rsid w:val="000029C4"/>
    <w:rsid w:val="000041A9"/>
    <w:rsid w:val="00006863"/>
    <w:rsid w:val="00007EC7"/>
    <w:rsid w:val="0001010C"/>
    <w:rsid w:val="00011EC7"/>
    <w:rsid w:val="0001338A"/>
    <w:rsid w:val="0001357A"/>
    <w:rsid w:val="00014DFF"/>
    <w:rsid w:val="00015AEA"/>
    <w:rsid w:val="00016266"/>
    <w:rsid w:val="0001659F"/>
    <w:rsid w:val="0001683A"/>
    <w:rsid w:val="00016A53"/>
    <w:rsid w:val="0001774E"/>
    <w:rsid w:val="00020A48"/>
    <w:rsid w:val="0002123E"/>
    <w:rsid w:val="000219A8"/>
    <w:rsid w:val="00021FE1"/>
    <w:rsid w:val="00021FF8"/>
    <w:rsid w:val="00022072"/>
    <w:rsid w:val="000221E0"/>
    <w:rsid w:val="00022CEC"/>
    <w:rsid w:val="00023946"/>
    <w:rsid w:val="00024A22"/>
    <w:rsid w:val="0002523C"/>
    <w:rsid w:val="00027A84"/>
    <w:rsid w:val="000314A1"/>
    <w:rsid w:val="0003206C"/>
    <w:rsid w:val="000320AF"/>
    <w:rsid w:val="000325EE"/>
    <w:rsid w:val="00032B0B"/>
    <w:rsid w:val="000348DE"/>
    <w:rsid w:val="00035401"/>
    <w:rsid w:val="000354AA"/>
    <w:rsid w:val="00035C27"/>
    <w:rsid w:val="00036547"/>
    <w:rsid w:val="00037025"/>
    <w:rsid w:val="00040661"/>
    <w:rsid w:val="00041002"/>
    <w:rsid w:val="00041148"/>
    <w:rsid w:val="000417DF"/>
    <w:rsid w:val="00041C42"/>
    <w:rsid w:val="00042E7C"/>
    <w:rsid w:val="00043A88"/>
    <w:rsid w:val="00043F38"/>
    <w:rsid w:val="00045D48"/>
    <w:rsid w:val="00046533"/>
    <w:rsid w:val="00046F10"/>
    <w:rsid w:val="00046FDE"/>
    <w:rsid w:val="0004743F"/>
    <w:rsid w:val="00047AD3"/>
    <w:rsid w:val="000503DF"/>
    <w:rsid w:val="00051764"/>
    <w:rsid w:val="00052ABA"/>
    <w:rsid w:val="0005400D"/>
    <w:rsid w:val="0005460A"/>
    <w:rsid w:val="00055230"/>
    <w:rsid w:val="00056CEF"/>
    <w:rsid w:val="00060828"/>
    <w:rsid w:val="00060852"/>
    <w:rsid w:val="000612DF"/>
    <w:rsid w:val="00061D51"/>
    <w:rsid w:val="000625C9"/>
    <w:rsid w:val="00062D06"/>
    <w:rsid w:val="00064BF9"/>
    <w:rsid w:val="000652B5"/>
    <w:rsid w:val="00065673"/>
    <w:rsid w:val="00065993"/>
    <w:rsid w:val="000662A3"/>
    <w:rsid w:val="00066537"/>
    <w:rsid w:val="00066E9D"/>
    <w:rsid w:val="000679DF"/>
    <w:rsid w:val="00067D1B"/>
    <w:rsid w:val="00067F05"/>
    <w:rsid w:val="00070298"/>
    <w:rsid w:val="00070A15"/>
    <w:rsid w:val="00070C20"/>
    <w:rsid w:val="00070D10"/>
    <w:rsid w:val="00070E4E"/>
    <w:rsid w:val="000711CB"/>
    <w:rsid w:val="00071939"/>
    <w:rsid w:val="00071AD0"/>
    <w:rsid w:val="00074CA6"/>
    <w:rsid w:val="000759DB"/>
    <w:rsid w:val="00075DD5"/>
    <w:rsid w:val="00077E70"/>
    <w:rsid w:val="00077EB8"/>
    <w:rsid w:val="000816BA"/>
    <w:rsid w:val="00081A23"/>
    <w:rsid w:val="00082DF7"/>
    <w:rsid w:val="000843E6"/>
    <w:rsid w:val="00084558"/>
    <w:rsid w:val="0008524C"/>
    <w:rsid w:val="000859F7"/>
    <w:rsid w:val="00086BBD"/>
    <w:rsid w:val="00086BD1"/>
    <w:rsid w:val="00087440"/>
    <w:rsid w:val="00087485"/>
    <w:rsid w:val="000875EF"/>
    <w:rsid w:val="00090C2A"/>
    <w:rsid w:val="00090D3D"/>
    <w:rsid w:val="00093232"/>
    <w:rsid w:val="000941D6"/>
    <w:rsid w:val="00095086"/>
    <w:rsid w:val="00095526"/>
    <w:rsid w:val="00095724"/>
    <w:rsid w:val="0009651D"/>
    <w:rsid w:val="00096A28"/>
    <w:rsid w:val="00096CDB"/>
    <w:rsid w:val="000977CE"/>
    <w:rsid w:val="00097E78"/>
    <w:rsid w:val="000A060D"/>
    <w:rsid w:val="000A2124"/>
    <w:rsid w:val="000A28A8"/>
    <w:rsid w:val="000A3CD0"/>
    <w:rsid w:val="000A5CAB"/>
    <w:rsid w:val="000A5EC2"/>
    <w:rsid w:val="000A6D79"/>
    <w:rsid w:val="000A70D9"/>
    <w:rsid w:val="000B0D81"/>
    <w:rsid w:val="000B132C"/>
    <w:rsid w:val="000B1A91"/>
    <w:rsid w:val="000B41A8"/>
    <w:rsid w:val="000B439E"/>
    <w:rsid w:val="000B4852"/>
    <w:rsid w:val="000B5228"/>
    <w:rsid w:val="000B5335"/>
    <w:rsid w:val="000B57BF"/>
    <w:rsid w:val="000B5E1D"/>
    <w:rsid w:val="000B61D2"/>
    <w:rsid w:val="000B6A4F"/>
    <w:rsid w:val="000B6AB7"/>
    <w:rsid w:val="000C1CAE"/>
    <w:rsid w:val="000C1DBC"/>
    <w:rsid w:val="000C1FA8"/>
    <w:rsid w:val="000C2797"/>
    <w:rsid w:val="000C30B7"/>
    <w:rsid w:val="000C33E8"/>
    <w:rsid w:val="000C3792"/>
    <w:rsid w:val="000C4BC3"/>
    <w:rsid w:val="000C6038"/>
    <w:rsid w:val="000C6316"/>
    <w:rsid w:val="000C640F"/>
    <w:rsid w:val="000C727E"/>
    <w:rsid w:val="000C7A93"/>
    <w:rsid w:val="000C7BDC"/>
    <w:rsid w:val="000D3839"/>
    <w:rsid w:val="000D39AC"/>
    <w:rsid w:val="000D456C"/>
    <w:rsid w:val="000D57BB"/>
    <w:rsid w:val="000D61C7"/>
    <w:rsid w:val="000E087C"/>
    <w:rsid w:val="000E0B78"/>
    <w:rsid w:val="000E0D9C"/>
    <w:rsid w:val="000E15C5"/>
    <w:rsid w:val="000E26FC"/>
    <w:rsid w:val="000E2A98"/>
    <w:rsid w:val="000E2C88"/>
    <w:rsid w:val="000E319C"/>
    <w:rsid w:val="000E37FA"/>
    <w:rsid w:val="000E3AE2"/>
    <w:rsid w:val="000E42C9"/>
    <w:rsid w:val="000E4E9D"/>
    <w:rsid w:val="000E528C"/>
    <w:rsid w:val="000E602A"/>
    <w:rsid w:val="000E6814"/>
    <w:rsid w:val="000F0BE5"/>
    <w:rsid w:val="000F1020"/>
    <w:rsid w:val="000F17B6"/>
    <w:rsid w:val="000F1BB4"/>
    <w:rsid w:val="000F1FB3"/>
    <w:rsid w:val="000F2C4B"/>
    <w:rsid w:val="000F30B4"/>
    <w:rsid w:val="000F4155"/>
    <w:rsid w:val="000F498C"/>
    <w:rsid w:val="000F4B2F"/>
    <w:rsid w:val="000F5313"/>
    <w:rsid w:val="000F5BFC"/>
    <w:rsid w:val="000F7E65"/>
    <w:rsid w:val="00100F76"/>
    <w:rsid w:val="00101478"/>
    <w:rsid w:val="001029B3"/>
    <w:rsid w:val="00103D3F"/>
    <w:rsid w:val="00103E89"/>
    <w:rsid w:val="0010646B"/>
    <w:rsid w:val="00107413"/>
    <w:rsid w:val="00110399"/>
    <w:rsid w:val="00111409"/>
    <w:rsid w:val="00112105"/>
    <w:rsid w:val="00112495"/>
    <w:rsid w:val="0011294C"/>
    <w:rsid w:val="00112DC7"/>
    <w:rsid w:val="001135A1"/>
    <w:rsid w:val="001138CD"/>
    <w:rsid w:val="00114C77"/>
    <w:rsid w:val="001150B6"/>
    <w:rsid w:val="00115302"/>
    <w:rsid w:val="00115458"/>
    <w:rsid w:val="001154E6"/>
    <w:rsid w:val="0011670C"/>
    <w:rsid w:val="00116AF5"/>
    <w:rsid w:val="001179FE"/>
    <w:rsid w:val="0012023F"/>
    <w:rsid w:val="00120B2C"/>
    <w:rsid w:val="00120EB1"/>
    <w:rsid w:val="0012107A"/>
    <w:rsid w:val="00123B15"/>
    <w:rsid w:val="00123D96"/>
    <w:rsid w:val="0012424F"/>
    <w:rsid w:val="00125856"/>
    <w:rsid w:val="0012679B"/>
    <w:rsid w:val="001267E2"/>
    <w:rsid w:val="0012728C"/>
    <w:rsid w:val="00127651"/>
    <w:rsid w:val="001306C4"/>
    <w:rsid w:val="00130779"/>
    <w:rsid w:val="00132F99"/>
    <w:rsid w:val="0013390E"/>
    <w:rsid w:val="00134927"/>
    <w:rsid w:val="00134FAF"/>
    <w:rsid w:val="00134FCF"/>
    <w:rsid w:val="0013572F"/>
    <w:rsid w:val="001359F3"/>
    <w:rsid w:val="00140ECA"/>
    <w:rsid w:val="00141342"/>
    <w:rsid w:val="00141FC3"/>
    <w:rsid w:val="0014202A"/>
    <w:rsid w:val="001420A7"/>
    <w:rsid w:val="00142CAB"/>
    <w:rsid w:val="00143F87"/>
    <w:rsid w:val="001444B4"/>
    <w:rsid w:val="001459B6"/>
    <w:rsid w:val="00150869"/>
    <w:rsid w:val="00150CB4"/>
    <w:rsid w:val="0015238B"/>
    <w:rsid w:val="00155F24"/>
    <w:rsid w:val="00157C6F"/>
    <w:rsid w:val="00160109"/>
    <w:rsid w:val="0016128C"/>
    <w:rsid w:val="001612D5"/>
    <w:rsid w:val="001615B7"/>
    <w:rsid w:val="00161768"/>
    <w:rsid w:val="00162B2B"/>
    <w:rsid w:val="00162CEE"/>
    <w:rsid w:val="0016335B"/>
    <w:rsid w:val="0016335C"/>
    <w:rsid w:val="00163FB4"/>
    <w:rsid w:val="00166B65"/>
    <w:rsid w:val="001701A3"/>
    <w:rsid w:val="00170B59"/>
    <w:rsid w:val="00171786"/>
    <w:rsid w:val="00171877"/>
    <w:rsid w:val="00171C09"/>
    <w:rsid w:val="00171CAE"/>
    <w:rsid w:val="00172FC4"/>
    <w:rsid w:val="001733D9"/>
    <w:rsid w:val="00174E53"/>
    <w:rsid w:val="00174F00"/>
    <w:rsid w:val="001762C7"/>
    <w:rsid w:val="001763B0"/>
    <w:rsid w:val="00176BCB"/>
    <w:rsid w:val="00176E6D"/>
    <w:rsid w:val="0017737A"/>
    <w:rsid w:val="00177FDB"/>
    <w:rsid w:val="0018097C"/>
    <w:rsid w:val="00180C1C"/>
    <w:rsid w:val="0018224A"/>
    <w:rsid w:val="00182972"/>
    <w:rsid w:val="00183288"/>
    <w:rsid w:val="0018374B"/>
    <w:rsid w:val="001848E9"/>
    <w:rsid w:val="00185244"/>
    <w:rsid w:val="00185C9D"/>
    <w:rsid w:val="001868FB"/>
    <w:rsid w:val="001872D7"/>
    <w:rsid w:val="00187BDA"/>
    <w:rsid w:val="001911C6"/>
    <w:rsid w:val="00191DE8"/>
    <w:rsid w:val="00192694"/>
    <w:rsid w:val="0019274E"/>
    <w:rsid w:val="00192AB6"/>
    <w:rsid w:val="00192BDE"/>
    <w:rsid w:val="00193715"/>
    <w:rsid w:val="00193A8D"/>
    <w:rsid w:val="00194C30"/>
    <w:rsid w:val="001952D5"/>
    <w:rsid w:val="001971A1"/>
    <w:rsid w:val="00197AAD"/>
    <w:rsid w:val="00197AF8"/>
    <w:rsid w:val="001A00F5"/>
    <w:rsid w:val="001A071A"/>
    <w:rsid w:val="001A083C"/>
    <w:rsid w:val="001A22A8"/>
    <w:rsid w:val="001A4923"/>
    <w:rsid w:val="001A493C"/>
    <w:rsid w:val="001A4DBA"/>
    <w:rsid w:val="001A5A9E"/>
    <w:rsid w:val="001A639A"/>
    <w:rsid w:val="001A681B"/>
    <w:rsid w:val="001A6B5B"/>
    <w:rsid w:val="001A76A4"/>
    <w:rsid w:val="001A7995"/>
    <w:rsid w:val="001A7EA2"/>
    <w:rsid w:val="001B03BC"/>
    <w:rsid w:val="001B2106"/>
    <w:rsid w:val="001B2574"/>
    <w:rsid w:val="001B2D3E"/>
    <w:rsid w:val="001B3093"/>
    <w:rsid w:val="001B4F3C"/>
    <w:rsid w:val="001B518E"/>
    <w:rsid w:val="001B54EE"/>
    <w:rsid w:val="001B623C"/>
    <w:rsid w:val="001C075C"/>
    <w:rsid w:val="001C11FC"/>
    <w:rsid w:val="001C146E"/>
    <w:rsid w:val="001C1F97"/>
    <w:rsid w:val="001C28BD"/>
    <w:rsid w:val="001C31EB"/>
    <w:rsid w:val="001C3402"/>
    <w:rsid w:val="001C34EA"/>
    <w:rsid w:val="001C6386"/>
    <w:rsid w:val="001C65A5"/>
    <w:rsid w:val="001C78FB"/>
    <w:rsid w:val="001C7C60"/>
    <w:rsid w:val="001D002F"/>
    <w:rsid w:val="001D01F3"/>
    <w:rsid w:val="001D0764"/>
    <w:rsid w:val="001D0826"/>
    <w:rsid w:val="001D09A3"/>
    <w:rsid w:val="001D1039"/>
    <w:rsid w:val="001D184D"/>
    <w:rsid w:val="001D2523"/>
    <w:rsid w:val="001D3E61"/>
    <w:rsid w:val="001D4104"/>
    <w:rsid w:val="001D479C"/>
    <w:rsid w:val="001D5A97"/>
    <w:rsid w:val="001D5C93"/>
    <w:rsid w:val="001D5CDE"/>
    <w:rsid w:val="001D5E1C"/>
    <w:rsid w:val="001D6E6B"/>
    <w:rsid w:val="001D7630"/>
    <w:rsid w:val="001E075F"/>
    <w:rsid w:val="001E0F09"/>
    <w:rsid w:val="001E1F7A"/>
    <w:rsid w:val="001E21D6"/>
    <w:rsid w:val="001E241F"/>
    <w:rsid w:val="001E26D0"/>
    <w:rsid w:val="001E27D5"/>
    <w:rsid w:val="001E32F4"/>
    <w:rsid w:val="001E5024"/>
    <w:rsid w:val="001E5DC3"/>
    <w:rsid w:val="001E6AFF"/>
    <w:rsid w:val="001E7DA1"/>
    <w:rsid w:val="001E7F93"/>
    <w:rsid w:val="001F0896"/>
    <w:rsid w:val="001F1533"/>
    <w:rsid w:val="001F1BEB"/>
    <w:rsid w:val="001F25EF"/>
    <w:rsid w:val="001F26AE"/>
    <w:rsid w:val="001F32F6"/>
    <w:rsid w:val="001F3A08"/>
    <w:rsid w:val="001F3D0D"/>
    <w:rsid w:val="001F4CD6"/>
    <w:rsid w:val="001F511E"/>
    <w:rsid w:val="001F5FB5"/>
    <w:rsid w:val="001F6811"/>
    <w:rsid w:val="001F7B96"/>
    <w:rsid w:val="001F7EE4"/>
    <w:rsid w:val="0020004A"/>
    <w:rsid w:val="00201691"/>
    <w:rsid w:val="00201E20"/>
    <w:rsid w:val="00202872"/>
    <w:rsid w:val="00203A46"/>
    <w:rsid w:val="00203AD9"/>
    <w:rsid w:val="002043F2"/>
    <w:rsid w:val="00204625"/>
    <w:rsid w:val="002047C2"/>
    <w:rsid w:val="002048A0"/>
    <w:rsid w:val="00205614"/>
    <w:rsid w:val="0020602D"/>
    <w:rsid w:val="00206429"/>
    <w:rsid w:val="002067D5"/>
    <w:rsid w:val="00206C30"/>
    <w:rsid w:val="00206F98"/>
    <w:rsid w:val="0021088C"/>
    <w:rsid w:val="002108A9"/>
    <w:rsid w:val="00210C26"/>
    <w:rsid w:val="002117E1"/>
    <w:rsid w:val="0021304E"/>
    <w:rsid w:val="002139B5"/>
    <w:rsid w:val="00213F41"/>
    <w:rsid w:val="00213F72"/>
    <w:rsid w:val="002141E4"/>
    <w:rsid w:val="002144C4"/>
    <w:rsid w:val="00216C88"/>
    <w:rsid w:val="002171CD"/>
    <w:rsid w:val="00217CA7"/>
    <w:rsid w:val="0022009B"/>
    <w:rsid w:val="002209D5"/>
    <w:rsid w:val="002218E4"/>
    <w:rsid w:val="00222D56"/>
    <w:rsid w:val="00223596"/>
    <w:rsid w:val="00223971"/>
    <w:rsid w:val="00223A13"/>
    <w:rsid w:val="00225928"/>
    <w:rsid w:val="00226102"/>
    <w:rsid w:val="00227D2F"/>
    <w:rsid w:val="002317A8"/>
    <w:rsid w:val="00232684"/>
    <w:rsid w:val="00233FFE"/>
    <w:rsid w:val="00235167"/>
    <w:rsid w:val="0023521B"/>
    <w:rsid w:val="00235256"/>
    <w:rsid w:val="002356C4"/>
    <w:rsid w:val="00235B23"/>
    <w:rsid w:val="0023659A"/>
    <w:rsid w:val="00236678"/>
    <w:rsid w:val="0023695C"/>
    <w:rsid w:val="00237001"/>
    <w:rsid w:val="0023794E"/>
    <w:rsid w:val="00240D30"/>
    <w:rsid w:val="0024169B"/>
    <w:rsid w:val="00241A01"/>
    <w:rsid w:val="00241BF2"/>
    <w:rsid w:val="00241D93"/>
    <w:rsid w:val="00243379"/>
    <w:rsid w:val="00243638"/>
    <w:rsid w:val="002439A4"/>
    <w:rsid w:val="00246755"/>
    <w:rsid w:val="00246A5C"/>
    <w:rsid w:val="00246B88"/>
    <w:rsid w:val="0024752C"/>
    <w:rsid w:val="00250497"/>
    <w:rsid w:val="00253807"/>
    <w:rsid w:val="0025399B"/>
    <w:rsid w:val="002543AA"/>
    <w:rsid w:val="002558B9"/>
    <w:rsid w:val="00257F03"/>
    <w:rsid w:val="00261522"/>
    <w:rsid w:val="0026161B"/>
    <w:rsid w:val="0026276E"/>
    <w:rsid w:val="00263571"/>
    <w:rsid w:val="00264597"/>
    <w:rsid w:val="00264668"/>
    <w:rsid w:val="00264870"/>
    <w:rsid w:val="0026503A"/>
    <w:rsid w:val="00265810"/>
    <w:rsid w:val="002666C2"/>
    <w:rsid w:val="0026681C"/>
    <w:rsid w:val="00267D80"/>
    <w:rsid w:val="00271C8F"/>
    <w:rsid w:val="002735A5"/>
    <w:rsid w:val="00273860"/>
    <w:rsid w:val="00273BF0"/>
    <w:rsid w:val="002743BE"/>
    <w:rsid w:val="00274A5A"/>
    <w:rsid w:val="00276070"/>
    <w:rsid w:val="00277A6C"/>
    <w:rsid w:val="00277C02"/>
    <w:rsid w:val="00280B80"/>
    <w:rsid w:val="00281240"/>
    <w:rsid w:val="002825D8"/>
    <w:rsid w:val="00282D5E"/>
    <w:rsid w:val="00286677"/>
    <w:rsid w:val="00286A1A"/>
    <w:rsid w:val="00287A7A"/>
    <w:rsid w:val="00291DFA"/>
    <w:rsid w:val="00293B3D"/>
    <w:rsid w:val="00294586"/>
    <w:rsid w:val="0029618D"/>
    <w:rsid w:val="00296C5C"/>
    <w:rsid w:val="0029741F"/>
    <w:rsid w:val="00297D2E"/>
    <w:rsid w:val="002A00F8"/>
    <w:rsid w:val="002A059D"/>
    <w:rsid w:val="002A12C4"/>
    <w:rsid w:val="002A1A48"/>
    <w:rsid w:val="002A2499"/>
    <w:rsid w:val="002A3137"/>
    <w:rsid w:val="002A513B"/>
    <w:rsid w:val="002A6B74"/>
    <w:rsid w:val="002A7B18"/>
    <w:rsid w:val="002A7C1E"/>
    <w:rsid w:val="002B010B"/>
    <w:rsid w:val="002B0D60"/>
    <w:rsid w:val="002B3471"/>
    <w:rsid w:val="002B3773"/>
    <w:rsid w:val="002B3972"/>
    <w:rsid w:val="002B3995"/>
    <w:rsid w:val="002B3F3A"/>
    <w:rsid w:val="002B4260"/>
    <w:rsid w:val="002B4A2E"/>
    <w:rsid w:val="002B61A2"/>
    <w:rsid w:val="002B7460"/>
    <w:rsid w:val="002B78B6"/>
    <w:rsid w:val="002B7F12"/>
    <w:rsid w:val="002C0114"/>
    <w:rsid w:val="002C0C53"/>
    <w:rsid w:val="002C0F7F"/>
    <w:rsid w:val="002C25C8"/>
    <w:rsid w:val="002C417A"/>
    <w:rsid w:val="002C417B"/>
    <w:rsid w:val="002C4857"/>
    <w:rsid w:val="002C5946"/>
    <w:rsid w:val="002C77DD"/>
    <w:rsid w:val="002C77E2"/>
    <w:rsid w:val="002C7941"/>
    <w:rsid w:val="002C7A00"/>
    <w:rsid w:val="002C7CE7"/>
    <w:rsid w:val="002C7F5A"/>
    <w:rsid w:val="002D1D34"/>
    <w:rsid w:val="002D1E6E"/>
    <w:rsid w:val="002D1FDC"/>
    <w:rsid w:val="002D2028"/>
    <w:rsid w:val="002D2EAA"/>
    <w:rsid w:val="002D3C0E"/>
    <w:rsid w:val="002D3E11"/>
    <w:rsid w:val="002D42AD"/>
    <w:rsid w:val="002D48E6"/>
    <w:rsid w:val="002D5500"/>
    <w:rsid w:val="002D5975"/>
    <w:rsid w:val="002D69AA"/>
    <w:rsid w:val="002D6B9F"/>
    <w:rsid w:val="002D70FF"/>
    <w:rsid w:val="002D72AF"/>
    <w:rsid w:val="002E0F5C"/>
    <w:rsid w:val="002E1525"/>
    <w:rsid w:val="002E21EC"/>
    <w:rsid w:val="002E254F"/>
    <w:rsid w:val="002E28DB"/>
    <w:rsid w:val="002E2D45"/>
    <w:rsid w:val="002E3C40"/>
    <w:rsid w:val="002E5097"/>
    <w:rsid w:val="002E57CD"/>
    <w:rsid w:val="002E5949"/>
    <w:rsid w:val="002E68DF"/>
    <w:rsid w:val="002E69B5"/>
    <w:rsid w:val="002E69E5"/>
    <w:rsid w:val="002E6F00"/>
    <w:rsid w:val="002E74BF"/>
    <w:rsid w:val="002E7B2F"/>
    <w:rsid w:val="002F12F2"/>
    <w:rsid w:val="002F200F"/>
    <w:rsid w:val="002F34C0"/>
    <w:rsid w:val="002F4AE9"/>
    <w:rsid w:val="002F51DD"/>
    <w:rsid w:val="002F625F"/>
    <w:rsid w:val="002F6AF8"/>
    <w:rsid w:val="002F6C3F"/>
    <w:rsid w:val="002F7D5D"/>
    <w:rsid w:val="002F7E11"/>
    <w:rsid w:val="00301659"/>
    <w:rsid w:val="00301AB6"/>
    <w:rsid w:val="00301D6C"/>
    <w:rsid w:val="00301E44"/>
    <w:rsid w:val="00302FAC"/>
    <w:rsid w:val="0030385A"/>
    <w:rsid w:val="003039E5"/>
    <w:rsid w:val="00303BF4"/>
    <w:rsid w:val="00304038"/>
    <w:rsid w:val="00304147"/>
    <w:rsid w:val="003051D1"/>
    <w:rsid w:val="00305D94"/>
    <w:rsid w:val="00305DD3"/>
    <w:rsid w:val="003060DC"/>
    <w:rsid w:val="0030684E"/>
    <w:rsid w:val="00306F07"/>
    <w:rsid w:val="00307755"/>
    <w:rsid w:val="00310895"/>
    <w:rsid w:val="00310AB4"/>
    <w:rsid w:val="00310F93"/>
    <w:rsid w:val="00312E0D"/>
    <w:rsid w:val="00314DB1"/>
    <w:rsid w:val="00315052"/>
    <w:rsid w:val="00315C75"/>
    <w:rsid w:val="003161E8"/>
    <w:rsid w:val="003164D0"/>
    <w:rsid w:val="00316F17"/>
    <w:rsid w:val="0031771F"/>
    <w:rsid w:val="00317FF4"/>
    <w:rsid w:val="003221AE"/>
    <w:rsid w:val="0032350A"/>
    <w:rsid w:val="00325FDB"/>
    <w:rsid w:val="00326239"/>
    <w:rsid w:val="00326BCF"/>
    <w:rsid w:val="0032791A"/>
    <w:rsid w:val="00330108"/>
    <w:rsid w:val="0033158D"/>
    <w:rsid w:val="00331D8E"/>
    <w:rsid w:val="00332AD2"/>
    <w:rsid w:val="00333B58"/>
    <w:rsid w:val="0033510E"/>
    <w:rsid w:val="003352A2"/>
    <w:rsid w:val="003354EC"/>
    <w:rsid w:val="0033635C"/>
    <w:rsid w:val="003364DC"/>
    <w:rsid w:val="00336522"/>
    <w:rsid w:val="003412FC"/>
    <w:rsid w:val="00343E32"/>
    <w:rsid w:val="0034408E"/>
    <w:rsid w:val="003442EF"/>
    <w:rsid w:val="003446D9"/>
    <w:rsid w:val="00344C7D"/>
    <w:rsid w:val="003456ED"/>
    <w:rsid w:val="00345DDF"/>
    <w:rsid w:val="0034721E"/>
    <w:rsid w:val="00347B3F"/>
    <w:rsid w:val="003513AA"/>
    <w:rsid w:val="00351975"/>
    <w:rsid w:val="00351995"/>
    <w:rsid w:val="0035244A"/>
    <w:rsid w:val="00352E9B"/>
    <w:rsid w:val="00353C16"/>
    <w:rsid w:val="003544A2"/>
    <w:rsid w:val="00354B6E"/>
    <w:rsid w:val="00354CDC"/>
    <w:rsid w:val="00354EF7"/>
    <w:rsid w:val="00355D5D"/>
    <w:rsid w:val="00356B43"/>
    <w:rsid w:val="003572B5"/>
    <w:rsid w:val="00360A4E"/>
    <w:rsid w:val="00360FA8"/>
    <w:rsid w:val="00361360"/>
    <w:rsid w:val="0036291A"/>
    <w:rsid w:val="003636FF"/>
    <w:rsid w:val="00363873"/>
    <w:rsid w:val="00364D8C"/>
    <w:rsid w:val="00364F6E"/>
    <w:rsid w:val="0036577D"/>
    <w:rsid w:val="00365B81"/>
    <w:rsid w:val="00366E9C"/>
    <w:rsid w:val="00370632"/>
    <w:rsid w:val="0037088F"/>
    <w:rsid w:val="00370E39"/>
    <w:rsid w:val="00371A3C"/>
    <w:rsid w:val="00372FF1"/>
    <w:rsid w:val="00373AC8"/>
    <w:rsid w:val="003748FC"/>
    <w:rsid w:val="00374C9A"/>
    <w:rsid w:val="00376418"/>
    <w:rsid w:val="00376FF8"/>
    <w:rsid w:val="003775FA"/>
    <w:rsid w:val="00377658"/>
    <w:rsid w:val="00377A5F"/>
    <w:rsid w:val="00380B8F"/>
    <w:rsid w:val="0038126F"/>
    <w:rsid w:val="0038193B"/>
    <w:rsid w:val="003819F4"/>
    <w:rsid w:val="00381EBC"/>
    <w:rsid w:val="00383ED0"/>
    <w:rsid w:val="0038415A"/>
    <w:rsid w:val="0038493C"/>
    <w:rsid w:val="00386D62"/>
    <w:rsid w:val="00387CBC"/>
    <w:rsid w:val="0039229D"/>
    <w:rsid w:val="00392852"/>
    <w:rsid w:val="00392EFB"/>
    <w:rsid w:val="003931A0"/>
    <w:rsid w:val="003939AD"/>
    <w:rsid w:val="0039400E"/>
    <w:rsid w:val="00394A34"/>
    <w:rsid w:val="0039504B"/>
    <w:rsid w:val="00395F3D"/>
    <w:rsid w:val="003962D8"/>
    <w:rsid w:val="00397771"/>
    <w:rsid w:val="00397DB3"/>
    <w:rsid w:val="00397E40"/>
    <w:rsid w:val="003A0BC0"/>
    <w:rsid w:val="003A0DDC"/>
    <w:rsid w:val="003A11D8"/>
    <w:rsid w:val="003A15E3"/>
    <w:rsid w:val="003A1B0E"/>
    <w:rsid w:val="003A1FDC"/>
    <w:rsid w:val="003A2346"/>
    <w:rsid w:val="003A2787"/>
    <w:rsid w:val="003A2833"/>
    <w:rsid w:val="003A31C5"/>
    <w:rsid w:val="003A5531"/>
    <w:rsid w:val="003B086E"/>
    <w:rsid w:val="003B0B8C"/>
    <w:rsid w:val="003B1535"/>
    <w:rsid w:val="003B2588"/>
    <w:rsid w:val="003B2ADD"/>
    <w:rsid w:val="003B2C70"/>
    <w:rsid w:val="003B3975"/>
    <w:rsid w:val="003B3B80"/>
    <w:rsid w:val="003B5A74"/>
    <w:rsid w:val="003B5AAB"/>
    <w:rsid w:val="003B7F85"/>
    <w:rsid w:val="003C1B78"/>
    <w:rsid w:val="003C2CA3"/>
    <w:rsid w:val="003C2F71"/>
    <w:rsid w:val="003C2FEC"/>
    <w:rsid w:val="003C3719"/>
    <w:rsid w:val="003C3A22"/>
    <w:rsid w:val="003C3EF6"/>
    <w:rsid w:val="003C41C0"/>
    <w:rsid w:val="003C4C2F"/>
    <w:rsid w:val="003C53D1"/>
    <w:rsid w:val="003C5977"/>
    <w:rsid w:val="003C6119"/>
    <w:rsid w:val="003C68C5"/>
    <w:rsid w:val="003C7822"/>
    <w:rsid w:val="003D0159"/>
    <w:rsid w:val="003D0907"/>
    <w:rsid w:val="003D0B30"/>
    <w:rsid w:val="003D3E0A"/>
    <w:rsid w:val="003D581E"/>
    <w:rsid w:val="003D68C8"/>
    <w:rsid w:val="003D733D"/>
    <w:rsid w:val="003E0B81"/>
    <w:rsid w:val="003E1FB3"/>
    <w:rsid w:val="003E3557"/>
    <w:rsid w:val="003E36BF"/>
    <w:rsid w:val="003E591B"/>
    <w:rsid w:val="003E7032"/>
    <w:rsid w:val="003E7BF7"/>
    <w:rsid w:val="003F0CB1"/>
    <w:rsid w:val="003F10E4"/>
    <w:rsid w:val="003F16C6"/>
    <w:rsid w:val="003F2136"/>
    <w:rsid w:val="003F2213"/>
    <w:rsid w:val="003F26C4"/>
    <w:rsid w:val="003F3329"/>
    <w:rsid w:val="003F66B8"/>
    <w:rsid w:val="003F6E4B"/>
    <w:rsid w:val="003F6EB5"/>
    <w:rsid w:val="003F73BF"/>
    <w:rsid w:val="003F788F"/>
    <w:rsid w:val="00401A83"/>
    <w:rsid w:val="004021F8"/>
    <w:rsid w:val="00403D1F"/>
    <w:rsid w:val="0040494D"/>
    <w:rsid w:val="0040510D"/>
    <w:rsid w:val="00410287"/>
    <w:rsid w:val="00410BF8"/>
    <w:rsid w:val="00411923"/>
    <w:rsid w:val="004119FD"/>
    <w:rsid w:val="004133DD"/>
    <w:rsid w:val="0041438D"/>
    <w:rsid w:val="00414F6A"/>
    <w:rsid w:val="00415C93"/>
    <w:rsid w:val="00416350"/>
    <w:rsid w:val="0041678B"/>
    <w:rsid w:val="00416982"/>
    <w:rsid w:val="00416B56"/>
    <w:rsid w:val="00416E45"/>
    <w:rsid w:val="0042011B"/>
    <w:rsid w:val="0042187C"/>
    <w:rsid w:val="00421964"/>
    <w:rsid w:val="00421A5E"/>
    <w:rsid w:val="004227B9"/>
    <w:rsid w:val="004227E8"/>
    <w:rsid w:val="0042316D"/>
    <w:rsid w:val="004236D2"/>
    <w:rsid w:val="0042397F"/>
    <w:rsid w:val="00423CCF"/>
    <w:rsid w:val="00424000"/>
    <w:rsid w:val="0042443F"/>
    <w:rsid w:val="00425473"/>
    <w:rsid w:val="004255B3"/>
    <w:rsid w:val="00426675"/>
    <w:rsid w:val="00426E6E"/>
    <w:rsid w:val="00427A04"/>
    <w:rsid w:val="00430036"/>
    <w:rsid w:val="00430B3C"/>
    <w:rsid w:val="004320F0"/>
    <w:rsid w:val="004322B9"/>
    <w:rsid w:val="00432ACF"/>
    <w:rsid w:val="00432E7D"/>
    <w:rsid w:val="0043383D"/>
    <w:rsid w:val="004340B9"/>
    <w:rsid w:val="00434D79"/>
    <w:rsid w:val="00435040"/>
    <w:rsid w:val="00435375"/>
    <w:rsid w:val="0043583C"/>
    <w:rsid w:val="004362FE"/>
    <w:rsid w:val="0043653B"/>
    <w:rsid w:val="00436868"/>
    <w:rsid w:val="00437506"/>
    <w:rsid w:val="004379D5"/>
    <w:rsid w:val="00437AFD"/>
    <w:rsid w:val="00437F39"/>
    <w:rsid w:val="0044044C"/>
    <w:rsid w:val="00440554"/>
    <w:rsid w:val="004410AA"/>
    <w:rsid w:val="00442524"/>
    <w:rsid w:val="00444556"/>
    <w:rsid w:val="004450A4"/>
    <w:rsid w:val="00445B19"/>
    <w:rsid w:val="00445DCE"/>
    <w:rsid w:val="0044645D"/>
    <w:rsid w:val="00446ADB"/>
    <w:rsid w:val="00446E64"/>
    <w:rsid w:val="00447A41"/>
    <w:rsid w:val="00450501"/>
    <w:rsid w:val="0045067D"/>
    <w:rsid w:val="0045098D"/>
    <w:rsid w:val="00450EC7"/>
    <w:rsid w:val="0045170A"/>
    <w:rsid w:val="00451C80"/>
    <w:rsid w:val="00452247"/>
    <w:rsid w:val="00452DF6"/>
    <w:rsid w:val="00453705"/>
    <w:rsid w:val="00453725"/>
    <w:rsid w:val="00453813"/>
    <w:rsid w:val="00453AB8"/>
    <w:rsid w:val="00454BE8"/>
    <w:rsid w:val="00454FD3"/>
    <w:rsid w:val="0045557E"/>
    <w:rsid w:val="00455C64"/>
    <w:rsid w:val="0045635E"/>
    <w:rsid w:val="00456C66"/>
    <w:rsid w:val="004572A1"/>
    <w:rsid w:val="00460E78"/>
    <w:rsid w:val="004613ED"/>
    <w:rsid w:val="00461E88"/>
    <w:rsid w:val="00462547"/>
    <w:rsid w:val="0046282F"/>
    <w:rsid w:val="00463E7C"/>
    <w:rsid w:val="00463F25"/>
    <w:rsid w:val="00465588"/>
    <w:rsid w:val="00465A04"/>
    <w:rsid w:val="00465CF9"/>
    <w:rsid w:val="0046733E"/>
    <w:rsid w:val="00467408"/>
    <w:rsid w:val="004676B2"/>
    <w:rsid w:val="004722ED"/>
    <w:rsid w:val="004730B0"/>
    <w:rsid w:val="004731F0"/>
    <w:rsid w:val="00473B6D"/>
    <w:rsid w:val="004746F5"/>
    <w:rsid w:val="00475AF7"/>
    <w:rsid w:val="00476072"/>
    <w:rsid w:val="00476672"/>
    <w:rsid w:val="004767F6"/>
    <w:rsid w:val="0047723D"/>
    <w:rsid w:val="0047781B"/>
    <w:rsid w:val="004815DE"/>
    <w:rsid w:val="004828CA"/>
    <w:rsid w:val="0048298C"/>
    <w:rsid w:val="004837CE"/>
    <w:rsid w:val="00483889"/>
    <w:rsid w:val="00484470"/>
    <w:rsid w:val="004845A1"/>
    <w:rsid w:val="00484DA1"/>
    <w:rsid w:val="00485C33"/>
    <w:rsid w:val="004861CF"/>
    <w:rsid w:val="00491000"/>
    <w:rsid w:val="00491442"/>
    <w:rsid w:val="0049144A"/>
    <w:rsid w:val="00491DC5"/>
    <w:rsid w:val="00492DCC"/>
    <w:rsid w:val="00492ECC"/>
    <w:rsid w:val="00493919"/>
    <w:rsid w:val="00493B04"/>
    <w:rsid w:val="00494DD8"/>
    <w:rsid w:val="00495287"/>
    <w:rsid w:val="00495775"/>
    <w:rsid w:val="00496030"/>
    <w:rsid w:val="00496643"/>
    <w:rsid w:val="00496CDA"/>
    <w:rsid w:val="00496EC4"/>
    <w:rsid w:val="00497EB0"/>
    <w:rsid w:val="004A0FCF"/>
    <w:rsid w:val="004A1CE0"/>
    <w:rsid w:val="004A32DB"/>
    <w:rsid w:val="004A5E57"/>
    <w:rsid w:val="004A6235"/>
    <w:rsid w:val="004A7815"/>
    <w:rsid w:val="004A7F7B"/>
    <w:rsid w:val="004B2710"/>
    <w:rsid w:val="004B275D"/>
    <w:rsid w:val="004B4839"/>
    <w:rsid w:val="004B5512"/>
    <w:rsid w:val="004B5798"/>
    <w:rsid w:val="004B6301"/>
    <w:rsid w:val="004B65A9"/>
    <w:rsid w:val="004B65F6"/>
    <w:rsid w:val="004B7A2A"/>
    <w:rsid w:val="004C25D5"/>
    <w:rsid w:val="004C3168"/>
    <w:rsid w:val="004C3ABA"/>
    <w:rsid w:val="004C4386"/>
    <w:rsid w:val="004C4454"/>
    <w:rsid w:val="004C5E89"/>
    <w:rsid w:val="004C6108"/>
    <w:rsid w:val="004C7045"/>
    <w:rsid w:val="004C71F2"/>
    <w:rsid w:val="004C75F0"/>
    <w:rsid w:val="004C7925"/>
    <w:rsid w:val="004C7BC2"/>
    <w:rsid w:val="004C7FB6"/>
    <w:rsid w:val="004D0C60"/>
    <w:rsid w:val="004D0F7F"/>
    <w:rsid w:val="004D1293"/>
    <w:rsid w:val="004D2009"/>
    <w:rsid w:val="004D213C"/>
    <w:rsid w:val="004D2A82"/>
    <w:rsid w:val="004D3212"/>
    <w:rsid w:val="004D351C"/>
    <w:rsid w:val="004D37D3"/>
    <w:rsid w:val="004D3BF2"/>
    <w:rsid w:val="004D3DD0"/>
    <w:rsid w:val="004D4B07"/>
    <w:rsid w:val="004D4E05"/>
    <w:rsid w:val="004D515D"/>
    <w:rsid w:val="004D5E86"/>
    <w:rsid w:val="004E036F"/>
    <w:rsid w:val="004E1B25"/>
    <w:rsid w:val="004E34FB"/>
    <w:rsid w:val="004E3E19"/>
    <w:rsid w:val="004E41AA"/>
    <w:rsid w:val="004E4E5C"/>
    <w:rsid w:val="004E52B9"/>
    <w:rsid w:val="004E722D"/>
    <w:rsid w:val="004E7A7C"/>
    <w:rsid w:val="004F0828"/>
    <w:rsid w:val="004F0A1B"/>
    <w:rsid w:val="004F0D64"/>
    <w:rsid w:val="004F1D92"/>
    <w:rsid w:val="004F1F07"/>
    <w:rsid w:val="004F2F78"/>
    <w:rsid w:val="004F3BC2"/>
    <w:rsid w:val="004F3D2A"/>
    <w:rsid w:val="004F50E4"/>
    <w:rsid w:val="004F5AE7"/>
    <w:rsid w:val="004F6918"/>
    <w:rsid w:val="004F6AB7"/>
    <w:rsid w:val="004F7191"/>
    <w:rsid w:val="004F753F"/>
    <w:rsid w:val="004F777C"/>
    <w:rsid w:val="004F7F71"/>
    <w:rsid w:val="005005DE"/>
    <w:rsid w:val="0050126B"/>
    <w:rsid w:val="00501514"/>
    <w:rsid w:val="005023E9"/>
    <w:rsid w:val="005024F5"/>
    <w:rsid w:val="0050415A"/>
    <w:rsid w:val="005041E6"/>
    <w:rsid w:val="0050421F"/>
    <w:rsid w:val="00504B4D"/>
    <w:rsid w:val="005053E9"/>
    <w:rsid w:val="00505B27"/>
    <w:rsid w:val="00507A02"/>
    <w:rsid w:val="00507DAD"/>
    <w:rsid w:val="00510589"/>
    <w:rsid w:val="00510665"/>
    <w:rsid w:val="005106BA"/>
    <w:rsid w:val="00510C5A"/>
    <w:rsid w:val="00510D2C"/>
    <w:rsid w:val="00511379"/>
    <w:rsid w:val="0051142E"/>
    <w:rsid w:val="00512113"/>
    <w:rsid w:val="00512155"/>
    <w:rsid w:val="00512EBE"/>
    <w:rsid w:val="00514A2B"/>
    <w:rsid w:val="00514F3D"/>
    <w:rsid w:val="00515C82"/>
    <w:rsid w:val="00516C3B"/>
    <w:rsid w:val="00517158"/>
    <w:rsid w:val="0051781F"/>
    <w:rsid w:val="0052108B"/>
    <w:rsid w:val="0052138A"/>
    <w:rsid w:val="005220CA"/>
    <w:rsid w:val="005228F7"/>
    <w:rsid w:val="00522A51"/>
    <w:rsid w:val="00523337"/>
    <w:rsid w:val="0052352F"/>
    <w:rsid w:val="00523C63"/>
    <w:rsid w:val="005241D9"/>
    <w:rsid w:val="00524495"/>
    <w:rsid w:val="005245BF"/>
    <w:rsid w:val="005252A0"/>
    <w:rsid w:val="0052533A"/>
    <w:rsid w:val="00526172"/>
    <w:rsid w:val="005262E1"/>
    <w:rsid w:val="00527065"/>
    <w:rsid w:val="005321A6"/>
    <w:rsid w:val="00533083"/>
    <w:rsid w:val="005335F2"/>
    <w:rsid w:val="00533B8C"/>
    <w:rsid w:val="00533F63"/>
    <w:rsid w:val="00535E75"/>
    <w:rsid w:val="005362BE"/>
    <w:rsid w:val="00536C9C"/>
    <w:rsid w:val="00537060"/>
    <w:rsid w:val="00537B4A"/>
    <w:rsid w:val="00537B77"/>
    <w:rsid w:val="00537CF8"/>
    <w:rsid w:val="00537E1E"/>
    <w:rsid w:val="00540551"/>
    <w:rsid w:val="00540661"/>
    <w:rsid w:val="00540861"/>
    <w:rsid w:val="00540A7A"/>
    <w:rsid w:val="005411D4"/>
    <w:rsid w:val="00541D3E"/>
    <w:rsid w:val="005422D9"/>
    <w:rsid w:val="00542685"/>
    <w:rsid w:val="00542954"/>
    <w:rsid w:val="00543741"/>
    <w:rsid w:val="00543ABC"/>
    <w:rsid w:val="00543E78"/>
    <w:rsid w:val="0054538A"/>
    <w:rsid w:val="00545D6D"/>
    <w:rsid w:val="00546AFA"/>
    <w:rsid w:val="00546BCF"/>
    <w:rsid w:val="005475E1"/>
    <w:rsid w:val="00547675"/>
    <w:rsid w:val="005477A1"/>
    <w:rsid w:val="005505CF"/>
    <w:rsid w:val="005506E0"/>
    <w:rsid w:val="00550F17"/>
    <w:rsid w:val="005523DD"/>
    <w:rsid w:val="00552C20"/>
    <w:rsid w:val="0055381E"/>
    <w:rsid w:val="0055413C"/>
    <w:rsid w:val="005543DD"/>
    <w:rsid w:val="00556E8F"/>
    <w:rsid w:val="00560144"/>
    <w:rsid w:val="0056067C"/>
    <w:rsid w:val="00561E54"/>
    <w:rsid w:val="005621D0"/>
    <w:rsid w:val="00563A3D"/>
    <w:rsid w:val="00563EE8"/>
    <w:rsid w:val="00564005"/>
    <w:rsid w:val="00564373"/>
    <w:rsid w:val="00564A81"/>
    <w:rsid w:val="00564F7B"/>
    <w:rsid w:val="005650CB"/>
    <w:rsid w:val="005674BF"/>
    <w:rsid w:val="00567F7E"/>
    <w:rsid w:val="005717E4"/>
    <w:rsid w:val="00571AFA"/>
    <w:rsid w:val="0057235C"/>
    <w:rsid w:val="00573848"/>
    <w:rsid w:val="00573A62"/>
    <w:rsid w:val="005746C1"/>
    <w:rsid w:val="00574A15"/>
    <w:rsid w:val="00574AC5"/>
    <w:rsid w:val="00575DD1"/>
    <w:rsid w:val="00576ADE"/>
    <w:rsid w:val="00576D2C"/>
    <w:rsid w:val="00577846"/>
    <w:rsid w:val="005779D1"/>
    <w:rsid w:val="00577A9E"/>
    <w:rsid w:val="0058045C"/>
    <w:rsid w:val="00580808"/>
    <w:rsid w:val="00581A2C"/>
    <w:rsid w:val="005825CB"/>
    <w:rsid w:val="0058269C"/>
    <w:rsid w:val="00584083"/>
    <w:rsid w:val="00584A52"/>
    <w:rsid w:val="005859A1"/>
    <w:rsid w:val="00585D05"/>
    <w:rsid w:val="00586A02"/>
    <w:rsid w:val="00586BBC"/>
    <w:rsid w:val="00586BDF"/>
    <w:rsid w:val="0059088B"/>
    <w:rsid w:val="00592F6B"/>
    <w:rsid w:val="00593962"/>
    <w:rsid w:val="005947DF"/>
    <w:rsid w:val="00594B5B"/>
    <w:rsid w:val="00594D59"/>
    <w:rsid w:val="00595834"/>
    <w:rsid w:val="00595BAF"/>
    <w:rsid w:val="0059712B"/>
    <w:rsid w:val="0059739F"/>
    <w:rsid w:val="005A1835"/>
    <w:rsid w:val="005A19A9"/>
    <w:rsid w:val="005A27B4"/>
    <w:rsid w:val="005A3C24"/>
    <w:rsid w:val="005A6998"/>
    <w:rsid w:val="005A74A4"/>
    <w:rsid w:val="005A74E1"/>
    <w:rsid w:val="005B04EB"/>
    <w:rsid w:val="005B0871"/>
    <w:rsid w:val="005B0B02"/>
    <w:rsid w:val="005B1284"/>
    <w:rsid w:val="005B2046"/>
    <w:rsid w:val="005B2843"/>
    <w:rsid w:val="005B28B3"/>
    <w:rsid w:val="005B3F02"/>
    <w:rsid w:val="005B42E3"/>
    <w:rsid w:val="005B47AE"/>
    <w:rsid w:val="005B4ACF"/>
    <w:rsid w:val="005B6587"/>
    <w:rsid w:val="005C057F"/>
    <w:rsid w:val="005C21F4"/>
    <w:rsid w:val="005C2B4E"/>
    <w:rsid w:val="005C2FD0"/>
    <w:rsid w:val="005C3071"/>
    <w:rsid w:val="005C30FE"/>
    <w:rsid w:val="005C34D1"/>
    <w:rsid w:val="005C3D05"/>
    <w:rsid w:val="005C4615"/>
    <w:rsid w:val="005C4D92"/>
    <w:rsid w:val="005C674F"/>
    <w:rsid w:val="005C78E4"/>
    <w:rsid w:val="005D074F"/>
    <w:rsid w:val="005D1952"/>
    <w:rsid w:val="005D2B0B"/>
    <w:rsid w:val="005D3C79"/>
    <w:rsid w:val="005D47C3"/>
    <w:rsid w:val="005D4905"/>
    <w:rsid w:val="005D4A80"/>
    <w:rsid w:val="005D4B30"/>
    <w:rsid w:val="005D5981"/>
    <w:rsid w:val="005D5AA1"/>
    <w:rsid w:val="005D60EE"/>
    <w:rsid w:val="005D659E"/>
    <w:rsid w:val="005D6621"/>
    <w:rsid w:val="005D6ACF"/>
    <w:rsid w:val="005D753A"/>
    <w:rsid w:val="005D791F"/>
    <w:rsid w:val="005E00C7"/>
    <w:rsid w:val="005E024F"/>
    <w:rsid w:val="005E03B2"/>
    <w:rsid w:val="005E09A9"/>
    <w:rsid w:val="005E1388"/>
    <w:rsid w:val="005E153F"/>
    <w:rsid w:val="005E4101"/>
    <w:rsid w:val="005E4626"/>
    <w:rsid w:val="005E4DD5"/>
    <w:rsid w:val="005E4E36"/>
    <w:rsid w:val="005E5142"/>
    <w:rsid w:val="005E6151"/>
    <w:rsid w:val="005E6262"/>
    <w:rsid w:val="005E6E79"/>
    <w:rsid w:val="005E7140"/>
    <w:rsid w:val="005E7830"/>
    <w:rsid w:val="005F1EB6"/>
    <w:rsid w:val="005F204D"/>
    <w:rsid w:val="005F20C1"/>
    <w:rsid w:val="005F21D7"/>
    <w:rsid w:val="005F2BC4"/>
    <w:rsid w:val="005F336F"/>
    <w:rsid w:val="005F3C24"/>
    <w:rsid w:val="005F4D01"/>
    <w:rsid w:val="005F5013"/>
    <w:rsid w:val="005F5EBA"/>
    <w:rsid w:val="005F6400"/>
    <w:rsid w:val="005F6560"/>
    <w:rsid w:val="005F6862"/>
    <w:rsid w:val="005F69D8"/>
    <w:rsid w:val="005F6AA9"/>
    <w:rsid w:val="0060043C"/>
    <w:rsid w:val="00601700"/>
    <w:rsid w:val="006027D8"/>
    <w:rsid w:val="00602A1B"/>
    <w:rsid w:val="00603194"/>
    <w:rsid w:val="00603600"/>
    <w:rsid w:val="00603CA6"/>
    <w:rsid w:val="0060512D"/>
    <w:rsid w:val="006051E6"/>
    <w:rsid w:val="006061C4"/>
    <w:rsid w:val="00606E4E"/>
    <w:rsid w:val="006102EB"/>
    <w:rsid w:val="006105A6"/>
    <w:rsid w:val="00611026"/>
    <w:rsid w:val="00612594"/>
    <w:rsid w:val="00614404"/>
    <w:rsid w:val="006147C4"/>
    <w:rsid w:val="00615E25"/>
    <w:rsid w:val="00616AF8"/>
    <w:rsid w:val="00616EE8"/>
    <w:rsid w:val="006172B6"/>
    <w:rsid w:val="00620638"/>
    <w:rsid w:val="00620CC1"/>
    <w:rsid w:val="00620CF2"/>
    <w:rsid w:val="00621176"/>
    <w:rsid w:val="00621264"/>
    <w:rsid w:val="00622609"/>
    <w:rsid w:val="00623503"/>
    <w:rsid w:val="00624186"/>
    <w:rsid w:val="0062505E"/>
    <w:rsid w:val="00625A86"/>
    <w:rsid w:val="006261AE"/>
    <w:rsid w:val="00626B07"/>
    <w:rsid w:val="00627D19"/>
    <w:rsid w:val="00630117"/>
    <w:rsid w:val="0063182D"/>
    <w:rsid w:val="00631850"/>
    <w:rsid w:val="00631860"/>
    <w:rsid w:val="00631BF5"/>
    <w:rsid w:val="0063289C"/>
    <w:rsid w:val="00632A9C"/>
    <w:rsid w:val="00636D1E"/>
    <w:rsid w:val="006377E1"/>
    <w:rsid w:val="00640625"/>
    <w:rsid w:val="006411BB"/>
    <w:rsid w:val="0064132E"/>
    <w:rsid w:val="00642072"/>
    <w:rsid w:val="006436AB"/>
    <w:rsid w:val="006509E5"/>
    <w:rsid w:val="00650AE7"/>
    <w:rsid w:val="00651762"/>
    <w:rsid w:val="00652885"/>
    <w:rsid w:val="00653883"/>
    <w:rsid w:val="00653DCE"/>
    <w:rsid w:val="0065431D"/>
    <w:rsid w:val="00654BA9"/>
    <w:rsid w:val="006552B3"/>
    <w:rsid w:val="00655528"/>
    <w:rsid w:val="0065597F"/>
    <w:rsid w:val="00656833"/>
    <w:rsid w:val="00656A74"/>
    <w:rsid w:val="00660B2E"/>
    <w:rsid w:val="00661C6D"/>
    <w:rsid w:val="006629CE"/>
    <w:rsid w:val="00662B40"/>
    <w:rsid w:val="00663493"/>
    <w:rsid w:val="00664AD6"/>
    <w:rsid w:val="00664BEE"/>
    <w:rsid w:val="00665CAD"/>
    <w:rsid w:val="0066657E"/>
    <w:rsid w:val="00666CE3"/>
    <w:rsid w:val="006671F2"/>
    <w:rsid w:val="00667B82"/>
    <w:rsid w:val="00672B51"/>
    <w:rsid w:val="00672C51"/>
    <w:rsid w:val="00673E31"/>
    <w:rsid w:val="00673E4D"/>
    <w:rsid w:val="00673F40"/>
    <w:rsid w:val="00674ED0"/>
    <w:rsid w:val="006757E8"/>
    <w:rsid w:val="00676322"/>
    <w:rsid w:val="00677315"/>
    <w:rsid w:val="00677BE3"/>
    <w:rsid w:val="006817BE"/>
    <w:rsid w:val="006820B4"/>
    <w:rsid w:val="0068282D"/>
    <w:rsid w:val="0068310E"/>
    <w:rsid w:val="0068416B"/>
    <w:rsid w:val="00684DFB"/>
    <w:rsid w:val="006850BD"/>
    <w:rsid w:val="006853C5"/>
    <w:rsid w:val="00685A3A"/>
    <w:rsid w:val="006866B8"/>
    <w:rsid w:val="00686AFC"/>
    <w:rsid w:val="006901BA"/>
    <w:rsid w:val="00690ECE"/>
    <w:rsid w:val="00690F6A"/>
    <w:rsid w:val="006914D3"/>
    <w:rsid w:val="006918D9"/>
    <w:rsid w:val="00691E32"/>
    <w:rsid w:val="006938BE"/>
    <w:rsid w:val="00694778"/>
    <w:rsid w:val="00694890"/>
    <w:rsid w:val="00694F92"/>
    <w:rsid w:val="006A0D3A"/>
    <w:rsid w:val="006A10BA"/>
    <w:rsid w:val="006A4125"/>
    <w:rsid w:val="006A462D"/>
    <w:rsid w:val="006A56A1"/>
    <w:rsid w:val="006A5AD7"/>
    <w:rsid w:val="006A623C"/>
    <w:rsid w:val="006A68B6"/>
    <w:rsid w:val="006A7CCA"/>
    <w:rsid w:val="006B0C92"/>
    <w:rsid w:val="006B0EC1"/>
    <w:rsid w:val="006B1438"/>
    <w:rsid w:val="006B1F19"/>
    <w:rsid w:val="006B2906"/>
    <w:rsid w:val="006B30DA"/>
    <w:rsid w:val="006B36CC"/>
    <w:rsid w:val="006B3A3D"/>
    <w:rsid w:val="006B46C9"/>
    <w:rsid w:val="006B519D"/>
    <w:rsid w:val="006B643D"/>
    <w:rsid w:val="006B7018"/>
    <w:rsid w:val="006B70BD"/>
    <w:rsid w:val="006C0A9E"/>
    <w:rsid w:val="006C23B0"/>
    <w:rsid w:val="006C3FB7"/>
    <w:rsid w:val="006C4054"/>
    <w:rsid w:val="006C5328"/>
    <w:rsid w:val="006C7554"/>
    <w:rsid w:val="006D00E7"/>
    <w:rsid w:val="006D225B"/>
    <w:rsid w:val="006D5A0E"/>
    <w:rsid w:val="006D5EC9"/>
    <w:rsid w:val="006D6960"/>
    <w:rsid w:val="006D6B94"/>
    <w:rsid w:val="006E2074"/>
    <w:rsid w:val="006E311A"/>
    <w:rsid w:val="006E3387"/>
    <w:rsid w:val="006E3AC6"/>
    <w:rsid w:val="006E3B20"/>
    <w:rsid w:val="006E4022"/>
    <w:rsid w:val="006E4EF5"/>
    <w:rsid w:val="006E6007"/>
    <w:rsid w:val="006E6481"/>
    <w:rsid w:val="006F06BE"/>
    <w:rsid w:val="006F0D68"/>
    <w:rsid w:val="006F1E3D"/>
    <w:rsid w:val="006F1F5D"/>
    <w:rsid w:val="006F1F92"/>
    <w:rsid w:val="006F3A4D"/>
    <w:rsid w:val="006F4990"/>
    <w:rsid w:val="006F56F1"/>
    <w:rsid w:val="006F6042"/>
    <w:rsid w:val="006F62F5"/>
    <w:rsid w:val="006F6771"/>
    <w:rsid w:val="006F7F2D"/>
    <w:rsid w:val="007008E0"/>
    <w:rsid w:val="0070238B"/>
    <w:rsid w:val="007026BD"/>
    <w:rsid w:val="0070361F"/>
    <w:rsid w:val="007037A6"/>
    <w:rsid w:val="00704219"/>
    <w:rsid w:val="00704634"/>
    <w:rsid w:val="0070589D"/>
    <w:rsid w:val="00705A9F"/>
    <w:rsid w:val="00705CAB"/>
    <w:rsid w:val="00710718"/>
    <w:rsid w:val="00710C4B"/>
    <w:rsid w:val="0071198C"/>
    <w:rsid w:val="007123A5"/>
    <w:rsid w:val="007137EA"/>
    <w:rsid w:val="00713EE1"/>
    <w:rsid w:val="0071596C"/>
    <w:rsid w:val="00717C15"/>
    <w:rsid w:val="00721225"/>
    <w:rsid w:val="00721875"/>
    <w:rsid w:val="007223EE"/>
    <w:rsid w:val="007227B4"/>
    <w:rsid w:val="007228F1"/>
    <w:rsid w:val="00722E7A"/>
    <w:rsid w:val="00723549"/>
    <w:rsid w:val="00724873"/>
    <w:rsid w:val="00725DF7"/>
    <w:rsid w:val="00726002"/>
    <w:rsid w:val="00727383"/>
    <w:rsid w:val="007306BF"/>
    <w:rsid w:val="00732559"/>
    <w:rsid w:val="00732A31"/>
    <w:rsid w:val="00732CC5"/>
    <w:rsid w:val="0073495B"/>
    <w:rsid w:val="007354FB"/>
    <w:rsid w:val="00735BB1"/>
    <w:rsid w:val="00736D3D"/>
    <w:rsid w:val="00737118"/>
    <w:rsid w:val="007378BA"/>
    <w:rsid w:val="00737A85"/>
    <w:rsid w:val="00740150"/>
    <w:rsid w:val="0074039C"/>
    <w:rsid w:val="00740435"/>
    <w:rsid w:val="007412DE"/>
    <w:rsid w:val="007416C7"/>
    <w:rsid w:val="00741789"/>
    <w:rsid w:val="00741B5A"/>
    <w:rsid w:val="00741E80"/>
    <w:rsid w:val="00742750"/>
    <w:rsid w:val="007434D1"/>
    <w:rsid w:val="007439F0"/>
    <w:rsid w:val="00744AEE"/>
    <w:rsid w:val="007500F8"/>
    <w:rsid w:val="00750501"/>
    <w:rsid w:val="00750507"/>
    <w:rsid w:val="007518C1"/>
    <w:rsid w:val="00753C4D"/>
    <w:rsid w:val="00753F83"/>
    <w:rsid w:val="00755C6E"/>
    <w:rsid w:val="00755EC4"/>
    <w:rsid w:val="00756AA2"/>
    <w:rsid w:val="007577CB"/>
    <w:rsid w:val="00760A88"/>
    <w:rsid w:val="007616CF"/>
    <w:rsid w:val="00761908"/>
    <w:rsid w:val="00761FA4"/>
    <w:rsid w:val="00763301"/>
    <w:rsid w:val="00764DF8"/>
    <w:rsid w:val="00765967"/>
    <w:rsid w:val="007661DD"/>
    <w:rsid w:val="00766475"/>
    <w:rsid w:val="00766DCC"/>
    <w:rsid w:val="00766E99"/>
    <w:rsid w:val="00766F95"/>
    <w:rsid w:val="007677C9"/>
    <w:rsid w:val="00767FB8"/>
    <w:rsid w:val="00770666"/>
    <w:rsid w:val="00770858"/>
    <w:rsid w:val="00771AD5"/>
    <w:rsid w:val="007724C5"/>
    <w:rsid w:val="00772A81"/>
    <w:rsid w:val="00772D61"/>
    <w:rsid w:val="00775F72"/>
    <w:rsid w:val="00776493"/>
    <w:rsid w:val="007769B0"/>
    <w:rsid w:val="00777693"/>
    <w:rsid w:val="00780431"/>
    <w:rsid w:val="00780975"/>
    <w:rsid w:val="00780E2F"/>
    <w:rsid w:val="00780E3F"/>
    <w:rsid w:val="00780EC9"/>
    <w:rsid w:val="007824B2"/>
    <w:rsid w:val="007830C3"/>
    <w:rsid w:val="00783272"/>
    <w:rsid w:val="00784059"/>
    <w:rsid w:val="00784973"/>
    <w:rsid w:val="00784E02"/>
    <w:rsid w:val="0078626B"/>
    <w:rsid w:val="00787141"/>
    <w:rsid w:val="007873C6"/>
    <w:rsid w:val="007878DB"/>
    <w:rsid w:val="00790999"/>
    <w:rsid w:val="00791BA5"/>
    <w:rsid w:val="007924E3"/>
    <w:rsid w:val="0079356C"/>
    <w:rsid w:val="00794564"/>
    <w:rsid w:val="007955A0"/>
    <w:rsid w:val="00795AF8"/>
    <w:rsid w:val="00796AAE"/>
    <w:rsid w:val="007970EE"/>
    <w:rsid w:val="007A02CC"/>
    <w:rsid w:val="007A05B8"/>
    <w:rsid w:val="007A3600"/>
    <w:rsid w:val="007A36BC"/>
    <w:rsid w:val="007A3D96"/>
    <w:rsid w:val="007A41B3"/>
    <w:rsid w:val="007A428F"/>
    <w:rsid w:val="007A4CCA"/>
    <w:rsid w:val="007A4D31"/>
    <w:rsid w:val="007A6D25"/>
    <w:rsid w:val="007A6D3A"/>
    <w:rsid w:val="007A7A8C"/>
    <w:rsid w:val="007B0BAF"/>
    <w:rsid w:val="007B173F"/>
    <w:rsid w:val="007B39E1"/>
    <w:rsid w:val="007B6E78"/>
    <w:rsid w:val="007B7034"/>
    <w:rsid w:val="007B7FB6"/>
    <w:rsid w:val="007C0992"/>
    <w:rsid w:val="007C21C9"/>
    <w:rsid w:val="007C302F"/>
    <w:rsid w:val="007C32A9"/>
    <w:rsid w:val="007C34A4"/>
    <w:rsid w:val="007C381A"/>
    <w:rsid w:val="007D12EE"/>
    <w:rsid w:val="007D19D5"/>
    <w:rsid w:val="007D1CF5"/>
    <w:rsid w:val="007D26AE"/>
    <w:rsid w:val="007D2844"/>
    <w:rsid w:val="007D43C0"/>
    <w:rsid w:val="007D5A63"/>
    <w:rsid w:val="007D5E47"/>
    <w:rsid w:val="007D7017"/>
    <w:rsid w:val="007D7BC0"/>
    <w:rsid w:val="007D7C26"/>
    <w:rsid w:val="007E0D7B"/>
    <w:rsid w:val="007E106F"/>
    <w:rsid w:val="007E1929"/>
    <w:rsid w:val="007E1AEB"/>
    <w:rsid w:val="007E34DA"/>
    <w:rsid w:val="007E38FA"/>
    <w:rsid w:val="007E3DB2"/>
    <w:rsid w:val="007E4375"/>
    <w:rsid w:val="007E5CFE"/>
    <w:rsid w:val="007E660B"/>
    <w:rsid w:val="007E74F1"/>
    <w:rsid w:val="007E7D0A"/>
    <w:rsid w:val="007E7D5B"/>
    <w:rsid w:val="007E7F06"/>
    <w:rsid w:val="007F02AD"/>
    <w:rsid w:val="007F05E8"/>
    <w:rsid w:val="007F0AA9"/>
    <w:rsid w:val="007F0D68"/>
    <w:rsid w:val="007F0FBC"/>
    <w:rsid w:val="007F1677"/>
    <w:rsid w:val="007F1B01"/>
    <w:rsid w:val="007F1D11"/>
    <w:rsid w:val="007F29BD"/>
    <w:rsid w:val="007F52D3"/>
    <w:rsid w:val="007F77EB"/>
    <w:rsid w:val="0080022B"/>
    <w:rsid w:val="0080024B"/>
    <w:rsid w:val="0080046D"/>
    <w:rsid w:val="00800522"/>
    <w:rsid w:val="008017E7"/>
    <w:rsid w:val="00801B3E"/>
    <w:rsid w:val="00801DBC"/>
    <w:rsid w:val="00802CE3"/>
    <w:rsid w:val="0080341E"/>
    <w:rsid w:val="00805212"/>
    <w:rsid w:val="0080584A"/>
    <w:rsid w:val="00805D17"/>
    <w:rsid w:val="00806167"/>
    <w:rsid w:val="008064C2"/>
    <w:rsid w:val="00806C8C"/>
    <w:rsid w:val="0080777D"/>
    <w:rsid w:val="008106C2"/>
    <w:rsid w:val="008106F2"/>
    <w:rsid w:val="008122C8"/>
    <w:rsid w:val="008127AA"/>
    <w:rsid w:val="00812AD6"/>
    <w:rsid w:val="00813E29"/>
    <w:rsid w:val="008152CF"/>
    <w:rsid w:val="008153AB"/>
    <w:rsid w:val="00815FD0"/>
    <w:rsid w:val="0081650C"/>
    <w:rsid w:val="00816618"/>
    <w:rsid w:val="00816D99"/>
    <w:rsid w:val="00817488"/>
    <w:rsid w:val="00817CD8"/>
    <w:rsid w:val="00817E7A"/>
    <w:rsid w:val="00817E9F"/>
    <w:rsid w:val="00821282"/>
    <w:rsid w:val="00821933"/>
    <w:rsid w:val="008220B2"/>
    <w:rsid w:val="00824019"/>
    <w:rsid w:val="00824804"/>
    <w:rsid w:val="00824DC4"/>
    <w:rsid w:val="00824F9E"/>
    <w:rsid w:val="008251C8"/>
    <w:rsid w:val="0082593C"/>
    <w:rsid w:val="00826957"/>
    <w:rsid w:val="00826D7F"/>
    <w:rsid w:val="008277BD"/>
    <w:rsid w:val="008279D1"/>
    <w:rsid w:val="008301F9"/>
    <w:rsid w:val="0083040D"/>
    <w:rsid w:val="00830A56"/>
    <w:rsid w:val="00830CA9"/>
    <w:rsid w:val="00830FB5"/>
    <w:rsid w:val="00831ECE"/>
    <w:rsid w:val="008324CD"/>
    <w:rsid w:val="00832631"/>
    <w:rsid w:val="008349C9"/>
    <w:rsid w:val="00835264"/>
    <w:rsid w:val="0083637A"/>
    <w:rsid w:val="008369C1"/>
    <w:rsid w:val="00836F79"/>
    <w:rsid w:val="0083705C"/>
    <w:rsid w:val="008370D1"/>
    <w:rsid w:val="00837C60"/>
    <w:rsid w:val="00840780"/>
    <w:rsid w:val="008414D7"/>
    <w:rsid w:val="008415D3"/>
    <w:rsid w:val="00841BD1"/>
    <w:rsid w:val="00841BF9"/>
    <w:rsid w:val="00841E2E"/>
    <w:rsid w:val="00844993"/>
    <w:rsid w:val="0084536B"/>
    <w:rsid w:val="00846225"/>
    <w:rsid w:val="008469D5"/>
    <w:rsid w:val="00846D88"/>
    <w:rsid w:val="00850EED"/>
    <w:rsid w:val="00851D5A"/>
    <w:rsid w:val="0085202D"/>
    <w:rsid w:val="00852681"/>
    <w:rsid w:val="00852C19"/>
    <w:rsid w:val="00852E84"/>
    <w:rsid w:val="008534CB"/>
    <w:rsid w:val="00853680"/>
    <w:rsid w:val="00854399"/>
    <w:rsid w:val="00854B76"/>
    <w:rsid w:val="00854FF9"/>
    <w:rsid w:val="00855043"/>
    <w:rsid w:val="008551B1"/>
    <w:rsid w:val="00857261"/>
    <w:rsid w:val="00860966"/>
    <w:rsid w:val="008612F6"/>
    <w:rsid w:val="008614B0"/>
    <w:rsid w:val="00862DF0"/>
    <w:rsid w:val="0086348E"/>
    <w:rsid w:val="00863E0B"/>
    <w:rsid w:val="00865D06"/>
    <w:rsid w:val="00866037"/>
    <w:rsid w:val="0086620C"/>
    <w:rsid w:val="008664D0"/>
    <w:rsid w:val="00867446"/>
    <w:rsid w:val="00870B6A"/>
    <w:rsid w:val="008716DE"/>
    <w:rsid w:val="00871791"/>
    <w:rsid w:val="00871808"/>
    <w:rsid w:val="00871F52"/>
    <w:rsid w:val="008731F7"/>
    <w:rsid w:val="00873498"/>
    <w:rsid w:val="00874C93"/>
    <w:rsid w:val="00875310"/>
    <w:rsid w:val="00875E50"/>
    <w:rsid w:val="00876E8A"/>
    <w:rsid w:val="00880B40"/>
    <w:rsid w:val="00880E4B"/>
    <w:rsid w:val="0088176C"/>
    <w:rsid w:val="008845E2"/>
    <w:rsid w:val="00885892"/>
    <w:rsid w:val="008870D5"/>
    <w:rsid w:val="00887E05"/>
    <w:rsid w:val="00887E1A"/>
    <w:rsid w:val="00887F07"/>
    <w:rsid w:val="00890237"/>
    <w:rsid w:val="008916A9"/>
    <w:rsid w:val="00891D91"/>
    <w:rsid w:val="008925CD"/>
    <w:rsid w:val="00892950"/>
    <w:rsid w:val="0089296A"/>
    <w:rsid w:val="00892E62"/>
    <w:rsid w:val="00892ED1"/>
    <w:rsid w:val="00893693"/>
    <w:rsid w:val="00893DFC"/>
    <w:rsid w:val="00894823"/>
    <w:rsid w:val="008950A8"/>
    <w:rsid w:val="00895377"/>
    <w:rsid w:val="00896612"/>
    <w:rsid w:val="008A04AA"/>
    <w:rsid w:val="008A2B4A"/>
    <w:rsid w:val="008A2F59"/>
    <w:rsid w:val="008A5110"/>
    <w:rsid w:val="008A5F3E"/>
    <w:rsid w:val="008A759F"/>
    <w:rsid w:val="008A7FD7"/>
    <w:rsid w:val="008B2F88"/>
    <w:rsid w:val="008B36C4"/>
    <w:rsid w:val="008B3967"/>
    <w:rsid w:val="008B74E0"/>
    <w:rsid w:val="008B7B7D"/>
    <w:rsid w:val="008C02F0"/>
    <w:rsid w:val="008C0528"/>
    <w:rsid w:val="008C0A4B"/>
    <w:rsid w:val="008C0BA2"/>
    <w:rsid w:val="008C0BE8"/>
    <w:rsid w:val="008C1CEE"/>
    <w:rsid w:val="008C1F7C"/>
    <w:rsid w:val="008C25EA"/>
    <w:rsid w:val="008C28FE"/>
    <w:rsid w:val="008C4272"/>
    <w:rsid w:val="008C46DF"/>
    <w:rsid w:val="008C5607"/>
    <w:rsid w:val="008C589C"/>
    <w:rsid w:val="008C5ACE"/>
    <w:rsid w:val="008C64B1"/>
    <w:rsid w:val="008C6BC6"/>
    <w:rsid w:val="008C71E1"/>
    <w:rsid w:val="008C79FD"/>
    <w:rsid w:val="008D0EA4"/>
    <w:rsid w:val="008D1EAE"/>
    <w:rsid w:val="008D3C5F"/>
    <w:rsid w:val="008D3CC5"/>
    <w:rsid w:val="008D3E20"/>
    <w:rsid w:val="008D553C"/>
    <w:rsid w:val="008D58E1"/>
    <w:rsid w:val="008D639C"/>
    <w:rsid w:val="008D76EA"/>
    <w:rsid w:val="008D7F73"/>
    <w:rsid w:val="008E0A0A"/>
    <w:rsid w:val="008E0AA4"/>
    <w:rsid w:val="008E0AB3"/>
    <w:rsid w:val="008E0E7E"/>
    <w:rsid w:val="008E0FF2"/>
    <w:rsid w:val="008E1B75"/>
    <w:rsid w:val="008E345F"/>
    <w:rsid w:val="008E377F"/>
    <w:rsid w:val="008E384A"/>
    <w:rsid w:val="008E4062"/>
    <w:rsid w:val="008E49CC"/>
    <w:rsid w:val="008E5C01"/>
    <w:rsid w:val="008E737E"/>
    <w:rsid w:val="008E745E"/>
    <w:rsid w:val="008E79F2"/>
    <w:rsid w:val="008E7BD2"/>
    <w:rsid w:val="008F1D5A"/>
    <w:rsid w:val="008F22F8"/>
    <w:rsid w:val="008F2566"/>
    <w:rsid w:val="008F2605"/>
    <w:rsid w:val="008F3698"/>
    <w:rsid w:val="008F3CD0"/>
    <w:rsid w:val="008F4342"/>
    <w:rsid w:val="008F5C22"/>
    <w:rsid w:val="008F5FF3"/>
    <w:rsid w:val="008F7419"/>
    <w:rsid w:val="00900F70"/>
    <w:rsid w:val="00901179"/>
    <w:rsid w:val="00901504"/>
    <w:rsid w:val="0090159D"/>
    <w:rsid w:val="009017C7"/>
    <w:rsid w:val="00901B6E"/>
    <w:rsid w:val="00901F60"/>
    <w:rsid w:val="00902196"/>
    <w:rsid w:val="00902C0B"/>
    <w:rsid w:val="00902CEE"/>
    <w:rsid w:val="009033A2"/>
    <w:rsid w:val="009049C7"/>
    <w:rsid w:val="009068D1"/>
    <w:rsid w:val="00906E9A"/>
    <w:rsid w:val="00910909"/>
    <w:rsid w:val="009113CA"/>
    <w:rsid w:val="00911AAB"/>
    <w:rsid w:val="00911D4A"/>
    <w:rsid w:val="009120BB"/>
    <w:rsid w:val="009140E5"/>
    <w:rsid w:val="00914358"/>
    <w:rsid w:val="00914501"/>
    <w:rsid w:val="009147DA"/>
    <w:rsid w:val="00914BCB"/>
    <w:rsid w:val="00915650"/>
    <w:rsid w:val="009216F8"/>
    <w:rsid w:val="00922F82"/>
    <w:rsid w:val="00923317"/>
    <w:rsid w:val="00923965"/>
    <w:rsid w:val="00923FB9"/>
    <w:rsid w:val="00926084"/>
    <w:rsid w:val="00926F54"/>
    <w:rsid w:val="00927406"/>
    <w:rsid w:val="009300A0"/>
    <w:rsid w:val="00930A82"/>
    <w:rsid w:val="00931192"/>
    <w:rsid w:val="0093199C"/>
    <w:rsid w:val="0093273C"/>
    <w:rsid w:val="00932786"/>
    <w:rsid w:val="00932A43"/>
    <w:rsid w:val="00933D96"/>
    <w:rsid w:val="00937D4D"/>
    <w:rsid w:val="00937D6E"/>
    <w:rsid w:val="0094194A"/>
    <w:rsid w:val="00941DE7"/>
    <w:rsid w:val="00942855"/>
    <w:rsid w:val="00943A1C"/>
    <w:rsid w:val="009442CB"/>
    <w:rsid w:val="009444F9"/>
    <w:rsid w:val="0094514E"/>
    <w:rsid w:val="00945373"/>
    <w:rsid w:val="00945561"/>
    <w:rsid w:val="00945D29"/>
    <w:rsid w:val="00947C45"/>
    <w:rsid w:val="0095051F"/>
    <w:rsid w:val="009509D1"/>
    <w:rsid w:val="00951A42"/>
    <w:rsid w:val="00951B2A"/>
    <w:rsid w:val="00951E73"/>
    <w:rsid w:val="00952E60"/>
    <w:rsid w:val="00953827"/>
    <w:rsid w:val="009547BE"/>
    <w:rsid w:val="009551CD"/>
    <w:rsid w:val="00955433"/>
    <w:rsid w:val="00956076"/>
    <w:rsid w:val="00956247"/>
    <w:rsid w:val="00956CCB"/>
    <w:rsid w:val="0095713D"/>
    <w:rsid w:val="00957395"/>
    <w:rsid w:val="00957D85"/>
    <w:rsid w:val="00962399"/>
    <w:rsid w:val="00962A1B"/>
    <w:rsid w:val="0096315C"/>
    <w:rsid w:val="0096345B"/>
    <w:rsid w:val="00963C2F"/>
    <w:rsid w:val="0096430C"/>
    <w:rsid w:val="00964DCB"/>
    <w:rsid w:val="0096513F"/>
    <w:rsid w:val="00967CDA"/>
    <w:rsid w:val="009703EB"/>
    <w:rsid w:val="0097109F"/>
    <w:rsid w:val="009711C8"/>
    <w:rsid w:val="0097157F"/>
    <w:rsid w:val="00972362"/>
    <w:rsid w:val="00972452"/>
    <w:rsid w:val="00972503"/>
    <w:rsid w:val="0097273C"/>
    <w:rsid w:val="00972967"/>
    <w:rsid w:val="00972F1D"/>
    <w:rsid w:val="00974098"/>
    <w:rsid w:val="009742A4"/>
    <w:rsid w:val="009747A3"/>
    <w:rsid w:val="009747C7"/>
    <w:rsid w:val="0097527A"/>
    <w:rsid w:val="00976641"/>
    <w:rsid w:val="009767F5"/>
    <w:rsid w:val="00980ABB"/>
    <w:rsid w:val="00983619"/>
    <w:rsid w:val="00983851"/>
    <w:rsid w:val="00983D9B"/>
    <w:rsid w:val="00984872"/>
    <w:rsid w:val="009853A7"/>
    <w:rsid w:val="009864DA"/>
    <w:rsid w:val="0098732F"/>
    <w:rsid w:val="00990100"/>
    <w:rsid w:val="00990929"/>
    <w:rsid w:val="00994917"/>
    <w:rsid w:val="00994F0E"/>
    <w:rsid w:val="00995F66"/>
    <w:rsid w:val="00996286"/>
    <w:rsid w:val="00996481"/>
    <w:rsid w:val="009A309A"/>
    <w:rsid w:val="009A5D05"/>
    <w:rsid w:val="009A693D"/>
    <w:rsid w:val="009A737A"/>
    <w:rsid w:val="009A79B8"/>
    <w:rsid w:val="009A7A52"/>
    <w:rsid w:val="009B07DA"/>
    <w:rsid w:val="009B09FA"/>
    <w:rsid w:val="009B12F5"/>
    <w:rsid w:val="009B23DA"/>
    <w:rsid w:val="009B2DA8"/>
    <w:rsid w:val="009B3978"/>
    <w:rsid w:val="009B3F59"/>
    <w:rsid w:val="009B661E"/>
    <w:rsid w:val="009C1CF1"/>
    <w:rsid w:val="009C2CD8"/>
    <w:rsid w:val="009C36DB"/>
    <w:rsid w:val="009C3A4E"/>
    <w:rsid w:val="009C4617"/>
    <w:rsid w:val="009C542A"/>
    <w:rsid w:val="009C5E4B"/>
    <w:rsid w:val="009C6F8B"/>
    <w:rsid w:val="009C728E"/>
    <w:rsid w:val="009C7E67"/>
    <w:rsid w:val="009D03E4"/>
    <w:rsid w:val="009D180F"/>
    <w:rsid w:val="009D27DF"/>
    <w:rsid w:val="009D2E3E"/>
    <w:rsid w:val="009D3323"/>
    <w:rsid w:val="009D338B"/>
    <w:rsid w:val="009D4B33"/>
    <w:rsid w:val="009D6ECF"/>
    <w:rsid w:val="009D6F02"/>
    <w:rsid w:val="009D7F6D"/>
    <w:rsid w:val="009E023D"/>
    <w:rsid w:val="009E02CE"/>
    <w:rsid w:val="009E073F"/>
    <w:rsid w:val="009E1995"/>
    <w:rsid w:val="009E1C29"/>
    <w:rsid w:val="009E1DE8"/>
    <w:rsid w:val="009E1E2F"/>
    <w:rsid w:val="009E329B"/>
    <w:rsid w:val="009E4AA1"/>
    <w:rsid w:val="009E4DE7"/>
    <w:rsid w:val="009E5D3E"/>
    <w:rsid w:val="009E5E23"/>
    <w:rsid w:val="009E7EB2"/>
    <w:rsid w:val="009F194D"/>
    <w:rsid w:val="009F244F"/>
    <w:rsid w:val="009F33EA"/>
    <w:rsid w:val="009F3A55"/>
    <w:rsid w:val="009F480C"/>
    <w:rsid w:val="009F4E21"/>
    <w:rsid w:val="009F4ED8"/>
    <w:rsid w:val="009F5447"/>
    <w:rsid w:val="009F5ADF"/>
    <w:rsid w:val="009F5C18"/>
    <w:rsid w:val="009F659C"/>
    <w:rsid w:val="009F6843"/>
    <w:rsid w:val="009F6AB3"/>
    <w:rsid w:val="009F6FC8"/>
    <w:rsid w:val="009F7542"/>
    <w:rsid w:val="009F7CCC"/>
    <w:rsid w:val="00A01824"/>
    <w:rsid w:val="00A01FFF"/>
    <w:rsid w:val="00A040C3"/>
    <w:rsid w:val="00A04626"/>
    <w:rsid w:val="00A05199"/>
    <w:rsid w:val="00A05B7E"/>
    <w:rsid w:val="00A05B87"/>
    <w:rsid w:val="00A06B59"/>
    <w:rsid w:val="00A06D8D"/>
    <w:rsid w:val="00A077F1"/>
    <w:rsid w:val="00A07B15"/>
    <w:rsid w:val="00A07DF2"/>
    <w:rsid w:val="00A10629"/>
    <w:rsid w:val="00A10CAA"/>
    <w:rsid w:val="00A111B8"/>
    <w:rsid w:val="00A12298"/>
    <w:rsid w:val="00A1253B"/>
    <w:rsid w:val="00A127D7"/>
    <w:rsid w:val="00A12CF6"/>
    <w:rsid w:val="00A157D7"/>
    <w:rsid w:val="00A15BC2"/>
    <w:rsid w:val="00A178EF"/>
    <w:rsid w:val="00A206B1"/>
    <w:rsid w:val="00A209EA"/>
    <w:rsid w:val="00A20C9D"/>
    <w:rsid w:val="00A21298"/>
    <w:rsid w:val="00A2211F"/>
    <w:rsid w:val="00A234FC"/>
    <w:rsid w:val="00A242F4"/>
    <w:rsid w:val="00A24324"/>
    <w:rsid w:val="00A249BF"/>
    <w:rsid w:val="00A25EAF"/>
    <w:rsid w:val="00A27974"/>
    <w:rsid w:val="00A27DBD"/>
    <w:rsid w:val="00A30444"/>
    <w:rsid w:val="00A304C3"/>
    <w:rsid w:val="00A31555"/>
    <w:rsid w:val="00A32846"/>
    <w:rsid w:val="00A32C0C"/>
    <w:rsid w:val="00A332BA"/>
    <w:rsid w:val="00A338AB"/>
    <w:rsid w:val="00A33D4C"/>
    <w:rsid w:val="00A352AE"/>
    <w:rsid w:val="00A35E2B"/>
    <w:rsid w:val="00A3702F"/>
    <w:rsid w:val="00A374C6"/>
    <w:rsid w:val="00A379B6"/>
    <w:rsid w:val="00A37BD2"/>
    <w:rsid w:val="00A37F82"/>
    <w:rsid w:val="00A4059D"/>
    <w:rsid w:val="00A420BC"/>
    <w:rsid w:val="00A428CF"/>
    <w:rsid w:val="00A432E4"/>
    <w:rsid w:val="00A4333B"/>
    <w:rsid w:val="00A43F78"/>
    <w:rsid w:val="00A44BA1"/>
    <w:rsid w:val="00A45C8F"/>
    <w:rsid w:val="00A46294"/>
    <w:rsid w:val="00A46957"/>
    <w:rsid w:val="00A469BB"/>
    <w:rsid w:val="00A527B9"/>
    <w:rsid w:val="00A53277"/>
    <w:rsid w:val="00A54B46"/>
    <w:rsid w:val="00A550C0"/>
    <w:rsid w:val="00A60F7B"/>
    <w:rsid w:val="00A614D3"/>
    <w:rsid w:val="00A6347C"/>
    <w:rsid w:val="00A63CEF"/>
    <w:rsid w:val="00A6502E"/>
    <w:rsid w:val="00A650C7"/>
    <w:rsid w:val="00A653A2"/>
    <w:rsid w:val="00A65A01"/>
    <w:rsid w:val="00A65AEA"/>
    <w:rsid w:val="00A65E4E"/>
    <w:rsid w:val="00A661A1"/>
    <w:rsid w:val="00A66730"/>
    <w:rsid w:val="00A66D57"/>
    <w:rsid w:val="00A70487"/>
    <w:rsid w:val="00A71D44"/>
    <w:rsid w:val="00A7253D"/>
    <w:rsid w:val="00A72757"/>
    <w:rsid w:val="00A72D8A"/>
    <w:rsid w:val="00A7348D"/>
    <w:rsid w:val="00A73C29"/>
    <w:rsid w:val="00A73D4D"/>
    <w:rsid w:val="00A771D0"/>
    <w:rsid w:val="00A8016E"/>
    <w:rsid w:val="00A81106"/>
    <w:rsid w:val="00A84236"/>
    <w:rsid w:val="00A84B3E"/>
    <w:rsid w:val="00A8761A"/>
    <w:rsid w:val="00A9055A"/>
    <w:rsid w:val="00A90ED9"/>
    <w:rsid w:val="00A90FB2"/>
    <w:rsid w:val="00A913C5"/>
    <w:rsid w:val="00A91C05"/>
    <w:rsid w:val="00A92432"/>
    <w:rsid w:val="00A9259C"/>
    <w:rsid w:val="00A955E3"/>
    <w:rsid w:val="00A95C43"/>
    <w:rsid w:val="00A9685E"/>
    <w:rsid w:val="00A9738C"/>
    <w:rsid w:val="00AA0256"/>
    <w:rsid w:val="00AA1132"/>
    <w:rsid w:val="00AA1E75"/>
    <w:rsid w:val="00AA2224"/>
    <w:rsid w:val="00AA3E13"/>
    <w:rsid w:val="00AA53CB"/>
    <w:rsid w:val="00AA5894"/>
    <w:rsid w:val="00AA5F90"/>
    <w:rsid w:val="00AA7077"/>
    <w:rsid w:val="00AA71C5"/>
    <w:rsid w:val="00AB0E4F"/>
    <w:rsid w:val="00AB0EF3"/>
    <w:rsid w:val="00AB10E0"/>
    <w:rsid w:val="00AB1F97"/>
    <w:rsid w:val="00AB3AFF"/>
    <w:rsid w:val="00AB42B5"/>
    <w:rsid w:val="00AB4F04"/>
    <w:rsid w:val="00AB5976"/>
    <w:rsid w:val="00AB5B1F"/>
    <w:rsid w:val="00AB623D"/>
    <w:rsid w:val="00AB63D2"/>
    <w:rsid w:val="00AB6886"/>
    <w:rsid w:val="00AC0345"/>
    <w:rsid w:val="00AC05F2"/>
    <w:rsid w:val="00AC062B"/>
    <w:rsid w:val="00AC06D4"/>
    <w:rsid w:val="00AC14A7"/>
    <w:rsid w:val="00AC2536"/>
    <w:rsid w:val="00AC5A78"/>
    <w:rsid w:val="00AC6033"/>
    <w:rsid w:val="00AC6874"/>
    <w:rsid w:val="00AD1021"/>
    <w:rsid w:val="00AD1054"/>
    <w:rsid w:val="00AD17C5"/>
    <w:rsid w:val="00AD1FF0"/>
    <w:rsid w:val="00AD2F88"/>
    <w:rsid w:val="00AD4CF9"/>
    <w:rsid w:val="00AD62C6"/>
    <w:rsid w:val="00AD63DA"/>
    <w:rsid w:val="00AD7980"/>
    <w:rsid w:val="00AD7A6B"/>
    <w:rsid w:val="00AD7F2B"/>
    <w:rsid w:val="00AE0EB7"/>
    <w:rsid w:val="00AE141D"/>
    <w:rsid w:val="00AE15D7"/>
    <w:rsid w:val="00AE2D34"/>
    <w:rsid w:val="00AE2F50"/>
    <w:rsid w:val="00AE2F63"/>
    <w:rsid w:val="00AE3E05"/>
    <w:rsid w:val="00AE4042"/>
    <w:rsid w:val="00AE42BC"/>
    <w:rsid w:val="00AE7D42"/>
    <w:rsid w:val="00AE7EE5"/>
    <w:rsid w:val="00AF005C"/>
    <w:rsid w:val="00AF140C"/>
    <w:rsid w:val="00AF2186"/>
    <w:rsid w:val="00AF2579"/>
    <w:rsid w:val="00AF31E1"/>
    <w:rsid w:val="00AF41BC"/>
    <w:rsid w:val="00AF4452"/>
    <w:rsid w:val="00AF4C7E"/>
    <w:rsid w:val="00AF58B1"/>
    <w:rsid w:val="00AF6671"/>
    <w:rsid w:val="00AF6B3D"/>
    <w:rsid w:val="00AF7083"/>
    <w:rsid w:val="00AF7BE5"/>
    <w:rsid w:val="00AF7DE7"/>
    <w:rsid w:val="00B00AF4"/>
    <w:rsid w:val="00B0251E"/>
    <w:rsid w:val="00B026CC"/>
    <w:rsid w:val="00B02F0A"/>
    <w:rsid w:val="00B03EE5"/>
    <w:rsid w:val="00B052AD"/>
    <w:rsid w:val="00B05300"/>
    <w:rsid w:val="00B0569D"/>
    <w:rsid w:val="00B05D55"/>
    <w:rsid w:val="00B071E1"/>
    <w:rsid w:val="00B07C36"/>
    <w:rsid w:val="00B07E32"/>
    <w:rsid w:val="00B07FE4"/>
    <w:rsid w:val="00B1020B"/>
    <w:rsid w:val="00B104B7"/>
    <w:rsid w:val="00B104CD"/>
    <w:rsid w:val="00B10B83"/>
    <w:rsid w:val="00B10F6E"/>
    <w:rsid w:val="00B11420"/>
    <w:rsid w:val="00B11A0A"/>
    <w:rsid w:val="00B123AE"/>
    <w:rsid w:val="00B1251D"/>
    <w:rsid w:val="00B1287C"/>
    <w:rsid w:val="00B12EEF"/>
    <w:rsid w:val="00B12F51"/>
    <w:rsid w:val="00B1377E"/>
    <w:rsid w:val="00B13A94"/>
    <w:rsid w:val="00B14D90"/>
    <w:rsid w:val="00B14E21"/>
    <w:rsid w:val="00B150CB"/>
    <w:rsid w:val="00B1598A"/>
    <w:rsid w:val="00B16B28"/>
    <w:rsid w:val="00B16B31"/>
    <w:rsid w:val="00B17334"/>
    <w:rsid w:val="00B17B6D"/>
    <w:rsid w:val="00B204DA"/>
    <w:rsid w:val="00B208C3"/>
    <w:rsid w:val="00B20D44"/>
    <w:rsid w:val="00B210B0"/>
    <w:rsid w:val="00B21BFC"/>
    <w:rsid w:val="00B21F02"/>
    <w:rsid w:val="00B2218B"/>
    <w:rsid w:val="00B259BC"/>
    <w:rsid w:val="00B26143"/>
    <w:rsid w:val="00B2631A"/>
    <w:rsid w:val="00B269B1"/>
    <w:rsid w:val="00B26C4D"/>
    <w:rsid w:val="00B26D32"/>
    <w:rsid w:val="00B26FB4"/>
    <w:rsid w:val="00B3107B"/>
    <w:rsid w:val="00B3381B"/>
    <w:rsid w:val="00B36CF7"/>
    <w:rsid w:val="00B41E81"/>
    <w:rsid w:val="00B4284C"/>
    <w:rsid w:val="00B432FA"/>
    <w:rsid w:val="00B448CB"/>
    <w:rsid w:val="00B4615C"/>
    <w:rsid w:val="00B479AF"/>
    <w:rsid w:val="00B5118D"/>
    <w:rsid w:val="00B525C9"/>
    <w:rsid w:val="00B525D4"/>
    <w:rsid w:val="00B53CCB"/>
    <w:rsid w:val="00B53DAB"/>
    <w:rsid w:val="00B5410B"/>
    <w:rsid w:val="00B54510"/>
    <w:rsid w:val="00B5500E"/>
    <w:rsid w:val="00B5511E"/>
    <w:rsid w:val="00B55223"/>
    <w:rsid w:val="00B563B5"/>
    <w:rsid w:val="00B5673D"/>
    <w:rsid w:val="00B573E9"/>
    <w:rsid w:val="00B6087D"/>
    <w:rsid w:val="00B617ED"/>
    <w:rsid w:val="00B621F0"/>
    <w:rsid w:val="00B629F8"/>
    <w:rsid w:val="00B6405F"/>
    <w:rsid w:val="00B64D46"/>
    <w:rsid w:val="00B651BD"/>
    <w:rsid w:val="00B653DD"/>
    <w:rsid w:val="00B67519"/>
    <w:rsid w:val="00B7177F"/>
    <w:rsid w:val="00B71EEE"/>
    <w:rsid w:val="00B71F0E"/>
    <w:rsid w:val="00B7411D"/>
    <w:rsid w:val="00B74E2A"/>
    <w:rsid w:val="00B76235"/>
    <w:rsid w:val="00B76427"/>
    <w:rsid w:val="00B76CD7"/>
    <w:rsid w:val="00B77B63"/>
    <w:rsid w:val="00B77C84"/>
    <w:rsid w:val="00B8030C"/>
    <w:rsid w:val="00B80871"/>
    <w:rsid w:val="00B80C4C"/>
    <w:rsid w:val="00B80E39"/>
    <w:rsid w:val="00B80F50"/>
    <w:rsid w:val="00B81690"/>
    <w:rsid w:val="00B81EFB"/>
    <w:rsid w:val="00B823F0"/>
    <w:rsid w:val="00B82A4D"/>
    <w:rsid w:val="00B8544B"/>
    <w:rsid w:val="00B86201"/>
    <w:rsid w:val="00B862C6"/>
    <w:rsid w:val="00B86561"/>
    <w:rsid w:val="00B9171F"/>
    <w:rsid w:val="00B930C5"/>
    <w:rsid w:val="00B93357"/>
    <w:rsid w:val="00B9357D"/>
    <w:rsid w:val="00B93CAA"/>
    <w:rsid w:val="00B93E6B"/>
    <w:rsid w:val="00B944DD"/>
    <w:rsid w:val="00B96035"/>
    <w:rsid w:val="00BA249E"/>
    <w:rsid w:val="00BA39F9"/>
    <w:rsid w:val="00BA3E05"/>
    <w:rsid w:val="00BA4A45"/>
    <w:rsid w:val="00BA5491"/>
    <w:rsid w:val="00BA5672"/>
    <w:rsid w:val="00BA56D8"/>
    <w:rsid w:val="00BA5FC1"/>
    <w:rsid w:val="00BA6AE6"/>
    <w:rsid w:val="00BB0B44"/>
    <w:rsid w:val="00BB0F5E"/>
    <w:rsid w:val="00BB2DDA"/>
    <w:rsid w:val="00BB47FA"/>
    <w:rsid w:val="00BB578F"/>
    <w:rsid w:val="00BB6AD5"/>
    <w:rsid w:val="00BB73A6"/>
    <w:rsid w:val="00BC0132"/>
    <w:rsid w:val="00BC092C"/>
    <w:rsid w:val="00BC284A"/>
    <w:rsid w:val="00BC36B3"/>
    <w:rsid w:val="00BC4302"/>
    <w:rsid w:val="00BC44E3"/>
    <w:rsid w:val="00BC5248"/>
    <w:rsid w:val="00BC6963"/>
    <w:rsid w:val="00BC6A07"/>
    <w:rsid w:val="00BC7823"/>
    <w:rsid w:val="00BC7EE1"/>
    <w:rsid w:val="00BD0669"/>
    <w:rsid w:val="00BD1A82"/>
    <w:rsid w:val="00BD308E"/>
    <w:rsid w:val="00BD4026"/>
    <w:rsid w:val="00BD47A4"/>
    <w:rsid w:val="00BD566F"/>
    <w:rsid w:val="00BD5768"/>
    <w:rsid w:val="00BD59DC"/>
    <w:rsid w:val="00BD5E78"/>
    <w:rsid w:val="00BD5ECE"/>
    <w:rsid w:val="00BD60B6"/>
    <w:rsid w:val="00BD7E1A"/>
    <w:rsid w:val="00BE0E8E"/>
    <w:rsid w:val="00BE1BB9"/>
    <w:rsid w:val="00BE26EE"/>
    <w:rsid w:val="00BE2AAA"/>
    <w:rsid w:val="00BE3CF7"/>
    <w:rsid w:val="00BE48A2"/>
    <w:rsid w:val="00BE4A2C"/>
    <w:rsid w:val="00BE5B4B"/>
    <w:rsid w:val="00BE6B9A"/>
    <w:rsid w:val="00BE74D4"/>
    <w:rsid w:val="00BE7C30"/>
    <w:rsid w:val="00BE7D7C"/>
    <w:rsid w:val="00BF0FBC"/>
    <w:rsid w:val="00BF3563"/>
    <w:rsid w:val="00BF402C"/>
    <w:rsid w:val="00BF63D2"/>
    <w:rsid w:val="00BF6D06"/>
    <w:rsid w:val="00BF7531"/>
    <w:rsid w:val="00BF7878"/>
    <w:rsid w:val="00BF7BD1"/>
    <w:rsid w:val="00BF7D4C"/>
    <w:rsid w:val="00C00879"/>
    <w:rsid w:val="00C015C9"/>
    <w:rsid w:val="00C02887"/>
    <w:rsid w:val="00C02EC9"/>
    <w:rsid w:val="00C0347F"/>
    <w:rsid w:val="00C042A0"/>
    <w:rsid w:val="00C04BA8"/>
    <w:rsid w:val="00C04CCA"/>
    <w:rsid w:val="00C06503"/>
    <w:rsid w:val="00C073A2"/>
    <w:rsid w:val="00C116C5"/>
    <w:rsid w:val="00C1178C"/>
    <w:rsid w:val="00C1214F"/>
    <w:rsid w:val="00C122AA"/>
    <w:rsid w:val="00C12870"/>
    <w:rsid w:val="00C12A47"/>
    <w:rsid w:val="00C1356D"/>
    <w:rsid w:val="00C13F0F"/>
    <w:rsid w:val="00C14CC6"/>
    <w:rsid w:val="00C15545"/>
    <w:rsid w:val="00C15570"/>
    <w:rsid w:val="00C157EF"/>
    <w:rsid w:val="00C15917"/>
    <w:rsid w:val="00C16615"/>
    <w:rsid w:val="00C16DF1"/>
    <w:rsid w:val="00C173CB"/>
    <w:rsid w:val="00C20975"/>
    <w:rsid w:val="00C20B44"/>
    <w:rsid w:val="00C21C9F"/>
    <w:rsid w:val="00C21EE0"/>
    <w:rsid w:val="00C22046"/>
    <w:rsid w:val="00C22290"/>
    <w:rsid w:val="00C223CA"/>
    <w:rsid w:val="00C22418"/>
    <w:rsid w:val="00C22DA4"/>
    <w:rsid w:val="00C24591"/>
    <w:rsid w:val="00C254FE"/>
    <w:rsid w:val="00C2563E"/>
    <w:rsid w:val="00C25AB5"/>
    <w:rsid w:val="00C25D70"/>
    <w:rsid w:val="00C260F0"/>
    <w:rsid w:val="00C3005E"/>
    <w:rsid w:val="00C30304"/>
    <w:rsid w:val="00C3053D"/>
    <w:rsid w:val="00C31DE9"/>
    <w:rsid w:val="00C32230"/>
    <w:rsid w:val="00C327EE"/>
    <w:rsid w:val="00C327FB"/>
    <w:rsid w:val="00C32DB0"/>
    <w:rsid w:val="00C337C2"/>
    <w:rsid w:val="00C3401A"/>
    <w:rsid w:val="00C34409"/>
    <w:rsid w:val="00C34B05"/>
    <w:rsid w:val="00C35D38"/>
    <w:rsid w:val="00C378C9"/>
    <w:rsid w:val="00C40A92"/>
    <w:rsid w:val="00C41A0F"/>
    <w:rsid w:val="00C42F3C"/>
    <w:rsid w:val="00C45E04"/>
    <w:rsid w:val="00C47663"/>
    <w:rsid w:val="00C477F6"/>
    <w:rsid w:val="00C47D7B"/>
    <w:rsid w:val="00C51574"/>
    <w:rsid w:val="00C5170E"/>
    <w:rsid w:val="00C52922"/>
    <w:rsid w:val="00C5366E"/>
    <w:rsid w:val="00C536E0"/>
    <w:rsid w:val="00C53F48"/>
    <w:rsid w:val="00C54306"/>
    <w:rsid w:val="00C57132"/>
    <w:rsid w:val="00C571CD"/>
    <w:rsid w:val="00C601CD"/>
    <w:rsid w:val="00C61B5A"/>
    <w:rsid w:val="00C61C79"/>
    <w:rsid w:val="00C6204A"/>
    <w:rsid w:val="00C62B13"/>
    <w:rsid w:val="00C63CA2"/>
    <w:rsid w:val="00C648E2"/>
    <w:rsid w:val="00C64E75"/>
    <w:rsid w:val="00C64F4C"/>
    <w:rsid w:val="00C65521"/>
    <w:rsid w:val="00C657D4"/>
    <w:rsid w:val="00C679AA"/>
    <w:rsid w:val="00C67F13"/>
    <w:rsid w:val="00C71087"/>
    <w:rsid w:val="00C7169D"/>
    <w:rsid w:val="00C71CF3"/>
    <w:rsid w:val="00C72254"/>
    <w:rsid w:val="00C7277D"/>
    <w:rsid w:val="00C731D0"/>
    <w:rsid w:val="00C73A77"/>
    <w:rsid w:val="00C75089"/>
    <w:rsid w:val="00C7574E"/>
    <w:rsid w:val="00C757FD"/>
    <w:rsid w:val="00C75DDD"/>
    <w:rsid w:val="00C76635"/>
    <w:rsid w:val="00C77A7F"/>
    <w:rsid w:val="00C80A1A"/>
    <w:rsid w:val="00C829E3"/>
    <w:rsid w:val="00C82AA1"/>
    <w:rsid w:val="00C82D0F"/>
    <w:rsid w:val="00C83067"/>
    <w:rsid w:val="00C834AC"/>
    <w:rsid w:val="00C84810"/>
    <w:rsid w:val="00C84F16"/>
    <w:rsid w:val="00C852FA"/>
    <w:rsid w:val="00C860FB"/>
    <w:rsid w:val="00C863AD"/>
    <w:rsid w:val="00C90682"/>
    <w:rsid w:val="00C906EA"/>
    <w:rsid w:val="00C90A2C"/>
    <w:rsid w:val="00C90BA0"/>
    <w:rsid w:val="00C91761"/>
    <w:rsid w:val="00C9256B"/>
    <w:rsid w:val="00C92AB4"/>
    <w:rsid w:val="00C93B71"/>
    <w:rsid w:val="00C93BF9"/>
    <w:rsid w:val="00C9441F"/>
    <w:rsid w:val="00C95038"/>
    <w:rsid w:val="00C9512B"/>
    <w:rsid w:val="00C95A5B"/>
    <w:rsid w:val="00C973A3"/>
    <w:rsid w:val="00C9740F"/>
    <w:rsid w:val="00CA2324"/>
    <w:rsid w:val="00CA2836"/>
    <w:rsid w:val="00CA297E"/>
    <w:rsid w:val="00CA4C62"/>
    <w:rsid w:val="00CA4E8A"/>
    <w:rsid w:val="00CA55DC"/>
    <w:rsid w:val="00CA60AF"/>
    <w:rsid w:val="00CA61B6"/>
    <w:rsid w:val="00CA65A6"/>
    <w:rsid w:val="00CB0DE8"/>
    <w:rsid w:val="00CB19E3"/>
    <w:rsid w:val="00CB1F8C"/>
    <w:rsid w:val="00CB2EAC"/>
    <w:rsid w:val="00CB3113"/>
    <w:rsid w:val="00CB5CCD"/>
    <w:rsid w:val="00CB615C"/>
    <w:rsid w:val="00CB6B95"/>
    <w:rsid w:val="00CB7842"/>
    <w:rsid w:val="00CC2CB0"/>
    <w:rsid w:val="00CC4B26"/>
    <w:rsid w:val="00CC554E"/>
    <w:rsid w:val="00CC58D1"/>
    <w:rsid w:val="00CC5C28"/>
    <w:rsid w:val="00CC6A99"/>
    <w:rsid w:val="00CC6C0C"/>
    <w:rsid w:val="00CD05B1"/>
    <w:rsid w:val="00CD1EEC"/>
    <w:rsid w:val="00CD2204"/>
    <w:rsid w:val="00CD3DF3"/>
    <w:rsid w:val="00CD3FDF"/>
    <w:rsid w:val="00CD4B18"/>
    <w:rsid w:val="00CD5D49"/>
    <w:rsid w:val="00CD6C31"/>
    <w:rsid w:val="00CD6D03"/>
    <w:rsid w:val="00CD7651"/>
    <w:rsid w:val="00CD77ED"/>
    <w:rsid w:val="00CE0076"/>
    <w:rsid w:val="00CE0751"/>
    <w:rsid w:val="00CE0C1C"/>
    <w:rsid w:val="00CE1C63"/>
    <w:rsid w:val="00CE205A"/>
    <w:rsid w:val="00CE23D6"/>
    <w:rsid w:val="00CE3137"/>
    <w:rsid w:val="00CE3AC0"/>
    <w:rsid w:val="00CE48B4"/>
    <w:rsid w:val="00CE4907"/>
    <w:rsid w:val="00CE5006"/>
    <w:rsid w:val="00CE6970"/>
    <w:rsid w:val="00CE6EC0"/>
    <w:rsid w:val="00CE7571"/>
    <w:rsid w:val="00CF0327"/>
    <w:rsid w:val="00CF084D"/>
    <w:rsid w:val="00CF2114"/>
    <w:rsid w:val="00CF2A03"/>
    <w:rsid w:val="00CF31DE"/>
    <w:rsid w:val="00CF321B"/>
    <w:rsid w:val="00CF3913"/>
    <w:rsid w:val="00CF39EF"/>
    <w:rsid w:val="00CF3ABD"/>
    <w:rsid w:val="00CF3B13"/>
    <w:rsid w:val="00CF47B5"/>
    <w:rsid w:val="00CF5993"/>
    <w:rsid w:val="00CF758B"/>
    <w:rsid w:val="00D012B3"/>
    <w:rsid w:val="00D013CA"/>
    <w:rsid w:val="00D01C77"/>
    <w:rsid w:val="00D01F8F"/>
    <w:rsid w:val="00D02347"/>
    <w:rsid w:val="00D02651"/>
    <w:rsid w:val="00D0316B"/>
    <w:rsid w:val="00D034AA"/>
    <w:rsid w:val="00D03E48"/>
    <w:rsid w:val="00D044D2"/>
    <w:rsid w:val="00D0481A"/>
    <w:rsid w:val="00D04C5E"/>
    <w:rsid w:val="00D0555D"/>
    <w:rsid w:val="00D05D57"/>
    <w:rsid w:val="00D05DDD"/>
    <w:rsid w:val="00D100D5"/>
    <w:rsid w:val="00D1027B"/>
    <w:rsid w:val="00D10E4D"/>
    <w:rsid w:val="00D11527"/>
    <w:rsid w:val="00D12132"/>
    <w:rsid w:val="00D12C38"/>
    <w:rsid w:val="00D12CB9"/>
    <w:rsid w:val="00D12EDD"/>
    <w:rsid w:val="00D14D3C"/>
    <w:rsid w:val="00D151AB"/>
    <w:rsid w:val="00D16733"/>
    <w:rsid w:val="00D16856"/>
    <w:rsid w:val="00D17AFD"/>
    <w:rsid w:val="00D200F0"/>
    <w:rsid w:val="00D2067A"/>
    <w:rsid w:val="00D21CB4"/>
    <w:rsid w:val="00D21F40"/>
    <w:rsid w:val="00D22B68"/>
    <w:rsid w:val="00D22BAB"/>
    <w:rsid w:val="00D232B5"/>
    <w:rsid w:val="00D233C6"/>
    <w:rsid w:val="00D243A3"/>
    <w:rsid w:val="00D26813"/>
    <w:rsid w:val="00D27157"/>
    <w:rsid w:val="00D27508"/>
    <w:rsid w:val="00D27A2A"/>
    <w:rsid w:val="00D328EE"/>
    <w:rsid w:val="00D32A42"/>
    <w:rsid w:val="00D33FEF"/>
    <w:rsid w:val="00D34512"/>
    <w:rsid w:val="00D35247"/>
    <w:rsid w:val="00D35E7E"/>
    <w:rsid w:val="00D36B71"/>
    <w:rsid w:val="00D372B3"/>
    <w:rsid w:val="00D372E9"/>
    <w:rsid w:val="00D37E17"/>
    <w:rsid w:val="00D42733"/>
    <w:rsid w:val="00D42FE5"/>
    <w:rsid w:val="00D43A19"/>
    <w:rsid w:val="00D442FD"/>
    <w:rsid w:val="00D44513"/>
    <w:rsid w:val="00D44DE6"/>
    <w:rsid w:val="00D467CC"/>
    <w:rsid w:val="00D507F8"/>
    <w:rsid w:val="00D51450"/>
    <w:rsid w:val="00D51AFC"/>
    <w:rsid w:val="00D5321B"/>
    <w:rsid w:val="00D55956"/>
    <w:rsid w:val="00D6348D"/>
    <w:rsid w:val="00D64C2D"/>
    <w:rsid w:val="00D651F1"/>
    <w:rsid w:val="00D65453"/>
    <w:rsid w:val="00D65772"/>
    <w:rsid w:val="00D65DB7"/>
    <w:rsid w:val="00D66019"/>
    <w:rsid w:val="00D661D1"/>
    <w:rsid w:val="00D66F52"/>
    <w:rsid w:val="00D67D6F"/>
    <w:rsid w:val="00D710A0"/>
    <w:rsid w:val="00D720FB"/>
    <w:rsid w:val="00D7399A"/>
    <w:rsid w:val="00D75A27"/>
    <w:rsid w:val="00D75E50"/>
    <w:rsid w:val="00D80D35"/>
    <w:rsid w:val="00D8102E"/>
    <w:rsid w:val="00D813AC"/>
    <w:rsid w:val="00D839B6"/>
    <w:rsid w:val="00D83B75"/>
    <w:rsid w:val="00D83DB4"/>
    <w:rsid w:val="00D84211"/>
    <w:rsid w:val="00D85C47"/>
    <w:rsid w:val="00D923FC"/>
    <w:rsid w:val="00D9262B"/>
    <w:rsid w:val="00D92A77"/>
    <w:rsid w:val="00D92D76"/>
    <w:rsid w:val="00D92F91"/>
    <w:rsid w:val="00D93AD0"/>
    <w:rsid w:val="00D93E19"/>
    <w:rsid w:val="00D95FFD"/>
    <w:rsid w:val="00D961C0"/>
    <w:rsid w:val="00D96D65"/>
    <w:rsid w:val="00D96F95"/>
    <w:rsid w:val="00D9773B"/>
    <w:rsid w:val="00DA07E1"/>
    <w:rsid w:val="00DA0EE9"/>
    <w:rsid w:val="00DA1C43"/>
    <w:rsid w:val="00DA1E46"/>
    <w:rsid w:val="00DA2140"/>
    <w:rsid w:val="00DA2446"/>
    <w:rsid w:val="00DA3046"/>
    <w:rsid w:val="00DA338D"/>
    <w:rsid w:val="00DA4874"/>
    <w:rsid w:val="00DA56F4"/>
    <w:rsid w:val="00DA5B57"/>
    <w:rsid w:val="00DA6A1F"/>
    <w:rsid w:val="00DB0F54"/>
    <w:rsid w:val="00DB1B77"/>
    <w:rsid w:val="00DB1D51"/>
    <w:rsid w:val="00DB2734"/>
    <w:rsid w:val="00DB2EB4"/>
    <w:rsid w:val="00DB581D"/>
    <w:rsid w:val="00DB67B9"/>
    <w:rsid w:val="00DB6A0D"/>
    <w:rsid w:val="00DB6EC0"/>
    <w:rsid w:val="00DC0B22"/>
    <w:rsid w:val="00DC120E"/>
    <w:rsid w:val="00DC1374"/>
    <w:rsid w:val="00DC3A53"/>
    <w:rsid w:val="00DC4966"/>
    <w:rsid w:val="00DC546D"/>
    <w:rsid w:val="00DC5E5F"/>
    <w:rsid w:val="00DC5FA2"/>
    <w:rsid w:val="00DC7692"/>
    <w:rsid w:val="00DD16D4"/>
    <w:rsid w:val="00DD187A"/>
    <w:rsid w:val="00DD2402"/>
    <w:rsid w:val="00DD273A"/>
    <w:rsid w:val="00DD3765"/>
    <w:rsid w:val="00DD3FC1"/>
    <w:rsid w:val="00DD4782"/>
    <w:rsid w:val="00DD5940"/>
    <w:rsid w:val="00DD5BE7"/>
    <w:rsid w:val="00DD7D25"/>
    <w:rsid w:val="00DE0648"/>
    <w:rsid w:val="00DE08A8"/>
    <w:rsid w:val="00DE0962"/>
    <w:rsid w:val="00DE143A"/>
    <w:rsid w:val="00DE2493"/>
    <w:rsid w:val="00DE3C9D"/>
    <w:rsid w:val="00DE4AF1"/>
    <w:rsid w:val="00DE5A4B"/>
    <w:rsid w:val="00DE72DC"/>
    <w:rsid w:val="00DE7304"/>
    <w:rsid w:val="00DF1C40"/>
    <w:rsid w:val="00DF331D"/>
    <w:rsid w:val="00DF49CC"/>
    <w:rsid w:val="00DF4DF4"/>
    <w:rsid w:val="00DF556F"/>
    <w:rsid w:val="00DF55AC"/>
    <w:rsid w:val="00DF624C"/>
    <w:rsid w:val="00DF6343"/>
    <w:rsid w:val="00DF73EE"/>
    <w:rsid w:val="00E00082"/>
    <w:rsid w:val="00E00116"/>
    <w:rsid w:val="00E00233"/>
    <w:rsid w:val="00E00815"/>
    <w:rsid w:val="00E009C7"/>
    <w:rsid w:val="00E017F7"/>
    <w:rsid w:val="00E0275C"/>
    <w:rsid w:val="00E028D8"/>
    <w:rsid w:val="00E034B1"/>
    <w:rsid w:val="00E0496B"/>
    <w:rsid w:val="00E04B87"/>
    <w:rsid w:val="00E05D9F"/>
    <w:rsid w:val="00E063F5"/>
    <w:rsid w:val="00E064FE"/>
    <w:rsid w:val="00E0652A"/>
    <w:rsid w:val="00E07614"/>
    <w:rsid w:val="00E10B82"/>
    <w:rsid w:val="00E12016"/>
    <w:rsid w:val="00E125DB"/>
    <w:rsid w:val="00E127BC"/>
    <w:rsid w:val="00E12C68"/>
    <w:rsid w:val="00E12E4E"/>
    <w:rsid w:val="00E1479F"/>
    <w:rsid w:val="00E15C8C"/>
    <w:rsid w:val="00E15D51"/>
    <w:rsid w:val="00E1746D"/>
    <w:rsid w:val="00E17C4F"/>
    <w:rsid w:val="00E212F2"/>
    <w:rsid w:val="00E21E6F"/>
    <w:rsid w:val="00E21E77"/>
    <w:rsid w:val="00E220A9"/>
    <w:rsid w:val="00E226C8"/>
    <w:rsid w:val="00E22FE8"/>
    <w:rsid w:val="00E23A9D"/>
    <w:rsid w:val="00E23D85"/>
    <w:rsid w:val="00E24512"/>
    <w:rsid w:val="00E24E06"/>
    <w:rsid w:val="00E2543B"/>
    <w:rsid w:val="00E277A1"/>
    <w:rsid w:val="00E27F0D"/>
    <w:rsid w:val="00E30AEB"/>
    <w:rsid w:val="00E30F74"/>
    <w:rsid w:val="00E31525"/>
    <w:rsid w:val="00E32D98"/>
    <w:rsid w:val="00E32DB7"/>
    <w:rsid w:val="00E345B9"/>
    <w:rsid w:val="00E35348"/>
    <w:rsid w:val="00E36836"/>
    <w:rsid w:val="00E36F64"/>
    <w:rsid w:val="00E378CA"/>
    <w:rsid w:val="00E40730"/>
    <w:rsid w:val="00E4197B"/>
    <w:rsid w:val="00E419FF"/>
    <w:rsid w:val="00E4202B"/>
    <w:rsid w:val="00E42CCB"/>
    <w:rsid w:val="00E438AA"/>
    <w:rsid w:val="00E44699"/>
    <w:rsid w:val="00E4504B"/>
    <w:rsid w:val="00E469B5"/>
    <w:rsid w:val="00E46E92"/>
    <w:rsid w:val="00E47492"/>
    <w:rsid w:val="00E47941"/>
    <w:rsid w:val="00E50FA2"/>
    <w:rsid w:val="00E5131E"/>
    <w:rsid w:val="00E52F23"/>
    <w:rsid w:val="00E534BF"/>
    <w:rsid w:val="00E53C6B"/>
    <w:rsid w:val="00E53CDF"/>
    <w:rsid w:val="00E53E55"/>
    <w:rsid w:val="00E542A7"/>
    <w:rsid w:val="00E555D4"/>
    <w:rsid w:val="00E555F6"/>
    <w:rsid w:val="00E56F95"/>
    <w:rsid w:val="00E6004C"/>
    <w:rsid w:val="00E6199F"/>
    <w:rsid w:val="00E61A85"/>
    <w:rsid w:val="00E65550"/>
    <w:rsid w:val="00E666C9"/>
    <w:rsid w:val="00E709BD"/>
    <w:rsid w:val="00E712E2"/>
    <w:rsid w:val="00E71ACE"/>
    <w:rsid w:val="00E732CB"/>
    <w:rsid w:val="00E7429A"/>
    <w:rsid w:val="00E74D34"/>
    <w:rsid w:val="00E766A0"/>
    <w:rsid w:val="00E7761C"/>
    <w:rsid w:val="00E7776B"/>
    <w:rsid w:val="00E8037F"/>
    <w:rsid w:val="00E80A0B"/>
    <w:rsid w:val="00E80B13"/>
    <w:rsid w:val="00E81D8E"/>
    <w:rsid w:val="00E81F71"/>
    <w:rsid w:val="00E8450F"/>
    <w:rsid w:val="00E84A97"/>
    <w:rsid w:val="00E85462"/>
    <w:rsid w:val="00E85976"/>
    <w:rsid w:val="00E85F20"/>
    <w:rsid w:val="00E908E0"/>
    <w:rsid w:val="00E910B6"/>
    <w:rsid w:val="00E925AC"/>
    <w:rsid w:val="00E9291D"/>
    <w:rsid w:val="00E94664"/>
    <w:rsid w:val="00E94695"/>
    <w:rsid w:val="00E9471E"/>
    <w:rsid w:val="00E94B0A"/>
    <w:rsid w:val="00E95B69"/>
    <w:rsid w:val="00E9704C"/>
    <w:rsid w:val="00E970A4"/>
    <w:rsid w:val="00E9773F"/>
    <w:rsid w:val="00E97E88"/>
    <w:rsid w:val="00EA06DF"/>
    <w:rsid w:val="00EA09CA"/>
    <w:rsid w:val="00EA195C"/>
    <w:rsid w:val="00EA2D9D"/>
    <w:rsid w:val="00EA34DB"/>
    <w:rsid w:val="00EA46E7"/>
    <w:rsid w:val="00EA50AC"/>
    <w:rsid w:val="00EA64FC"/>
    <w:rsid w:val="00EA7C66"/>
    <w:rsid w:val="00EA7CE7"/>
    <w:rsid w:val="00EB0EE1"/>
    <w:rsid w:val="00EB1ABF"/>
    <w:rsid w:val="00EB2D10"/>
    <w:rsid w:val="00EB34BE"/>
    <w:rsid w:val="00EB351F"/>
    <w:rsid w:val="00EB3E01"/>
    <w:rsid w:val="00EB4444"/>
    <w:rsid w:val="00EB495E"/>
    <w:rsid w:val="00EB4F50"/>
    <w:rsid w:val="00EB5252"/>
    <w:rsid w:val="00EB52D2"/>
    <w:rsid w:val="00EC03E4"/>
    <w:rsid w:val="00EC0BB2"/>
    <w:rsid w:val="00EC10F0"/>
    <w:rsid w:val="00EC349A"/>
    <w:rsid w:val="00EC4D1E"/>
    <w:rsid w:val="00EC4E5B"/>
    <w:rsid w:val="00EC5DB4"/>
    <w:rsid w:val="00EC698F"/>
    <w:rsid w:val="00EC6FD0"/>
    <w:rsid w:val="00EC7A79"/>
    <w:rsid w:val="00ED02DD"/>
    <w:rsid w:val="00ED2CD7"/>
    <w:rsid w:val="00ED321C"/>
    <w:rsid w:val="00ED3D24"/>
    <w:rsid w:val="00ED3DCF"/>
    <w:rsid w:val="00ED4F49"/>
    <w:rsid w:val="00ED5FC5"/>
    <w:rsid w:val="00ED609C"/>
    <w:rsid w:val="00ED6E93"/>
    <w:rsid w:val="00ED6F07"/>
    <w:rsid w:val="00EE25A0"/>
    <w:rsid w:val="00EE26AB"/>
    <w:rsid w:val="00EE2A83"/>
    <w:rsid w:val="00EE32BA"/>
    <w:rsid w:val="00EE4C7F"/>
    <w:rsid w:val="00EE4DE4"/>
    <w:rsid w:val="00EE52A8"/>
    <w:rsid w:val="00EE563B"/>
    <w:rsid w:val="00EE6C6B"/>
    <w:rsid w:val="00EE7229"/>
    <w:rsid w:val="00EF033D"/>
    <w:rsid w:val="00EF04E2"/>
    <w:rsid w:val="00EF1336"/>
    <w:rsid w:val="00EF23BE"/>
    <w:rsid w:val="00EF243D"/>
    <w:rsid w:val="00EF33F8"/>
    <w:rsid w:val="00EF3D0A"/>
    <w:rsid w:val="00EF3E8C"/>
    <w:rsid w:val="00EF5502"/>
    <w:rsid w:val="00EF6BC1"/>
    <w:rsid w:val="00EF6CD1"/>
    <w:rsid w:val="00EF6DA6"/>
    <w:rsid w:val="00EF6EA2"/>
    <w:rsid w:val="00EF7F94"/>
    <w:rsid w:val="00F012FF"/>
    <w:rsid w:val="00F01B09"/>
    <w:rsid w:val="00F01EC7"/>
    <w:rsid w:val="00F02783"/>
    <w:rsid w:val="00F0354A"/>
    <w:rsid w:val="00F03F6F"/>
    <w:rsid w:val="00F04037"/>
    <w:rsid w:val="00F0479B"/>
    <w:rsid w:val="00F04DDB"/>
    <w:rsid w:val="00F0570D"/>
    <w:rsid w:val="00F05EB0"/>
    <w:rsid w:val="00F06D60"/>
    <w:rsid w:val="00F07395"/>
    <w:rsid w:val="00F07A2C"/>
    <w:rsid w:val="00F10001"/>
    <w:rsid w:val="00F1055E"/>
    <w:rsid w:val="00F121D5"/>
    <w:rsid w:val="00F12FC4"/>
    <w:rsid w:val="00F1337A"/>
    <w:rsid w:val="00F14DB5"/>
    <w:rsid w:val="00F15259"/>
    <w:rsid w:val="00F152E4"/>
    <w:rsid w:val="00F16778"/>
    <w:rsid w:val="00F16F5E"/>
    <w:rsid w:val="00F1740A"/>
    <w:rsid w:val="00F1778D"/>
    <w:rsid w:val="00F17C8A"/>
    <w:rsid w:val="00F20815"/>
    <w:rsid w:val="00F219EC"/>
    <w:rsid w:val="00F22B89"/>
    <w:rsid w:val="00F230BF"/>
    <w:rsid w:val="00F2422D"/>
    <w:rsid w:val="00F24430"/>
    <w:rsid w:val="00F2480E"/>
    <w:rsid w:val="00F24B9B"/>
    <w:rsid w:val="00F25C8F"/>
    <w:rsid w:val="00F26C78"/>
    <w:rsid w:val="00F27556"/>
    <w:rsid w:val="00F27B03"/>
    <w:rsid w:val="00F30C5B"/>
    <w:rsid w:val="00F3127A"/>
    <w:rsid w:val="00F3201E"/>
    <w:rsid w:val="00F320A9"/>
    <w:rsid w:val="00F334F4"/>
    <w:rsid w:val="00F3352A"/>
    <w:rsid w:val="00F33987"/>
    <w:rsid w:val="00F33D3F"/>
    <w:rsid w:val="00F344B8"/>
    <w:rsid w:val="00F34BF1"/>
    <w:rsid w:val="00F3664C"/>
    <w:rsid w:val="00F373CC"/>
    <w:rsid w:val="00F42183"/>
    <w:rsid w:val="00F438A1"/>
    <w:rsid w:val="00F44F2C"/>
    <w:rsid w:val="00F47571"/>
    <w:rsid w:val="00F50B48"/>
    <w:rsid w:val="00F5115C"/>
    <w:rsid w:val="00F51CD4"/>
    <w:rsid w:val="00F5288D"/>
    <w:rsid w:val="00F52A8A"/>
    <w:rsid w:val="00F531ED"/>
    <w:rsid w:val="00F56656"/>
    <w:rsid w:val="00F5686C"/>
    <w:rsid w:val="00F56B6C"/>
    <w:rsid w:val="00F575AE"/>
    <w:rsid w:val="00F57D14"/>
    <w:rsid w:val="00F57D6D"/>
    <w:rsid w:val="00F60008"/>
    <w:rsid w:val="00F601CD"/>
    <w:rsid w:val="00F6056B"/>
    <w:rsid w:val="00F60835"/>
    <w:rsid w:val="00F60FCF"/>
    <w:rsid w:val="00F6233A"/>
    <w:rsid w:val="00F63C5B"/>
    <w:rsid w:val="00F65045"/>
    <w:rsid w:val="00F6515A"/>
    <w:rsid w:val="00F65717"/>
    <w:rsid w:val="00F659F7"/>
    <w:rsid w:val="00F66892"/>
    <w:rsid w:val="00F66D80"/>
    <w:rsid w:val="00F66DD2"/>
    <w:rsid w:val="00F700A1"/>
    <w:rsid w:val="00F712E2"/>
    <w:rsid w:val="00F725D2"/>
    <w:rsid w:val="00F744C6"/>
    <w:rsid w:val="00F7470D"/>
    <w:rsid w:val="00F7532F"/>
    <w:rsid w:val="00F776C7"/>
    <w:rsid w:val="00F8056D"/>
    <w:rsid w:val="00F80DA0"/>
    <w:rsid w:val="00F81276"/>
    <w:rsid w:val="00F814B3"/>
    <w:rsid w:val="00F81B10"/>
    <w:rsid w:val="00F81D82"/>
    <w:rsid w:val="00F8200E"/>
    <w:rsid w:val="00F8270B"/>
    <w:rsid w:val="00F82780"/>
    <w:rsid w:val="00F82BD2"/>
    <w:rsid w:val="00F83F01"/>
    <w:rsid w:val="00F84EC4"/>
    <w:rsid w:val="00F852B4"/>
    <w:rsid w:val="00F85F85"/>
    <w:rsid w:val="00F86C20"/>
    <w:rsid w:val="00F86D21"/>
    <w:rsid w:val="00F87333"/>
    <w:rsid w:val="00F8782D"/>
    <w:rsid w:val="00F90306"/>
    <w:rsid w:val="00F90DAA"/>
    <w:rsid w:val="00F91ABA"/>
    <w:rsid w:val="00F91B21"/>
    <w:rsid w:val="00F91BAA"/>
    <w:rsid w:val="00F93B97"/>
    <w:rsid w:val="00F959F8"/>
    <w:rsid w:val="00F9728F"/>
    <w:rsid w:val="00F979B6"/>
    <w:rsid w:val="00F97ED6"/>
    <w:rsid w:val="00FA03DA"/>
    <w:rsid w:val="00FA0DC8"/>
    <w:rsid w:val="00FA152E"/>
    <w:rsid w:val="00FA1E0B"/>
    <w:rsid w:val="00FA26E7"/>
    <w:rsid w:val="00FA34BD"/>
    <w:rsid w:val="00FA34DB"/>
    <w:rsid w:val="00FA380D"/>
    <w:rsid w:val="00FA41CF"/>
    <w:rsid w:val="00FA43B5"/>
    <w:rsid w:val="00FA5090"/>
    <w:rsid w:val="00FA5332"/>
    <w:rsid w:val="00FA6272"/>
    <w:rsid w:val="00FA692B"/>
    <w:rsid w:val="00FA6BC0"/>
    <w:rsid w:val="00FA720D"/>
    <w:rsid w:val="00FA75CA"/>
    <w:rsid w:val="00FB060E"/>
    <w:rsid w:val="00FB06E1"/>
    <w:rsid w:val="00FB1201"/>
    <w:rsid w:val="00FB1499"/>
    <w:rsid w:val="00FB297E"/>
    <w:rsid w:val="00FB32B6"/>
    <w:rsid w:val="00FB3EA7"/>
    <w:rsid w:val="00FB5626"/>
    <w:rsid w:val="00FB571C"/>
    <w:rsid w:val="00FB75B5"/>
    <w:rsid w:val="00FB7C46"/>
    <w:rsid w:val="00FB7FE5"/>
    <w:rsid w:val="00FC0398"/>
    <w:rsid w:val="00FC0AA5"/>
    <w:rsid w:val="00FC29BE"/>
    <w:rsid w:val="00FC325B"/>
    <w:rsid w:val="00FC33C5"/>
    <w:rsid w:val="00FC34FE"/>
    <w:rsid w:val="00FC3559"/>
    <w:rsid w:val="00FC3C8F"/>
    <w:rsid w:val="00FC3CE9"/>
    <w:rsid w:val="00FC3FB2"/>
    <w:rsid w:val="00FC4217"/>
    <w:rsid w:val="00FC4381"/>
    <w:rsid w:val="00FC4655"/>
    <w:rsid w:val="00FC4E6D"/>
    <w:rsid w:val="00FC5919"/>
    <w:rsid w:val="00FC627E"/>
    <w:rsid w:val="00FC6BCA"/>
    <w:rsid w:val="00FC73D0"/>
    <w:rsid w:val="00FC74EB"/>
    <w:rsid w:val="00FC788A"/>
    <w:rsid w:val="00FD0B09"/>
    <w:rsid w:val="00FD0C65"/>
    <w:rsid w:val="00FD17D5"/>
    <w:rsid w:val="00FD19BC"/>
    <w:rsid w:val="00FD224C"/>
    <w:rsid w:val="00FD2322"/>
    <w:rsid w:val="00FD2B0E"/>
    <w:rsid w:val="00FD2EC2"/>
    <w:rsid w:val="00FD3460"/>
    <w:rsid w:val="00FD35FE"/>
    <w:rsid w:val="00FD5189"/>
    <w:rsid w:val="00FD528B"/>
    <w:rsid w:val="00FD5892"/>
    <w:rsid w:val="00FD6E9C"/>
    <w:rsid w:val="00FD7553"/>
    <w:rsid w:val="00FD7583"/>
    <w:rsid w:val="00FD75EF"/>
    <w:rsid w:val="00FE2275"/>
    <w:rsid w:val="00FE2850"/>
    <w:rsid w:val="00FE352B"/>
    <w:rsid w:val="00FE3991"/>
    <w:rsid w:val="00FE45C2"/>
    <w:rsid w:val="00FE4903"/>
    <w:rsid w:val="00FE4AD1"/>
    <w:rsid w:val="00FF2884"/>
    <w:rsid w:val="00FF3A38"/>
    <w:rsid w:val="00FF74A7"/>
    <w:rsid w:val="00FF7501"/>
    <w:rsid w:val="00FF75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3C6DA"/>
  <w15:docId w15:val="{2EE157B1-9C8C-45AF-B7AD-07C60300B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067"/>
  </w:style>
  <w:style w:type="paragraph" w:styleId="Heading1">
    <w:name w:val="heading 1"/>
    <w:basedOn w:val="Normal"/>
    <w:next w:val="Normal"/>
    <w:link w:val="Heading1Char"/>
    <w:uiPriority w:val="9"/>
    <w:rsid w:val="00157C6F"/>
    <w:pPr>
      <w:numPr>
        <w:numId w:val="6"/>
      </w:numPr>
      <w:spacing w:after="360" w:line="320" w:lineRule="atLeast"/>
      <w:outlineLvl w:val="0"/>
    </w:pPr>
    <w:rPr>
      <w:rFonts w:asciiTheme="majorHAnsi" w:eastAsiaTheme="majorEastAsia" w:hAnsiTheme="majorHAnsi" w:cstheme="majorBidi"/>
      <w:b/>
      <w:color w:val="000000" w:themeColor="text1"/>
      <w:sz w:val="28"/>
      <w:szCs w:val="28"/>
      <w:lang w:val="en-US" w:eastAsia="de-DE"/>
    </w:rPr>
  </w:style>
  <w:style w:type="paragraph" w:styleId="Heading2">
    <w:name w:val="heading 2"/>
    <w:basedOn w:val="Heading1"/>
    <w:next w:val="Normal"/>
    <w:link w:val="Heading2Char"/>
    <w:uiPriority w:val="9"/>
    <w:rsid w:val="00157C6F"/>
    <w:pPr>
      <w:numPr>
        <w:ilvl w:val="1"/>
      </w:numPr>
      <w:spacing w:after="100" w:line="280" w:lineRule="atLeast"/>
      <w:outlineLvl w:val="1"/>
    </w:pPr>
    <w:rPr>
      <w:sz w:val="22"/>
      <w:szCs w:val="22"/>
    </w:rPr>
  </w:style>
  <w:style w:type="paragraph" w:styleId="Heading3">
    <w:name w:val="heading 3"/>
    <w:basedOn w:val="Heading2"/>
    <w:next w:val="Normal"/>
    <w:link w:val="Heading3Char"/>
    <w:uiPriority w:val="9"/>
    <w:rsid w:val="00C90A2C"/>
    <w:pPr>
      <w:numPr>
        <w:ilvl w:val="2"/>
      </w:numPr>
      <w:outlineLvl w:val="2"/>
    </w:pPr>
  </w:style>
  <w:style w:type="paragraph" w:styleId="Heading4">
    <w:name w:val="heading 4"/>
    <w:basedOn w:val="Heading3"/>
    <w:next w:val="Normal"/>
    <w:link w:val="Heading4Char"/>
    <w:uiPriority w:val="9"/>
    <w:rsid w:val="00C90A2C"/>
    <w:pPr>
      <w:numPr>
        <w:ilvl w:val="3"/>
      </w:numPr>
      <w:outlineLvl w:val="3"/>
    </w:pPr>
    <w:rPr>
      <w:sz w:val="20"/>
    </w:rPr>
  </w:style>
  <w:style w:type="paragraph" w:styleId="Heading5">
    <w:name w:val="heading 5"/>
    <w:basedOn w:val="Heading4"/>
    <w:next w:val="Normal"/>
    <w:link w:val="Heading5Char"/>
    <w:uiPriority w:val="9"/>
    <w:rsid w:val="00C90A2C"/>
    <w:pPr>
      <w:numPr>
        <w:ilvl w:val="4"/>
      </w:numPr>
      <w:outlineLvl w:val="4"/>
    </w:pPr>
  </w:style>
  <w:style w:type="paragraph" w:styleId="Heading6">
    <w:name w:val="heading 6"/>
    <w:basedOn w:val="Normal"/>
    <w:next w:val="Normal"/>
    <w:link w:val="Heading6Char"/>
    <w:uiPriority w:val="9"/>
    <w:semiHidden/>
    <w:unhideWhenUsed/>
    <w:qFormat/>
    <w:rsid w:val="00097E78"/>
    <w:pPr>
      <w:keepNext/>
      <w:keepLines/>
      <w:numPr>
        <w:ilvl w:val="5"/>
        <w:numId w:val="4"/>
      </w:numPr>
      <w:spacing w:before="200" w:line="280" w:lineRule="atLeast"/>
      <w:outlineLvl w:val="5"/>
    </w:pPr>
    <w:rPr>
      <w:rFonts w:asciiTheme="majorHAnsi" w:eastAsiaTheme="majorEastAsia" w:hAnsiTheme="majorHAnsi" w:cstheme="majorBidi"/>
      <w:bCs/>
      <w:i/>
      <w:iCs/>
      <w:color w:val="132041" w:themeColor="accent1" w:themeShade="7F"/>
      <w:szCs w:val="20"/>
      <w:lang w:val="en-US" w:eastAsia="de-DE"/>
    </w:rPr>
  </w:style>
  <w:style w:type="paragraph" w:styleId="Heading7">
    <w:name w:val="heading 7"/>
    <w:basedOn w:val="Normal"/>
    <w:next w:val="Normal"/>
    <w:link w:val="Heading7Char"/>
    <w:uiPriority w:val="9"/>
    <w:semiHidden/>
    <w:unhideWhenUsed/>
    <w:qFormat/>
    <w:rsid w:val="00097E78"/>
    <w:pPr>
      <w:keepNext/>
      <w:keepLines/>
      <w:numPr>
        <w:ilvl w:val="6"/>
        <w:numId w:val="4"/>
      </w:numPr>
      <w:spacing w:before="200" w:line="280" w:lineRule="atLeast"/>
      <w:outlineLvl w:val="6"/>
    </w:pPr>
    <w:rPr>
      <w:rFonts w:asciiTheme="majorHAnsi" w:eastAsiaTheme="majorEastAsia" w:hAnsiTheme="majorHAnsi" w:cstheme="majorBidi"/>
      <w:bCs/>
      <w:i/>
      <w:iCs/>
      <w:color w:val="404040" w:themeColor="text1" w:themeTint="BF"/>
      <w:szCs w:val="20"/>
      <w:lang w:val="en-US" w:eastAsia="de-DE"/>
    </w:rPr>
  </w:style>
  <w:style w:type="paragraph" w:styleId="Heading8">
    <w:name w:val="heading 8"/>
    <w:basedOn w:val="Normal"/>
    <w:next w:val="Normal"/>
    <w:link w:val="Heading8Char"/>
    <w:uiPriority w:val="9"/>
    <w:semiHidden/>
    <w:unhideWhenUsed/>
    <w:qFormat/>
    <w:rsid w:val="00097E78"/>
    <w:pPr>
      <w:keepNext/>
      <w:keepLines/>
      <w:numPr>
        <w:ilvl w:val="7"/>
        <w:numId w:val="4"/>
      </w:numPr>
      <w:spacing w:before="200" w:line="280" w:lineRule="atLeast"/>
      <w:outlineLvl w:val="7"/>
    </w:pPr>
    <w:rPr>
      <w:rFonts w:asciiTheme="majorHAnsi" w:eastAsiaTheme="majorEastAsia" w:hAnsiTheme="majorHAnsi" w:cstheme="majorBidi"/>
      <w:bCs/>
      <w:color w:val="404040" w:themeColor="text1" w:themeTint="BF"/>
      <w:szCs w:val="20"/>
      <w:lang w:val="en-US" w:eastAsia="de-DE"/>
    </w:rPr>
  </w:style>
  <w:style w:type="paragraph" w:styleId="Heading9">
    <w:name w:val="heading 9"/>
    <w:basedOn w:val="Normal"/>
    <w:next w:val="Normal"/>
    <w:link w:val="Heading9Char"/>
    <w:uiPriority w:val="9"/>
    <w:semiHidden/>
    <w:unhideWhenUsed/>
    <w:qFormat/>
    <w:rsid w:val="00097E78"/>
    <w:pPr>
      <w:keepNext/>
      <w:keepLines/>
      <w:numPr>
        <w:ilvl w:val="8"/>
        <w:numId w:val="4"/>
      </w:numPr>
      <w:spacing w:before="200" w:line="280" w:lineRule="atLeast"/>
      <w:outlineLvl w:val="8"/>
    </w:pPr>
    <w:rPr>
      <w:rFonts w:asciiTheme="majorHAnsi" w:eastAsiaTheme="majorEastAsia" w:hAnsiTheme="majorHAnsi" w:cstheme="majorBidi"/>
      <w:bCs/>
      <w:i/>
      <w:iCs/>
      <w:color w:val="404040" w:themeColor="text1" w:themeTint="BF"/>
      <w:szCs w:val="20"/>
      <w:lang w:val="en-US"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442FD"/>
    <w:pPr>
      <w:tabs>
        <w:tab w:val="center" w:pos="4320"/>
        <w:tab w:val="right" w:pos="8640"/>
      </w:tabs>
      <w:spacing w:after="160" w:line="280" w:lineRule="atLeast"/>
    </w:pPr>
    <w:rPr>
      <w:rFonts w:eastAsia="Times New Roman"/>
      <w:bCs/>
      <w:szCs w:val="20"/>
      <w:lang w:val="en-US" w:eastAsia="de-DE"/>
    </w:rPr>
  </w:style>
  <w:style w:type="paragraph" w:styleId="Footer">
    <w:name w:val="footer"/>
    <w:basedOn w:val="Normal"/>
    <w:link w:val="FooterChar"/>
    <w:uiPriority w:val="99"/>
    <w:rsid w:val="003456ED"/>
    <w:pPr>
      <w:tabs>
        <w:tab w:val="right" w:pos="8789"/>
        <w:tab w:val="right" w:pos="9923"/>
      </w:tabs>
      <w:spacing w:line="360" w:lineRule="auto"/>
      <w:ind w:right="-1021"/>
    </w:pPr>
    <w:rPr>
      <w:rFonts w:eastAsia="Times New Roman"/>
      <w:bCs/>
      <w:noProof/>
      <w:sz w:val="14"/>
      <w:szCs w:val="20"/>
      <w:lang w:val="en-US" w:eastAsia="ja-JP"/>
    </w:rPr>
  </w:style>
  <w:style w:type="character" w:styleId="PageNumber">
    <w:name w:val="page number"/>
    <w:basedOn w:val="DefaultParagraphFont"/>
    <w:rsid w:val="00D442FD"/>
  </w:style>
  <w:style w:type="paragraph" w:customStyle="1" w:styleId="Subject">
    <w:name w:val="Subject"/>
    <w:basedOn w:val="Normal"/>
    <w:rsid w:val="00087485"/>
    <w:pPr>
      <w:jc w:val="both"/>
    </w:pPr>
    <w:rPr>
      <w:rFonts w:cs="Arial"/>
      <w:b/>
      <w:noProof/>
    </w:rPr>
  </w:style>
  <w:style w:type="table" w:styleId="TableGrid">
    <w:name w:val="Table Grid"/>
    <w:basedOn w:val="TableNormal"/>
    <w:uiPriority w:val="39"/>
    <w:rsid w:val="0042187C"/>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ace">
    <w:name w:val="Space"/>
    <w:basedOn w:val="Normal"/>
    <w:semiHidden/>
    <w:rsid w:val="00BF6D06"/>
    <w:pPr>
      <w:spacing w:line="80" w:lineRule="exact"/>
    </w:pPr>
    <w:rPr>
      <w:rFonts w:cs="Arial"/>
      <w:sz w:val="16"/>
    </w:rPr>
  </w:style>
  <w:style w:type="paragraph" w:styleId="BalloonText">
    <w:name w:val="Balloon Text"/>
    <w:basedOn w:val="Normal"/>
    <w:link w:val="BalloonTextChar"/>
    <w:uiPriority w:val="99"/>
    <w:semiHidden/>
    <w:unhideWhenUsed/>
    <w:rsid w:val="0050415A"/>
    <w:rPr>
      <w:rFonts w:ascii="Tahoma" w:hAnsi="Tahoma" w:cs="Tahoma"/>
      <w:sz w:val="16"/>
      <w:szCs w:val="16"/>
    </w:rPr>
  </w:style>
  <w:style w:type="character" w:customStyle="1" w:styleId="BalloonTextChar">
    <w:name w:val="Balloon Text Char"/>
    <w:basedOn w:val="DefaultParagraphFont"/>
    <w:link w:val="BalloonText"/>
    <w:uiPriority w:val="99"/>
    <w:semiHidden/>
    <w:rsid w:val="0050415A"/>
    <w:rPr>
      <w:rFonts w:ascii="Tahoma" w:hAnsi="Tahoma" w:cs="Tahoma"/>
      <w:noProof/>
      <w:sz w:val="16"/>
      <w:szCs w:val="16"/>
      <w:lang w:eastAsia="en-US"/>
    </w:rPr>
  </w:style>
  <w:style w:type="paragraph" w:customStyle="1" w:styleId="AddressBold">
    <w:name w:val="AddressBold"/>
    <w:basedOn w:val="Normal"/>
    <w:semiHidden/>
    <w:rsid w:val="007B6E78"/>
    <w:pPr>
      <w:jc w:val="both"/>
    </w:pPr>
    <w:rPr>
      <w:rFonts w:cs="Arial"/>
      <w:b/>
      <w:sz w:val="18"/>
    </w:rPr>
  </w:style>
  <w:style w:type="character" w:customStyle="1" w:styleId="Heading1Char">
    <w:name w:val="Heading 1 Char"/>
    <w:basedOn w:val="DefaultParagraphFont"/>
    <w:link w:val="Heading1"/>
    <w:uiPriority w:val="9"/>
    <w:rsid w:val="00157C6F"/>
    <w:rPr>
      <w:rFonts w:asciiTheme="majorHAnsi" w:eastAsiaTheme="majorEastAsia" w:hAnsiTheme="majorHAnsi" w:cstheme="majorBidi"/>
      <w:b/>
      <w:color w:val="000000" w:themeColor="text1"/>
      <w:sz w:val="28"/>
      <w:szCs w:val="28"/>
      <w:lang w:val="en-US" w:eastAsia="de-DE"/>
    </w:rPr>
  </w:style>
  <w:style w:type="numbering" w:customStyle="1" w:styleId="Aufzhlungszeichen1">
    <w:name w:val="Aufzählungszeichen1"/>
    <w:uiPriority w:val="99"/>
    <w:rsid w:val="002171CD"/>
    <w:pPr>
      <w:numPr>
        <w:numId w:val="1"/>
      </w:numPr>
    </w:pPr>
  </w:style>
  <w:style w:type="paragraph" w:customStyle="1" w:styleId="ContactDetail">
    <w:name w:val="ContactDetail"/>
    <w:basedOn w:val="Normal"/>
    <w:semiHidden/>
    <w:rsid w:val="00BA6AE6"/>
    <w:pPr>
      <w:framePr w:wrap="around" w:vAnchor="page" w:hAnchor="page" w:x="1419" w:y="5898"/>
      <w:spacing w:line="180" w:lineRule="atLeast"/>
      <w:suppressOverlap/>
    </w:pPr>
    <w:rPr>
      <w:rFonts w:cs="Insightprint-Bold"/>
      <w:color w:val="000000"/>
      <w:sz w:val="14"/>
      <w:szCs w:val="14"/>
      <w:lang w:eastAsia="ja-JP"/>
    </w:rPr>
  </w:style>
  <w:style w:type="character" w:styleId="Hyperlink">
    <w:name w:val="Hyperlink"/>
    <w:basedOn w:val="DefaultParagraphFont"/>
    <w:uiPriority w:val="99"/>
    <w:unhideWhenUsed/>
    <w:rsid w:val="00F07395"/>
    <w:rPr>
      <w:color w:val="A2AD00" w:themeColor="hyperlink"/>
      <w:u w:val="single"/>
    </w:rPr>
  </w:style>
  <w:style w:type="character" w:customStyle="1" w:styleId="Heading2Char">
    <w:name w:val="Heading 2 Char"/>
    <w:basedOn w:val="DefaultParagraphFont"/>
    <w:link w:val="Heading2"/>
    <w:uiPriority w:val="9"/>
    <w:rsid w:val="00C93B71"/>
    <w:rPr>
      <w:rFonts w:asciiTheme="majorHAnsi" w:eastAsiaTheme="majorEastAsia" w:hAnsiTheme="majorHAnsi" w:cstheme="majorBidi"/>
      <w:b/>
      <w:color w:val="000000" w:themeColor="text1"/>
      <w:lang w:val="en-US" w:eastAsia="de-DE"/>
    </w:rPr>
  </w:style>
  <w:style w:type="paragraph" w:customStyle="1" w:styleId="Datum1">
    <w:name w:val="Datum1"/>
    <w:basedOn w:val="Normal"/>
    <w:semiHidden/>
    <w:rsid w:val="00893DFC"/>
    <w:pPr>
      <w:framePr w:wrap="around" w:vAnchor="page" w:hAnchor="page" w:x="1419" w:y="5388"/>
      <w:suppressOverlap/>
    </w:pPr>
  </w:style>
  <w:style w:type="paragraph" w:customStyle="1" w:styleId="DocumentTitle">
    <w:name w:val="DocumentTitle"/>
    <w:basedOn w:val="Normal"/>
    <w:rsid w:val="00C93B71"/>
    <w:pPr>
      <w:spacing w:after="240" w:line="440" w:lineRule="exact"/>
    </w:pPr>
    <w:rPr>
      <w:rFonts w:eastAsia="Times New Roman"/>
      <w:bCs/>
      <w:sz w:val="40"/>
      <w:szCs w:val="40"/>
      <w:lang w:val="en-US" w:eastAsia="de-DE"/>
    </w:rPr>
  </w:style>
  <w:style w:type="paragraph" w:customStyle="1" w:styleId="Bulletlist">
    <w:name w:val="Bullet list"/>
    <w:basedOn w:val="Normal"/>
    <w:rsid w:val="003456ED"/>
    <w:pPr>
      <w:widowControl w:val="0"/>
      <w:numPr>
        <w:numId w:val="7"/>
      </w:numPr>
      <w:spacing w:after="160" w:line="360" w:lineRule="auto"/>
      <w:contextualSpacing/>
    </w:pPr>
    <w:rPr>
      <w:rFonts w:eastAsia="Times New Roman" w:cs="Arial"/>
      <w:bCs/>
      <w:szCs w:val="20"/>
      <w:lang w:val="en-US" w:eastAsia="de-DE"/>
    </w:rPr>
  </w:style>
  <w:style w:type="numbering" w:customStyle="1" w:styleId="ListNum">
    <w:name w:val="List Num"/>
    <w:uiPriority w:val="99"/>
    <w:rsid w:val="00143F87"/>
    <w:pPr>
      <w:numPr>
        <w:numId w:val="2"/>
      </w:numPr>
    </w:pPr>
  </w:style>
  <w:style w:type="paragraph" w:customStyle="1" w:styleId="Numberlist">
    <w:name w:val="Number list"/>
    <w:basedOn w:val="Normal"/>
    <w:rsid w:val="00143F87"/>
    <w:pPr>
      <w:numPr>
        <w:numId w:val="3"/>
      </w:numPr>
      <w:spacing w:after="160" w:line="280" w:lineRule="atLeast"/>
      <w:contextualSpacing/>
    </w:pPr>
    <w:rPr>
      <w:rFonts w:eastAsia="Times New Roman"/>
      <w:bCs/>
      <w:szCs w:val="20"/>
      <w:lang w:val="en-US" w:eastAsia="de-DE"/>
    </w:rPr>
  </w:style>
  <w:style w:type="paragraph" w:customStyle="1" w:styleId="EmbargoDate">
    <w:name w:val="EmbargoDate"/>
    <w:basedOn w:val="Normal"/>
    <w:semiHidden/>
    <w:rsid w:val="00BA6AE6"/>
    <w:pPr>
      <w:spacing w:after="726" w:line="240" w:lineRule="atLeast"/>
    </w:pPr>
  </w:style>
  <w:style w:type="paragraph" w:customStyle="1" w:styleId="Headline">
    <w:name w:val="Headline"/>
    <w:basedOn w:val="Normal"/>
    <w:semiHidden/>
    <w:qFormat/>
    <w:rsid w:val="00157C6F"/>
    <w:pPr>
      <w:spacing w:line="320" w:lineRule="atLeast"/>
    </w:pPr>
    <w:rPr>
      <w:rFonts w:cs="Arial"/>
      <w:b/>
      <w:sz w:val="28"/>
      <w:szCs w:val="28"/>
    </w:rPr>
  </w:style>
  <w:style w:type="paragraph" w:customStyle="1" w:styleId="Subheadline">
    <w:name w:val="Subheadline"/>
    <w:basedOn w:val="Normal"/>
    <w:rsid w:val="00097E78"/>
    <w:pPr>
      <w:spacing w:after="160" w:line="320" w:lineRule="atLeast"/>
    </w:pPr>
    <w:rPr>
      <w:rFonts w:eastAsia="Times New Roman" w:cs="Arial"/>
      <w:b/>
      <w:bCs/>
      <w:lang w:val="en-US" w:eastAsia="de-DE"/>
    </w:rPr>
  </w:style>
  <w:style w:type="paragraph" w:customStyle="1" w:styleId="KopfzeileSeite1">
    <w:name w:val="Kopfzeile Seite 1"/>
    <w:basedOn w:val="Header"/>
    <w:semiHidden/>
    <w:rsid w:val="00523337"/>
    <w:pPr>
      <w:widowControl w:val="0"/>
      <w:tabs>
        <w:tab w:val="clear" w:pos="4320"/>
        <w:tab w:val="clear" w:pos="8640"/>
      </w:tabs>
      <w:spacing w:after="3640" w:line="240" w:lineRule="auto"/>
    </w:pPr>
    <w:rPr>
      <w:lang w:val="en-GB"/>
    </w:rPr>
  </w:style>
  <w:style w:type="character" w:customStyle="1" w:styleId="Heading3Char">
    <w:name w:val="Heading 3 Char"/>
    <w:basedOn w:val="DefaultParagraphFont"/>
    <w:link w:val="Heading3"/>
    <w:uiPriority w:val="9"/>
    <w:rsid w:val="00C93B71"/>
    <w:rPr>
      <w:rFonts w:asciiTheme="majorHAnsi" w:eastAsiaTheme="majorEastAsia" w:hAnsiTheme="majorHAnsi" w:cstheme="majorBidi"/>
      <w:b/>
      <w:color w:val="000000" w:themeColor="text1"/>
      <w:lang w:val="en-US" w:eastAsia="de-DE"/>
    </w:rPr>
  </w:style>
  <w:style w:type="character" w:customStyle="1" w:styleId="Heading4Char">
    <w:name w:val="Heading 4 Char"/>
    <w:basedOn w:val="DefaultParagraphFont"/>
    <w:link w:val="Heading4"/>
    <w:uiPriority w:val="9"/>
    <w:rsid w:val="00C93B71"/>
    <w:rPr>
      <w:rFonts w:asciiTheme="majorHAnsi" w:eastAsiaTheme="majorEastAsia" w:hAnsiTheme="majorHAnsi" w:cstheme="majorBidi"/>
      <w:b/>
      <w:color w:val="000000" w:themeColor="text1"/>
      <w:sz w:val="20"/>
      <w:lang w:val="en-US" w:eastAsia="de-DE"/>
    </w:rPr>
  </w:style>
  <w:style w:type="character" w:customStyle="1" w:styleId="Heading5Char">
    <w:name w:val="Heading 5 Char"/>
    <w:basedOn w:val="DefaultParagraphFont"/>
    <w:link w:val="Heading5"/>
    <w:uiPriority w:val="9"/>
    <w:rsid w:val="00C93B71"/>
    <w:rPr>
      <w:rFonts w:asciiTheme="majorHAnsi" w:eastAsiaTheme="majorEastAsia" w:hAnsiTheme="majorHAnsi" w:cstheme="majorBidi"/>
      <w:b/>
      <w:color w:val="000000" w:themeColor="text1"/>
      <w:sz w:val="20"/>
      <w:lang w:val="en-US" w:eastAsia="de-DE"/>
    </w:rPr>
  </w:style>
  <w:style w:type="character" w:styleId="Strong">
    <w:name w:val="Strong"/>
    <w:basedOn w:val="DefaultParagraphFont"/>
    <w:uiPriority w:val="22"/>
    <w:rsid w:val="00143F87"/>
    <w:rPr>
      <w:b/>
      <w:bCs/>
    </w:rPr>
  </w:style>
  <w:style w:type="paragraph" w:styleId="TOC1">
    <w:name w:val="toc 1"/>
    <w:basedOn w:val="Normal"/>
    <w:next w:val="Normal"/>
    <w:uiPriority w:val="39"/>
    <w:semiHidden/>
    <w:rsid w:val="00C93B71"/>
    <w:pPr>
      <w:tabs>
        <w:tab w:val="left" w:pos="567"/>
        <w:tab w:val="right" w:leader="dot" w:pos="8931"/>
      </w:tabs>
      <w:spacing w:before="300" w:line="280" w:lineRule="atLeast"/>
      <w:ind w:left="567" w:right="1020" w:hanging="567"/>
    </w:pPr>
    <w:rPr>
      <w:rFonts w:eastAsiaTheme="majorEastAsia"/>
      <w:b/>
      <w:bCs/>
      <w:szCs w:val="20"/>
      <w:lang w:val="en-US" w:eastAsia="de-DE"/>
    </w:rPr>
  </w:style>
  <w:style w:type="character" w:customStyle="1" w:styleId="Heading6Char">
    <w:name w:val="Heading 6 Char"/>
    <w:basedOn w:val="DefaultParagraphFont"/>
    <w:link w:val="Heading6"/>
    <w:uiPriority w:val="9"/>
    <w:semiHidden/>
    <w:rsid w:val="00097E78"/>
    <w:rPr>
      <w:rFonts w:asciiTheme="majorHAnsi" w:eastAsiaTheme="majorEastAsia" w:hAnsiTheme="majorHAnsi" w:cstheme="majorBidi"/>
      <w:bCs/>
      <w:i/>
      <w:iCs/>
      <w:color w:val="132041" w:themeColor="accent1" w:themeShade="7F"/>
      <w:szCs w:val="20"/>
      <w:lang w:val="en-US" w:eastAsia="de-DE"/>
    </w:rPr>
  </w:style>
  <w:style w:type="character" w:customStyle="1" w:styleId="Heading7Char">
    <w:name w:val="Heading 7 Char"/>
    <w:basedOn w:val="DefaultParagraphFont"/>
    <w:link w:val="Heading7"/>
    <w:uiPriority w:val="9"/>
    <w:semiHidden/>
    <w:rsid w:val="00097E78"/>
    <w:rPr>
      <w:rFonts w:asciiTheme="majorHAnsi" w:eastAsiaTheme="majorEastAsia" w:hAnsiTheme="majorHAnsi" w:cstheme="majorBidi"/>
      <w:bCs/>
      <w:i/>
      <w:iCs/>
      <w:color w:val="404040" w:themeColor="text1" w:themeTint="BF"/>
      <w:szCs w:val="20"/>
      <w:lang w:val="en-US" w:eastAsia="de-DE"/>
    </w:rPr>
  </w:style>
  <w:style w:type="character" w:customStyle="1" w:styleId="Heading8Char">
    <w:name w:val="Heading 8 Char"/>
    <w:basedOn w:val="DefaultParagraphFont"/>
    <w:link w:val="Heading8"/>
    <w:uiPriority w:val="9"/>
    <w:semiHidden/>
    <w:rsid w:val="00097E78"/>
    <w:rPr>
      <w:rFonts w:asciiTheme="majorHAnsi" w:eastAsiaTheme="majorEastAsia" w:hAnsiTheme="majorHAnsi" w:cstheme="majorBidi"/>
      <w:bCs/>
      <w:color w:val="404040" w:themeColor="text1" w:themeTint="BF"/>
      <w:szCs w:val="20"/>
      <w:lang w:val="en-US" w:eastAsia="de-DE"/>
    </w:rPr>
  </w:style>
  <w:style w:type="character" w:customStyle="1" w:styleId="Heading9Char">
    <w:name w:val="Heading 9 Char"/>
    <w:basedOn w:val="DefaultParagraphFont"/>
    <w:link w:val="Heading9"/>
    <w:uiPriority w:val="9"/>
    <w:semiHidden/>
    <w:rsid w:val="00097E78"/>
    <w:rPr>
      <w:rFonts w:asciiTheme="majorHAnsi" w:eastAsiaTheme="majorEastAsia" w:hAnsiTheme="majorHAnsi" w:cstheme="majorBidi"/>
      <w:bCs/>
      <w:i/>
      <w:iCs/>
      <w:color w:val="404040" w:themeColor="text1" w:themeTint="BF"/>
      <w:szCs w:val="20"/>
      <w:lang w:val="en-US" w:eastAsia="de-DE"/>
    </w:rPr>
  </w:style>
  <w:style w:type="numbering" w:customStyle="1" w:styleId="ListHead">
    <w:name w:val="List Head"/>
    <w:uiPriority w:val="99"/>
    <w:rsid w:val="00C90A2C"/>
    <w:pPr>
      <w:numPr>
        <w:numId w:val="5"/>
      </w:numPr>
    </w:pPr>
  </w:style>
  <w:style w:type="paragraph" w:styleId="TOC2">
    <w:name w:val="toc 2"/>
    <w:basedOn w:val="Normal"/>
    <w:next w:val="Normal"/>
    <w:uiPriority w:val="39"/>
    <w:semiHidden/>
    <w:rsid w:val="00C93B71"/>
    <w:pPr>
      <w:tabs>
        <w:tab w:val="left" w:pos="567"/>
        <w:tab w:val="right" w:pos="8931"/>
      </w:tabs>
      <w:spacing w:line="280" w:lineRule="atLeast"/>
      <w:ind w:left="567" w:right="1021" w:hanging="567"/>
    </w:pPr>
    <w:rPr>
      <w:rFonts w:eastAsia="Times New Roman"/>
      <w:bCs/>
      <w:szCs w:val="20"/>
      <w:lang w:val="en-US" w:eastAsia="de-DE"/>
    </w:rPr>
  </w:style>
  <w:style w:type="paragraph" w:styleId="TOC3">
    <w:name w:val="toc 3"/>
    <w:basedOn w:val="Normal"/>
    <w:next w:val="Normal"/>
    <w:uiPriority w:val="39"/>
    <w:semiHidden/>
    <w:rsid w:val="00C93B71"/>
    <w:pPr>
      <w:tabs>
        <w:tab w:val="left" w:pos="567"/>
        <w:tab w:val="right" w:pos="8931"/>
      </w:tabs>
      <w:spacing w:line="280" w:lineRule="atLeast"/>
      <w:ind w:left="567" w:right="1021" w:hanging="567"/>
    </w:pPr>
    <w:rPr>
      <w:rFonts w:eastAsiaTheme="majorEastAsia"/>
      <w:bCs/>
      <w:szCs w:val="20"/>
      <w:lang w:val="en-US" w:eastAsia="de-DE"/>
    </w:rPr>
  </w:style>
  <w:style w:type="paragraph" w:customStyle="1" w:styleId="Note">
    <w:name w:val="Note"/>
    <w:basedOn w:val="Normal"/>
    <w:rsid w:val="00157C6F"/>
    <w:pPr>
      <w:pBdr>
        <w:top w:val="dotted" w:sz="12" w:space="3" w:color="8E8581" w:themeColor="background2"/>
        <w:bottom w:val="dotted" w:sz="12" w:space="5" w:color="8E8581" w:themeColor="background2"/>
      </w:pBdr>
      <w:spacing w:after="160" w:line="280" w:lineRule="atLeast"/>
    </w:pPr>
    <w:rPr>
      <w:rFonts w:eastAsia="Times New Roman"/>
      <w:bCs/>
      <w:color w:val="8E8581" w:themeColor="background2"/>
      <w:szCs w:val="20"/>
      <w:lang w:val="en-US" w:eastAsia="de-DE"/>
    </w:rPr>
  </w:style>
  <w:style w:type="paragraph" w:styleId="ListParagraph">
    <w:name w:val="List Paragraph"/>
    <w:basedOn w:val="Normal"/>
    <w:uiPriority w:val="34"/>
    <w:qFormat/>
    <w:rsid w:val="0097109F"/>
    <w:pPr>
      <w:ind w:left="720"/>
      <w:contextualSpacing/>
    </w:pPr>
  </w:style>
  <w:style w:type="character" w:styleId="FollowedHyperlink">
    <w:name w:val="FollowedHyperlink"/>
    <w:basedOn w:val="DefaultParagraphFont"/>
    <w:uiPriority w:val="99"/>
    <w:semiHidden/>
    <w:unhideWhenUsed/>
    <w:rsid w:val="000F0BE5"/>
    <w:rPr>
      <w:color w:val="C1BB00" w:themeColor="followedHyperlink"/>
      <w:u w:val="single"/>
    </w:rPr>
  </w:style>
  <w:style w:type="character" w:customStyle="1" w:styleId="uraccesskey2">
    <w:name w:val="uraccesskey2"/>
    <w:basedOn w:val="DefaultParagraphFont"/>
    <w:rsid w:val="000E087C"/>
  </w:style>
  <w:style w:type="paragraph" w:styleId="NormalWeb">
    <w:name w:val="Normal (Web)"/>
    <w:basedOn w:val="Normal"/>
    <w:uiPriority w:val="99"/>
    <w:semiHidden/>
    <w:unhideWhenUsed/>
    <w:rsid w:val="00B3381B"/>
    <w:pPr>
      <w:spacing w:before="100" w:beforeAutospacing="1" w:after="100" w:afterAutospacing="1"/>
    </w:pPr>
    <w:rPr>
      <w:rFonts w:ascii="Times New Roman" w:eastAsiaTheme="minorEastAsia" w:hAnsi="Times New Roman"/>
      <w:sz w:val="24"/>
      <w:szCs w:val="24"/>
      <w:lang w:eastAsia="de-DE"/>
    </w:rPr>
  </w:style>
  <w:style w:type="table" w:customStyle="1" w:styleId="GfKTable">
    <w:name w:val="GfK Table"/>
    <w:basedOn w:val="TableNormal"/>
    <w:uiPriority w:val="99"/>
    <w:rsid w:val="00826957"/>
    <w:tblPr>
      <w:tblBorders>
        <w:bottom w:val="single" w:sz="4" w:space="0" w:color="D2CBC9"/>
        <w:insideH w:val="single" w:sz="4" w:space="0" w:color="D2CBC9"/>
      </w:tblBorders>
      <w:tblCellMar>
        <w:top w:w="28" w:type="dxa"/>
        <w:bottom w:w="28" w:type="dxa"/>
      </w:tblCellMar>
    </w:tblPr>
    <w:tblStylePr w:type="firstRow">
      <w:rPr>
        <w:b/>
      </w:rPr>
      <w:tblPr/>
      <w:tcPr>
        <w:tcBorders>
          <w:top w:val="nil"/>
          <w:left w:val="nil"/>
          <w:bottom w:val="single" w:sz="4" w:space="0" w:color="auto"/>
          <w:right w:val="nil"/>
          <w:insideH w:val="nil"/>
          <w:insideV w:val="nil"/>
          <w:tl2br w:val="nil"/>
          <w:tr2bl w:val="nil"/>
        </w:tcBorders>
      </w:tcPr>
    </w:tblStylePr>
    <w:tblStylePr w:type="firstCol">
      <w:tblPr/>
      <w:tcPr>
        <w:tcBorders>
          <w:top w:val="nil"/>
          <w:left w:val="nil"/>
          <w:bottom w:val="single" w:sz="4" w:space="0" w:color="D2CBC9"/>
          <w:right w:val="nil"/>
          <w:insideH w:val="single" w:sz="4" w:space="0" w:color="D2CBC9"/>
          <w:insideV w:val="nil"/>
          <w:tl2br w:val="nil"/>
          <w:tr2bl w:val="nil"/>
        </w:tcBorders>
        <w:shd w:val="clear" w:color="auto" w:fill="F2F2F2" w:themeFill="background1" w:themeFillShade="F2"/>
      </w:tcPr>
    </w:tblStylePr>
  </w:style>
  <w:style w:type="paragraph" w:customStyle="1" w:styleId="4-QuestionNumberandType">
    <w:name w:val="4 - Question Number and Type"/>
    <w:basedOn w:val="Normal"/>
    <w:qFormat/>
    <w:rsid w:val="00C1178C"/>
    <w:pPr>
      <w:spacing w:before="60"/>
    </w:pPr>
    <w:rPr>
      <w:rFonts w:eastAsia="Times New Roman" w:cs="Arial"/>
      <w:b/>
      <w:color w:val="000000"/>
      <w:szCs w:val="20"/>
      <w:lang w:val="en-US"/>
    </w:rPr>
  </w:style>
  <w:style w:type="paragraph" w:customStyle="1" w:styleId="1-SectionHeader">
    <w:name w:val="1 - Section Header"/>
    <w:basedOn w:val="Normal"/>
    <w:qFormat/>
    <w:rsid w:val="00CF3913"/>
    <w:pPr>
      <w:shd w:val="clear" w:color="auto" w:fill="264283" w:themeFill="accent1"/>
    </w:pPr>
    <w:rPr>
      <w:rFonts w:asciiTheme="majorHAnsi" w:eastAsia="Times New Roman" w:hAnsiTheme="majorHAnsi" w:cstheme="majorHAnsi"/>
      <w:b/>
      <w:color w:val="FFFFFF" w:themeColor="background1"/>
      <w:szCs w:val="20"/>
      <w:lang w:val="en-US" w:eastAsia="nl-NL"/>
    </w:rPr>
  </w:style>
  <w:style w:type="paragraph" w:customStyle="1" w:styleId="3-ProgrammingNote">
    <w:name w:val="3 - Programming Note"/>
    <w:basedOn w:val="Normal"/>
    <w:qFormat/>
    <w:rsid w:val="00AF58B1"/>
    <w:pPr>
      <w:shd w:val="clear" w:color="auto" w:fill="F2F2F2" w:themeFill="background1" w:themeFillShade="F2"/>
    </w:pPr>
    <w:rPr>
      <w:rFonts w:eastAsia="Times New Roman" w:cstheme="majorHAnsi"/>
      <w:i/>
      <w:sz w:val="20"/>
      <w:szCs w:val="18"/>
      <w:lang w:val="en-US" w:eastAsia="nl-NL"/>
    </w:rPr>
  </w:style>
  <w:style w:type="paragraph" w:customStyle="1" w:styleId="2-Base">
    <w:name w:val="2 - Base"/>
    <w:basedOn w:val="Normal"/>
    <w:link w:val="2-BaseChar"/>
    <w:qFormat/>
    <w:rsid w:val="00EA64FC"/>
    <w:pPr>
      <w:shd w:val="clear" w:color="auto" w:fill="6081D1" w:themeFill="accent1" w:themeFillTint="99"/>
    </w:pPr>
    <w:rPr>
      <w:color w:val="FFFFFF" w:themeColor="background1"/>
    </w:rPr>
  </w:style>
  <w:style w:type="paragraph" w:customStyle="1" w:styleId="0-Basic">
    <w:name w:val="0 - Basic"/>
    <w:link w:val="0-BasicChar"/>
    <w:qFormat/>
    <w:rsid w:val="00257F03"/>
    <w:rPr>
      <w:rFonts w:eastAsia="Times New Roman" w:cs="Arial"/>
      <w:color w:val="000000"/>
      <w:lang w:val="en-US" w:eastAsia="en-US"/>
    </w:rPr>
  </w:style>
  <w:style w:type="character" w:customStyle="1" w:styleId="2-BaseChar">
    <w:name w:val="2 - Base Char"/>
    <w:basedOn w:val="DefaultParagraphFont"/>
    <w:link w:val="2-Base"/>
    <w:rsid w:val="00EA64FC"/>
    <w:rPr>
      <w:color w:val="FFFFFF" w:themeColor="background1"/>
      <w:shd w:val="clear" w:color="auto" w:fill="6081D1" w:themeFill="accent1" w:themeFillTint="99"/>
    </w:rPr>
  </w:style>
  <w:style w:type="character" w:customStyle="1" w:styleId="0-BasicChar">
    <w:name w:val="0 - Basic Char"/>
    <w:basedOn w:val="DefaultParagraphFont"/>
    <w:link w:val="0-Basic"/>
    <w:rsid w:val="002317A8"/>
    <w:rPr>
      <w:rFonts w:ascii="Arial" w:eastAsia="Times New Roman" w:hAnsi="Arial" w:cs="Arial"/>
      <w:color w:val="000000"/>
      <w:sz w:val="22"/>
      <w:lang w:val="en-US" w:eastAsia="en-US"/>
    </w:rPr>
  </w:style>
  <w:style w:type="paragraph" w:customStyle="1" w:styleId="5-ClientQuexSectionTitle">
    <w:name w:val="5 - Client Quex Section Title"/>
    <w:basedOn w:val="0-Basic"/>
    <w:qFormat/>
    <w:rsid w:val="00B448CB"/>
    <w:rPr>
      <w:b/>
      <w:u w:val="single"/>
    </w:rPr>
  </w:style>
  <w:style w:type="character" w:styleId="CommentReference">
    <w:name w:val="annotation reference"/>
    <w:basedOn w:val="DefaultParagraphFont"/>
    <w:uiPriority w:val="99"/>
    <w:semiHidden/>
    <w:unhideWhenUsed/>
    <w:rsid w:val="00B448CB"/>
    <w:rPr>
      <w:sz w:val="16"/>
      <w:szCs w:val="16"/>
    </w:rPr>
  </w:style>
  <w:style w:type="paragraph" w:styleId="CommentText">
    <w:name w:val="annotation text"/>
    <w:basedOn w:val="Normal"/>
    <w:link w:val="CommentTextChar"/>
    <w:uiPriority w:val="99"/>
    <w:unhideWhenUsed/>
    <w:rsid w:val="00B448CB"/>
    <w:rPr>
      <w:sz w:val="20"/>
      <w:szCs w:val="20"/>
    </w:rPr>
  </w:style>
  <w:style w:type="character" w:customStyle="1" w:styleId="CommentTextChar">
    <w:name w:val="Comment Text Char"/>
    <w:basedOn w:val="DefaultParagraphFont"/>
    <w:link w:val="CommentText"/>
    <w:uiPriority w:val="99"/>
    <w:rsid w:val="00B448CB"/>
    <w:rPr>
      <w:sz w:val="20"/>
      <w:szCs w:val="20"/>
    </w:rPr>
  </w:style>
  <w:style w:type="paragraph" w:styleId="CommentSubject">
    <w:name w:val="annotation subject"/>
    <w:basedOn w:val="CommentText"/>
    <w:next w:val="CommentText"/>
    <w:link w:val="CommentSubjectChar"/>
    <w:uiPriority w:val="99"/>
    <w:semiHidden/>
    <w:unhideWhenUsed/>
    <w:rsid w:val="00B448CB"/>
    <w:rPr>
      <w:b/>
      <w:bCs/>
    </w:rPr>
  </w:style>
  <w:style w:type="character" w:customStyle="1" w:styleId="CommentSubjectChar">
    <w:name w:val="Comment Subject Char"/>
    <w:basedOn w:val="CommentTextChar"/>
    <w:link w:val="CommentSubject"/>
    <w:uiPriority w:val="99"/>
    <w:semiHidden/>
    <w:rsid w:val="00B448CB"/>
    <w:rPr>
      <w:b/>
      <w:bCs/>
      <w:sz w:val="20"/>
      <w:szCs w:val="20"/>
    </w:rPr>
  </w:style>
  <w:style w:type="paragraph" w:styleId="Revision">
    <w:name w:val="Revision"/>
    <w:hidden/>
    <w:uiPriority w:val="99"/>
    <w:semiHidden/>
    <w:rsid w:val="00B448CB"/>
  </w:style>
  <w:style w:type="character" w:customStyle="1" w:styleId="mt-font-size-11pt">
    <w:name w:val="mt-font-size-11pt"/>
    <w:basedOn w:val="DefaultParagraphFont"/>
    <w:rsid w:val="00784E02"/>
  </w:style>
  <w:style w:type="paragraph" w:styleId="NoSpacing">
    <w:name w:val="No Spacing"/>
    <w:uiPriority w:val="1"/>
    <w:qFormat/>
    <w:rsid w:val="008D3E20"/>
    <w:rPr>
      <w:rFonts w:ascii="Cambria" w:hAnsi="Cambria" w:cstheme="minorBidi"/>
      <w:lang w:val="en-US" w:eastAsia="en-US"/>
    </w:rPr>
  </w:style>
  <w:style w:type="paragraph" w:customStyle="1" w:styleId="Question">
    <w:name w:val="Question"/>
    <w:basedOn w:val="Normal"/>
    <w:next w:val="Normal"/>
    <w:link w:val="QuestionChar1"/>
    <w:qFormat/>
    <w:rsid w:val="00A12298"/>
    <w:pPr>
      <w:ind w:left="480" w:hanging="480"/>
    </w:pPr>
    <w:rPr>
      <w:rFonts w:ascii="Times New Roman" w:eastAsia="Times New Roman" w:hAnsi="Times New Roman"/>
      <w:sz w:val="24"/>
      <w:szCs w:val="24"/>
      <w:lang w:val="en-US" w:eastAsia="en-US"/>
    </w:rPr>
  </w:style>
  <w:style w:type="character" w:customStyle="1" w:styleId="QuestionChar1">
    <w:name w:val="Question Char1"/>
    <w:basedOn w:val="DefaultParagraphFont"/>
    <w:link w:val="Question"/>
    <w:rsid w:val="00A12298"/>
    <w:rPr>
      <w:rFonts w:ascii="Times New Roman" w:eastAsia="Times New Roman" w:hAnsi="Times New Roman"/>
      <w:sz w:val="24"/>
      <w:szCs w:val="24"/>
      <w:lang w:val="en-US" w:eastAsia="en-US"/>
    </w:rPr>
  </w:style>
  <w:style w:type="character" w:customStyle="1" w:styleId="NormalCourierNewChar">
    <w:name w:val="Normal + Courier New Char"/>
    <w:aliases w:val="10 pt Char"/>
    <w:basedOn w:val="DefaultParagraphFont"/>
    <w:rsid w:val="00132F99"/>
    <w:rPr>
      <w:rFonts w:ascii="Courier New" w:hAnsi="Courier New" w:cs="Courier New"/>
      <w:lang w:val="en-US" w:eastAsia="en-US" w:bidi="ar-SA"/>
    </w:rPr>
  </w:style>
  <w:style w:type="character" w:customStyle="1" w:styleId="FooterChar">
    <w:name w:val="Footer Char"/>
    <w:basedOn w:val="DefaultParagraphFont"/>
    <w:link w:val="Footer"/>
    <w:uiPriority w:val="99"/>
    <w:rsid w:val="00C254FE"/>
    <w:rPr>
      <w:rFonts w:eastAsia="Times New Roman"/>
      <w:bCs/>
      <w:noProof/>
      <w:sz w:val="14"/>
      <w:szCs w:val="20"/>
      <w:lang w:val="en-US" w:eastAsia="ja-JP"/>
    </w:rPr>
  </w:style>
  <w:style w:type="character" w:customStyle="1" w:styleId="HeaderChar">
    <w:name w:val="Header Char"/>
    <w:basedOn w:val="DefaultParagraphFont"/>
    <w:link w:val="Header"/>
    <w:rsid w:val="00C254FE"/>
    <w:rPr>
      <w:rFonts w:eastAsia="Times New Roman"/>
      <w:bCs/>
      <w:szCs w:val="20"/>
      <w:lang w:val="en-US" w:eastAsia="de-DE"/>
    </w:rPr>
  </w:style>
  <w:style w:type="paragraph" w:styleId="BodyText">
    <w:name w:val="Body Text"/>
    <w:basedOn w:val="Normal"/>
    <w:link w:val="BodyTextChar"/>
    <w:rsid w:val="005779D1"/>
    <w:rPr>
      <w:rFonts w:ascii="Book Antiqua" w:eastAsia="Times New Roman" w:hAnsi="Book Antiqua"/>
      <w:szCs w:val="20"/>
      <w:lang w:val="en-US" w:eastAsia="en-US"/>
    </w:rPr>
  </w:style>
  <w:style w:type="character" w:customStyle="1" w:styleId="BodyTextChar">
    <w:name w:val="Body Text Char"/>
    <w:basedOn w:val="DefaultParagraphFont"/>
    <w:link w:val="BodyText"/>
    <w:rsid w:val="005779D1"/>
    <w:rPr>
      <w:rFonts w:ascii="Book Antiqua" w:eastAsia="Times New Roman" w:hAnsi="Book Antiqua"/>
      <w:szCs w:val="20"/>
      <w:lang w:val="en-US" w:eastAsia="en-US"/>
    </w:rPr>
  </w:style>
  <w:style w:type="paragraph" w:customStyle="1" w:styleId="Answer">
    <w:name w:val="Answer"/>
    <w:basedOn w:val="Normal"/>
    <w:link w:val="AnswerChar1"/>
    <w:qFormat/>
    <w:rsid w:val="00996286"/>
    <w:pPr>
      <w:tabs>
        <w:tab w:val="right" w:pos="9240"/>
      </w:tabs>
      <w:ind w:left="2160" w:hanging="720"/>
    </w:pPr>
    <w:rPr>
      <w:rFonts w:ascii="Times New Roman" w:eastAsia="Times New Roman" w:hAnsi="Times New Roman"/>
      <w:sz w:val="24"/>
      <w:szCs w:val="24"/>
      <w:lang w:val="en-US" w:eastAsia="en-US"/>
    </w:rPr>
  </w:style>
  <w:style w:type="character" w:customStyle="1" w:styleId="AnswerChar1">
    <w:name w:val="Answer Char1"/>
    <w:basedOn w:val="DefaultParagraphFont"/>
    <w:link w:val="Answer"/>
    <w:locked/>
    <w:rsid w:val="00996286"/>
    <w:rPr>
      <w:rFonts w:ascii="Times New Roman" w:eastAsia="Times New Roman" w:hAnsi="Times New Roman"/>
      <w:sz w:val="24"/>
      <w:szCs w:val="24"/>
      <w:lang w:val="en-US" w:eastAsia="en-US"/>
    </w:rPr>
  </w:style>
  <w:style w:type="paragraph" w:customStyle="1" w:styleId="basic">
    <w:name w:val="basic"/>
    <w:basedOn w:val="Normal"/>
    <w:link w:val="basicChar"/>
    <w:rsid w:val="00684DFB"/>
    <w:rPr>
      <w:rFonts w:eastAsia="Times New Roman" w:cs="Arial"/>
      <w:szCs w:val="24"/>
      <w:lang w:val="en-US" w:eastAsia="en-US"/>
    </w:rPr>
  </w:style>
  <w:style w:type="character" w:customStyle="1" w:styleId="basicChar">
    <w:name w:val="basic Char"/>
    <w:link w:val="basic"/>
    <w:rsid w:val="00684DFB"/>
    <w:rPr>
      <w:rFonts w:eastAsia="Times New Roman" w:cs="Arial"/>
      <w:szCs w:val="24"/>
      <w:lang w:val="en-US" w:eastAsia="en-US"/>
    </w:rPr>
  </w:style>
  <w:style w:type="paragraph" w:customStyle="1" w:styleId="basictitle">
    <w:name w:val="basic title"/>
    <w:basedOn w:val="basic"/>
    <w:rsid w:val="00684DFB"/>
    <w:rPr>
      <w:b/>
      <w:bCs/>
      <w:smallCaps/>
      <w:u w:val="single"/>
    </w:rPr>
  </w:style>
  <w:style w:type="character" w:customStyle="1" w:styleId="copyhighlight">
    <w:name w:val="copyhighlight"/>
    <w:basedOn w:val="DefaultParagraphFont"/>
    <w:rsid w:val="00E24512"/>
  </w:style>
  <w:style w:type="character" w:customStyle="1" w:styleId="yellowbox">
    <w:name w:val="yellowbox"/>
    <w:basedOn w:val="DefaultParagraphFont"/>
    <w:rsid w:val="00E24512"/>
  </w:style>
  <w:style w:type="paragraph" w:customStyle="1" w:styleId="0-basic0">
    <w:name w:val="0-basic"/>
    <w:basedOn w:val="Normal"/>
    <w:rsid w:val="00D507F8"/>
    <w:pPr>
      <w:spacing w:before="100" w:beforeAutospacing="1" w:after="100" w:afterAutospacing="1"/>
    </w:pPr>
    <w:rPr>
      <w:rFonts w:ascii="Times New Roman" w:hAnsi="Times New Roman"/>
      <w:sz w:val="24"/>
      <w:szCs w:val="24"/>
      <w:lang w:val="en-US" w:eastAsia="en-US"/>
    </w:rPr>
  </w:style>
  <w:style w:type="character" w:customStyle="1" w:styleId="QuestionChar">
    <w:name w:val="Question Char"/>
    <w:basedOn w:val="DefaultParagraphFont"/>
    <w:rsid w:val="00E419FF"/>
    <w:rPr>
      <w:sz w:val="24"/>
      <w:szCs w:val="24"/>
      <w:lang w:val="en-US" w:eastAsia="en-US" w:bidi="ar-SA"/>
    </w:rPr>
  </w:style>
  <w:style w:type="paragraph" w:customStyle="1" w:styleId="story-textparagraph">
    <w:name w:val="story-text__paragraph"/>
    <w:basedOn w:val="Normal"/>
    <w:rsid w:val="00F712E2"/>
    <w:pPr>
      <w:spacing w:before="100" w:beforeAutospacing="1" w:after="100" w:afterAutospacing="1"/>
    </w:pPr>
    <w:rPr>
      <w:rFonts w:ascii="Times New Roman" w:eastAsia="Times New Roman" w:hAnsi="Times New Roman"/>
      <w:sz w:val="24"/>
      <w:szCs w:val="24"/>
      <w:lang w:val="en-US" w:eastAsia="en-US"/>
    </w:rPr>
  </w:style>
  <w:style w:type="paragraph" w:customStyle="1" w:styleId="Response">
    <w:name w:val="Response"/>
    <w:basedOn w:val="Normal"/>
    <w:qFormat/>
    <w:rsid w:val="00E2543B"/>
    <w:pPr>
      <w:tabs>
        <w:tab w:val="left" w:pos="-1620"/>
        <w:tab w:val="left" w:pos="-1440"/>
        <w:tab w:val="left" w:pos="-720"/>
        <w:tab w:val="left" w:pos="286"/>
        <w:tab w:val="left" w:pos="857"/>
        <w:tab w:val="left" w:pos="1285"/>
        <w:tab w:val="left" w:pos="1440"/>
        <w:tab w:val="left" w:pos="1868"/>
        <w:tab w:val="left" w:pos="2297"/>
        <w:tab w:val="left" w:pos="2725"/>
        <w:tab w:val="left" w:pos="3154"/>
        <w:tab w:val="left" w:pos="3582"/>
        <w:tab w:val="left" w:pos="4010"/>
        <w:tab w:val="left" w:pos="4439"/>
        <w:tab w:val="left" w:pos="4867"/>
        <w:tab w:val="left" w:pos="5296"/>
        <w:tab w:val="left" w:pos="5724"/>
        <w:tab w:val="left" w:pos="6152"/>
        <w:tab w:val="left" w:pos="6581"/>
        <w:tab w:val="left" w:pos="7009"/>
        <w:tab w:val="left" w:pos="7438"/>
        <w:tab w:val="left" w:pos="7866"/>
        <w:tab w:val="left" w:pos="8294"/>
        <w:tab w:val="left" w:pos="8723"/>
        <w:tab w:val="left" w:pos="9151"/>
        <w:tab w:val="left" w:pos="9580"/>
        <w:tab w:val="left" w:pos="10008"/>
        <w:tab w:val="left" w:pos="10436"/>
        <w:tab w:val="left" w:pos="10865"/>
        <w:tab w:val="left" w:pos="11293"/>
        <w:tab w:val="left" w:pos="11722"/>
        <w:tab w:val="left" w:pos="12150"/>
        <w:tab w:val="left" w:pos="12578"/>
        <w:tab w:val="left" w:pos="13007"/>
        <w:tab w:val="left" w:pos="13435"/>
        <w:tab w:val="left" w:pos="13864"/>
      </w:tabs>
      <w:suppressAutoHyphens/>
      <w:ind w:left="1282" w:hanging="1282"/>
    </w:pPr>
    <w:rPr>
      <w:rFonts w:ascii="Calibri" w:eastAsia="MS Mincho" w:hAnsi="Calibri" w:cs="Arial"/>
      <w:sz w:val="20"/>
      <w:lang w:val="en-US" w:eastAsia="en-US"/>
    </w:rPr>
  </w:style>
  <w:style w:type="paragraph" w:customStyle="1" w:styleId="Default">
    <w:name w:val="Default"/>
    <w:rsid w:val="00902C0B"/>
    <w:pPr>
      <w:autoSpaceDE w:val="0"/>
      <w:autoSpaceDN w:val="0"/>
      <w:adjustRightInd w:val="0"/>
    </w:pPr>
    <w:rPr>
      <w:rFonts w:ascii="Verdana" w:hAnsi="Verdana" w:cs="Verdana"/>
      <w:color w:val="000000"/>
      <w:sz w:val="24"/>
      <w:szCs w:val="24"/>
      <w:lang w:val="en-US"/>
    </w:rPr>
  </w:style>
  <w:style w:type="paragraph" w:styleId="BodyTextIndent">
    <w:name w:val="Body Text Indent"/>
    <w:basedOn w:val="Normal"/>
    <w:link w:val="BodyTextIndentChar"/>
    <w:rsid w:val="00603CA6"/>
    <w:pPr>
      <w:spacing w:after="120"/>
      <w:ind w:left="360"/>
    </w:pPr>
    <w:rPr>
      <w:rFonts w:ascii="Times New Roman" w:hAnsi="Times New Roman" w:cstheme="minorBidi"/>
      <w:sz w:val="24"/>
      <w:szCs w:val="24"/>
      <w:lang w:val="en-US" w:eastAsia="en-US"/>
    </w:rPr>
  </w:style>
  <w:style w:type="character" w:customStyle="1" w:styleId="BodyTextIndentChar">
    <w:name w:val="Body Text Indent Char"/>
    <w:basedOn w:val="DefaultParagraphFont"/>
    <w:link w:val="BodyTextIndent"/>
    <w:rsid w:val="00603CA6"/>
    <w:rPr>
      <w:rFonts w:ascii="Times New Roman" w:hAnsi="Times New Roman" w:cstheme="minorBidi"/>
      <w:sz w:val="24"/>
      <w:szCs w:val="24"/>
      <w:lang w:val="en-US" w:eastAsia="en-US"/>
    </w:rPr>
  </w:style>
  <w:style w:type="paragraph" w:customStyle="1" w:styleId="Answer1">
    <w:name w:val="Answer1"/>
    <w:basedOn w:val="Answer"/>
    <w:link w:val="Answer1Char"/>
    <w:qFormat/>
    <w:rsid w:val="00194C30"/>
  </w:style>
  <w:style w:type="character" w:customStyle="1" w:styleId="Answer1Char">
    <w:name w:val="Answer1 Char"/>
    <w:basedOn w:val="AnswerChar1"/>
    <w:link w:val="Answer1"/>
    <w:rsid w:val="00194C30"/>
    <w:rPr>
      <w:rFonts w:ascii="Times New Roman" w:eastAsia="Times New Roman" w:hAnsi="Times New Roman"/>
      <w:sz w:val="24"/>
      <w:szCs w:val="24"/>
      <w:lang w:val="en-US" w:eastAsia="en-US"/>
    </w:rPr>
  </w:style>
  <w:style w:type="paragraph" w:customStyle="1" w:styleId="30QuestionNumbered">
    <w:name w:val="30_Question Numbered"/>
    <w:next w:val="Normal"/>
    <w:qFormat/>
    <w:rsid w:val="00E712E2"/>
    <w:pPr>
      <w:numPr>
        <w:numId w:val="11"/>
      </w:numPr>
      <w:shd w:val="clear" w:color="auto" w:fill="FFFFFF"/>
      <w:spacing w:after="120" w:line="240" w:lineRule="exact"/>
    </w:pPr>
    <w:rPr>
      <w:rFonts w:eastAsia="Times New Roman" w:cs="Arial"/>
      <w:b/>
      <w:color w:val="191919" w:themeColor="text1" w:themeTint="E6"/>
      <w:sz w:val="18"/>
      <w:szCs w:val="19"/>
      <w:lang w:val="en-US" w:eastAsia="en-US"/>
    </w:rPr>
  </w:style>
  <w:style w:type="paragraph" w:customStyle="1" w:styleId="31Answer">
    <w:name w:val="31_Answer"/>
    <w:basedOn w:val="Normal"/>
    <w:link w:val="31AnswerChar"/>
    <w:qFormat/>
    <w:rsid w:val="001F3D0D"/>
    <w:pPr>
      <w:tabs>
        <w:tab w:val="decimal" w:pos="576"/>
      </w:tabs>
      <w:spacing w:after="50"/>
      <w:ind w:left="864" w:hanging="864"/>
    </w:pPr>
    <w:rPr>
      <w:rFonts w:ascii="ITC Franklin Gothic Std Book" w:eastAsia="Times" w:hAnsi="ITC Franklin Gothic Std Book"/>
      <w:spacing w:val="-6"/>
      <w:sz w:val="20"/>
      <w:szCs w:val="24"/>
      <w:lang w:val="en-US" w:eastAsia="en-US"/>
    </w:rPr>
  </w:style>
  <w:style w:type="character" w:customStyle="1" w:styleId="31AnswerChar">
    <w:name w:val="31_Answer Char"/>
    <w:basedOn w:val="DefaultParagraphFont"/>
    <w:link w:val="31Answer"/>
    <w:rsid w:val="001F3D0D"/>
    <w:rPr>
      <w:rFonts w:ascii="ITC Franklin Gothic Std Book" w:eastAsia="Times" w:hAnsi="ITC Franklin Gothic Std Book"/>
      <w:spacing w:val="-6"/>
      <w:sz w:val="20"/>
      <w:szCs w:val="24"/>
      <w:lang w:val="en-US" w:eastAsia="en-US"/>
    </w:rPr>
  </w:style>
  <w:style w:type="paragraph" w:customStyle="1" w:styleId="30Question">
    <w:name w:val="30_Question"/>
    <w:basedOn w:val="Normal"/>
    <w:next w:val="31Answer"/>
    <w:link w:val="30QuestionChar"/>
    <w:rsid w:val="00704634"/>
    <w:pPr>
      <w:spacing w:after="140" w:line="280" w:lineRule="exact"/>
      <w:ind w:left="302" w:hanging="302"/>
    </w:pPr>
    <w:rPr>
      <w:rFonts w:ascii="ITC Franklin Gothic Std Book" w:eastAsia="Times" w:hAnsi="ITC Franklin Gothic Std Book"/>
      <w:spacing w:val="-6"/>
      <w:sz w:val="20"/>
      <w:szCs w:val="24"/>
      <w:lang w:val="en-US" w:eastAsia="en-US"/>
    </w:rPr>
  </w:style>
  <w:style w:type="character" w:customStyle="1" w:styleId="30QuestionChar">
    <w:name w:val="30_Question Char"/>
    <w:basedOn w:val="DefaultParagraphFont"/>
    <w:link w:val="30Question"/>
    <w:rsid w:val="00704634"/>
    <w:rPr>
      <w:rFonts w:ascii="ITC Franklin Gothic Std Book" w:eastAsia="Times" w:hAnsi="ITC Franklin Gothic Std Book"/>
      <w:spacing w:val="-6"/>
      <w:sz w:val="20"/>
      <w:szCs w:val="24"/>
      <w:lang w:val="en-US" w:eastAsia="en-US"/>
    </w:rPr>
  </w:style>
  <w:style w:type="paragraph" w:customStyle="1" w:styleId="31AnswerLast">
    <w:name w:val="31_Answer Last"/>
    <w:basedOn w:val="31Answer"/>
    <w:next w:val="Normal"/>
    <w:link w:val="31AnswerLastChar"/>
    <w:rsid w:val="00704634"/>
    <w:pPr>
      <w:spacing w:after="140"/>
    </w:pPr>
  </w:style>
  <w:style w:type="character" w:customStyle="1" w:styleId="31AnswerLastChar">
    <w:name w:val="31_Answer Last Char"/>
    <w:basedOn w:val="31AnswerChar"/>
    <w:link w:val="31AnswerLast"/>
    <w:rsid w:val="00704634"/>
    <w:rPr>
      <w:rFonts w:ascii="ITC Franklin Gothic Std Book" w:eastAsia="Times" w:hAnsi="ITC Franklin Gothic Std Book"/>
      <w:spacing w:val="-6"/>
      <w:sz w:val="20"/>
      <w:szCs w:val="24"/>
      <w:lang w:val="en-US" w:eastAsia="en-US"/>
    </w:rPr>
  </w:style>
  <w:style w:type="character" w:customStyle="1" w:styleId="cf01">
    <w:name w:val="cf01"/>
    <w:basedOn w:val="DefaultParagraphFont"/>
    <w:rsid w:val="00376FF8"/>
    <w:rPr>
      <w:rFonts w:ascii="Segoe UI" w:hAnsi="Segoe UI" w:cs="Segoe UI" w:hint="default"/>
      <w:sz w:val="18"/>
      <w:szCs w:val="18"/>
    </w:rPr>
  </w:style>
  <w:style w:type="character" w:styleId="UnresolvedMention">
    <w:name w:val="Unresolved Mention"/>
    <w:basedOn w:val="DefaultParagraphFont"/>
    <w:uiPriority w:val="99"/>
    <w:semiHidden/>
    <w:unhideWhenUsed/>
    <w:rsid w:val="0052352F"/>
    <w:rPr>
      <w:color w:val="605E5C"/>
      <w:shd w:val="clear" w:color="auto" w:fill="E1DFDD"/>
    </w:rPr>
  </w:style>
  <w:style w:type="character" w:customStyle="1" w:styleId="cf11">
    <w:name w:val="cf11"/>
    <w:basedOn w:val="DefaultParagraphFont"/>
    <w:rsid w:val="00E064F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9561">
      <w:bodyDiv w:val="1"/>
      <w:marLeft w:val="0"/>
      <w:marRight w:val="0"/>
      <w:marTop w:val="0"/>
      <w:marBottom w:val="0"/>
      <w:divBdr>
        <w:top w:val="none" w:sz="0" w:space="0" w:color="auto"/>
        <w:left w:val="none" w:sz="0" w:space="0" w:color="auto"/>
        <w:bottom w:val="none" w:sz="0" w:space="0" w:color="auto"/>
        <w:right w:val="none" w:sz="0" w:space="0" w:color="auto"/>
      </w:divBdr>
    </w:div>
    <w:div w:id="23751424">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142083065">
      <w:bodyDiv w:val="1"/>
      <w:marLeft w:val="0"/>
      <w:marRight w:val="0"/>
      <w:marTop w:val="0"/>
      <w:marBottom w:val="0"/>
      <w:divBdr>
        <w:top w:val="none" w:sz="0" w:space="0" w:color="auto"/>
        <w:left w:val="none" w:sz="0" w:space="0" w:color="auto"/>
        <w:bottom w:val="none" w:sz="0" w:space="0" w:color="auto"/>
        <w:right w:val="none" w:sz="0" w:space="0" w:color="auto"/>
      </w:divBdr>
    </w:div>
    <w:div w:id="185292540">
      <w:bodyDiv w:val="1"/>
      <w:marLeft w:val="0"/>
      <w:marRight w:val="0"/>
      <w:marTop w:val="0"/>
      <w:marBottom w:val="0"/>
      <w:divBdr>
        <w:top w:val="none" w:sz="0" w:space="0" w:color="auto"/>
        <w:left w:val="none" w:sz="0" w:space="0" w:color="auto"/>
        <w:bottom w:val="none" w:sz="0" w:space="0" w:color="auto"/>
        <w:right w:val="none" w:sz="0" w:space="0" w:color="auto"/>
      </w:divBdr>
      <w:divsChild>
        <w:div w:id="1384407390">
          <w:marLeft w:val="0"/>
          <w:marRight w:val="0"/>
          <w:marTop w:val="0"/>
          <w:marBottom w:val="0"/>
          <w:divBdr>
            <w:top w:val="none" w:sz="0" w:space="0" w:color="auto"/>
            <w:left w:val="none" w:sz="0" w:space="0" w:color="auto"/>
            <w:bottom w:val="none" w:sz="0" w:space="0" w:color="auto"/>
            <w:right w:val="none" w:sz="0" w:space="0" w:color="auto"/>
          </w:divBdr>
        </w:div>
      </w:divsChild>
    </w:div>
    <w:div w:id="185950420">
      <w:bodyDiv w:val="1"/>
      <w:marLeft w:val="0"/>
      <w:marRight w:val="0"/>
      <w:marTop w:val="0"/>
      <w:marBottom w:val="0"/>
      <w:divBdr>
        <w:top w:val="none" w:sz="0" w:space="0" w:color="auto"/>
        <w:left w:val="none" w:sz="0" w:space="0" w:color="auto"/>
        <w:bottom w:val="none" w:sz="0" w:space="0" w:color="auto"/>
        <w:right w:val="none" w:sz="0" w:space="0" w:color="auto"/>
      </w:divBdr>
    </w:div>
    <w:div w:id="194126169">
      <w:bodyDiv w:val="1"/>
      <w:marLeft w:val="0"/>
      <w:marRight w:val="0"/>
      <w:marTop w:val="0"/>
      <w:marBottom w:val="0"/>
      <w:divBdr>
        <w:top w:val="none" w:sz="0" w:space="0" w:color="auto"/>
        <w:left w:val="none" w:sz="0" w:space="0" w:color="auto"/>
        <w:bottom w:val="none" w:sz="0" w:space="0" w:color="auto"/>
        <w:right w:val="none" w:sz="0" w:space="0" w:color="auto"/>
      </w:divBdr>
    </w:div>
    <w:div w:id="205333721">
      <w:bodyDiv w:val="1"/>
      <w:marLeft w:val="0"/>
      <w:marRight w:val="0"/>
      <w:marTop w:val="0"/>
      <w:marBottom w:val="0"/>
      <w:divBdr>
        <w:top w:val="none" w:sz="0" w:space="0" w:color="auto"/>
        <w:left w:val="none" w:sz="0" w:space="0" w:color="auto"/>
        <w:bottom w:val="none" w:sz="0" w:space="0" w:color="auto"/>
        <w:right w:val="none" w:sz="0" w:space="0" w:color="auto"/>
      </w:divBdr>
    </w:div>
    <w:div w:id="213734007">
      <w:bodyDiv w:val="1"/>
      <w:marLeft w:val="0"/>
      <w:marRight w:val="0"/>
      <w:marTop w:val="0"/>
      <w:marBottom w:val="0"/>
      <w:divBdr>
        <w:top w:val="none" w:sz="0" w:space="0" w:color="auto"/>
        <w:left w:val="none" w:sz="0" w:space="0" w:color="auto"/>
        <w:bottom w:val="none" w:sz="0" w:space="0" w:color="auto"/>
        <w:right w:val="none" w:sz="0" w:space="0" w:color="auto"/>
      </w:divBdr>
      <w:divsChild>
        <w:div w:id="69936765">
          <w:marLeft w:val="0"/>
          <w:marRight w:val="150"/>
          <w:marTop w:val="0"/>
          <w:marBottom w:val="0"/>
          <w:divBdr>
            <w:top w:val="single" w:sz="6" w:space="0" w:color="999999"/>
            <w:left w:val="single" w:sz="6" w:space="0" w:color="999999"/>
            <w:bottom w:val="single" w:sz="6" w:space="0" w:color="999999"/>
            <w:right w:val="single" w:sz="6" w:space="0" w:color="999999"/>
          </w:divBdr>
        </w:div>
        <w:div w:id="470906106">
          <w:marLeft w:val="0"/>
          <w:marRight w:val="150"/>
          <w:marTop w:val="0"/>
          <w:marBottom w:val="0"/>
          <w:divBdr>
            <w:top w:val="single" w:sz="6" w:space="0" w:color="999999"/>
            <w:left w:val="single" w:sz="6" w:space="0" w:color="999999"/>
            <w:bottom w:val="single" w:sz="6" w:space="0" w:color="999999"/>
            <w:right w:val="single" w:sz="6" w:space="0" w:color="999999"/>
          </w:divBdr>
        </w:div>
        <w:div w:id="648176018">
          <w:marLeft w:val="0"/>
          <w:marRight w:val="150"/>
          <w:marTop w:val="0"/>
          <w:marBottom w:val="0"/>
          <w:divBdr>
            <w:top w:val="single" w:sz="6" w:space="0" w:color="999999"/>
            <w:left w:val="single" w:sz="6" w:space="0" w:color="999999"/>
            <w:bottom w:val="single" w:sz="6" w:space="0" w:color="999999"/>
            <w:right w:val="single" w:sz="6" w:space="0" w:color="999999"/>
          </w:divBdr>
        </w:div>
        <w:div w:id="945234174">
          <w:marLeft w:val="0"/>
          <w:marRight w:val="150"/>
          <w:marTop w:val="0"/>
          <w:marBottom w:val="0"/>
          <w:divBdr>
            <w:top w:val="single" w:sz="6" w:space="0" w:color="999999"/>
            <w:left w:val="single" w:sz="6" w:space="0" w:color="999999"/>
            <w:bottom w:val="single" w:sz="6" w:space="0" w:color="999999"/>
            <w:right w:val="single" w:sz="6" w:space="0" w:color="999999"/>
          </w:divBdr>
        </w:div>
        <w:div w:id="963850708">
          <w:marLeft w:val="0"/>
          <w:marRight w:val="150"/>
          <w:marTop w:val="0"/>
          <w:marBottom w:val="0"/>
          <w:divBdr>
            <w:top w:val="single" w:sz="6" w:space="0" w:color="999999"/>
            <w:left w:val="single" w:sz="6" w:space="0" w:color="999999"/>
            <w:bottom w:val="single" w:sz="6" w:space="0" w:color="999999"/>
            <w:right w:val="single" w:sz="6" w:space="0" w:color="999999"/>
          </w:divBdr>
        </w:div>
        <w:div w:id="989597349">
          <w:marLeft w:val="0"/>
          <w:marRight w:val="150"/>
          <w:marTop w:val="0"/>
          <w:marBottom w:val="0"/>
          <w:divBdr>
            <w:top w:val="single" w:sz="6" w:space="0" w:color="999999"/>
            <w:left w:val="single" w:sz="6" w:space="0" w:color="999999"/>
            <w:bottom w:val="single" w:sz="6" w:space="0" w:color="999999"/>
            <w:right w:val="single" w:sz="6" w:space="0" w:color="999999"/>
          </w:divBdr>
        </w:div>
        <w:div w:id="1017347189">
          <w:marLeft w:val="0"/>
          <w:marRight w:val="150"/>
          <w:marTop w:val="0"/>
          <w:marBottom w:val="0"/>
          <w:divBdr>
            <w:top w:val="single" w:sz="6" w:space="0" w:color="999999"/>
            <w:left w:val="single" w:sz="6" w:space="0" w:color="999999"/>
            <w:bottom w:val="single" w:sz="6" w:space="0" w:color="999999"/>
            <w:right w:val="single" w:sz="6" w:space="0" w:color="999999"/>
          </w:divBdr>
        </w:div>
        <w:div w:id="1023626955">
          <w:marLeft w:val="0"/>
          <w:marRight w:val="150"/>
          <w:marTop w:val="0"/>
          <w:marBottom w:val="0"/>
          <w:divBdr>
            <w:top w:val="single" w:sz="6" w:space="0" w:color="999999"/>
            <w:left w:val="single" w:sz="6" w:space="0" w:color="999999"/>
            <w:bottom w:val="single" w:sz="6" w:space="0" w:color="999999"/>
            <w:right w:val="single" w:sz="6" w:space="0" w:color="999999"/>
          </w:divBdr>
        </w:div>
        <w:div w:id="1041785447">
          <w:marLeft w:val="0"/>
          <w:marRight w:val="150"/>
          <w:marTop w:val="0"/>
          <w:marBottom w:val="0"/>
          <w:divBdr>
            <w:top w:val="single" w:sz="6" w:space="0" w:color="999999"/>
            <w:left w:val="single" w:sz="6" w:space="0" w:color="999999"/>
            <w:bottom w:val="single" w:sz="6" w:space="0" w:color="999999"/>
            <w:right w:val="single" w:sz="6" w:space="0" w:color="999999"/>
          </w:divBdr>
        </w:div>
        <w:div w:id="1116829440">
          <w:marLeft w:val="0"/>
          <w:marRight w:val="150"/>
          <w:marTop w:val="0"/>
          <w:marBottom w:val="0"/>
          <w:divBdr>
            <w:top w:val="single" w:sz="6" w:space="0" w:color="999999"/>
            <w:left w:val="single" w:sz="6" w:space="0" w:color="999999"/>
            <w:bottom w:val="single" w:sz="6" w:space="0" w:color="999999"/>
            <w:right w:val="single" w:sz="6" w:space="0" w:color="999999"/>
          </w:divBdr>
        </w:div>
        <w:div w:id="1250507789">
          <w:marLeft w:val="0"/>
          <w:marRight w:val="150"/>
          <w:marTop w:val="0"/>
          <w:marBottom w:val="0"/>
          <w:divBdr>
            <w:top w:val="single" w:sz="6" w:space="0" w:color="999999"/>
            <w:left w:val="single" w:sz="6" w:space="0" w:color="999999"/>
            <w:bottom w:val="single" w:sz="6" w:space="0" w:color="999999"/>
            <w:right w:val="single" w:sz="6" w:space="0" w:color="999999"/>
          </w:divBdr>
        </w:div>
        <w:div w:id="1511025948">
          <w:marLeft w:val="0"/>
          <w:marRight w:val="150"/>
          <w:marTop w:val="0"/>
          <w:marBottom w:val="0"/>
          <w:divBdr>
            <w:top w:val="single" w:sz="6" w:space="0" w:color="999999"/>
            <w:left w:val="single" w:sz="6" w:space="0" w:color="999999"/>
            <w:bottom w:val="single" w:sz="6" w:space="0" w:color="999999"/>
            <w:right w:val="single" w:sz="6" w:space="0" w:color="999999"/>
          </w:divBdr>
        </w:div>
        <w:div w:id="1553662804">
          <w:marLeft w:val="0"/>
          <w:marRight w:val="150"/>
          <w:marTop w:val="0"/>
          <w:marBottom w:val="0"/>
          <w:divBdr>
            <w:top w:val="single" w:sz="6" w:space="0" w:color="999999"/>
            <w:left w:val="single" w:sz="6" w:space="0" w:color="999999"/>
            <w:bottom w:val="single" w:sz="6" w:space="0" w:color="999999"/>
            <w:right w:val="single" w:sz="6" w:space="0" w:color="999999"/>
          </w:divBdr>
        </w:div>
        <w:div w:id="1668708415">
          <w:marLeft w:val="0"/>
          <w:marRight w:val="150"/>
          <w:marTop w:val="0"/>
          <w:marBottom w:val="0"/>
          <w:divBdr>
            <w:top w:val="single" w:sz="6" w:space="0" w:color="999999"/>
            <w:left w:val="single" w:sz="6" w:space="0" w:color="999999"/>
            <w:bottom w:val="single" w:sz="6" w:space="0" w:color="999999"/>
            <w:right w:val="single" w:sz="6" w:space="0" w:color="999999"/>
          </w:divBdr>
        </w:div>
        <w:div w:id="1766078078">
          <w:marLeft w:val="0"/>
          <w:marRight w:val="150"/>
          <w:marTop w:val="0"/>
          <w:marBottom w:val="0"/>
          <w:divBdr>
            <w:top w:val="single" w:sz="6" w:space="0" w:color="999999"/>
            <w:left w:val="single" w:sz="6" w:space="0" w:color="999999"/>
            <w:bottom w:val="single" w:sz="6" w:space="0" w:color="999999"/>
            <w:right w:val="single" w:sz="6" w:space="0" w:color="999999"/>
          </w:divBdr>
        </w:div>
        <w:div w:id="2088843046">
          <w:marLeft w:val="0"/>
          <w:marRight w:val="150"/>
          <w:marTop w:val="0"/>
          <w:marBottom w:val="0"/>
          <w:divBdr>
            <w:top w:val="single" w:sz="6" w:space="0" w:color="999999"/>
            <w:left w:val="single" w:sz="6" w:space="0" w:color="999999"/>
            <w:bottom w:val="single" w:sz="6" w:space="0" w:color="999999"/>
            <w:right w:val="single" w:sz="6" w:space="0" w:color="999999"/>
          </w:divBdr>
        </w:div>
      </w:divsChild>
    </w:div>
    <w:div w:id="215512786">
      <w:bodyDiv w:val="1"/>
      <w:marLeft w:val="0"/>
      <w:marRight w:val="0"/>
      <w:marTop w:val="0"/>
      <w:marBottom w:val="0"/>
      <w:divBdr>
        <w:top w:val="none" w:sz="0" w:space="0" w:color="auto"/>
        <w:left w:val="none" w:sz="0" w:space="0" w:color="auto"/>
        <w:bottom w:val="none" w:sz="0" w:space="0" w:color="auto"/>
        <w:right w:val="none" w:sz="0" w:space="0" w:color="auto"/>
      </w:divBdr>
      <w:divsChild>
        <w:div w:id="514927291">
          <w:marLeft w:val="180"/>
          <w:marRight w:val="180"/>
          <w:marTop w:val="180"/>
          <w:marBottom w:val="180"/>
          <w:divBdr>
            <w:top w:val="none" w:sz="0" w:space="0" w:color="auto"/>
            <w:left w:val="none" w:sz="0" w:space="0" w:color="auto"/>
            <w:bottom w:val="none" w:sz="0" w:space="0" w:color="auto"/>
            <w:right w:val="none" w:sz="0" w:space="0" w:color="auto"/>
          </w:divBdr>
          <w:divsChild>
            <w:div w:id="99909295">
              <w:marLeft w:val="0"/>
              <w:marRight w:val="0"/>
              <w:marTop w:val="0"/>
              <w:marBottom w:val="0"/>
              <w:divBdr>
                <w:top w:val="none" w:sz="0" w:space="0" w:color="auto"/>
                <w:left w:val="none" w:sz="0" w:space="0" w:color="auto"/>
                <w:bottom w:val="none" w:sz="0" w:space="0" w:color="auto"/>
                <w:right w:val="none" w:sz="0" w:space="0" w:color="auto"/>
              </w:divBdr>
            </w:div>
          </w:divsChild>
        </w:div>
        <w:div w:id="1798796957">
          <w:marLeft w:val="180"/>
          <w:marRight w:val="180"/>
          <w:marTop w:val="180"/>
          <w:marBottom w:val="180"/>
          <w:divBdr>
            <w:top w:val="none" w:sz="0" w:space="0" w:color="auto"/>
            <w:left w:val="none" w:sz="0" w:space="0" w:color="auto"/>
            <w:bottom w:val="none" w:sz="0" w:space="0" w:color="auto"/>
            <w:right w:val="none" w:sz="0" w:space="0" w:color="auto"/>
          </w:divBdr>
          <w:divsChild>
            <w:div w:id="142576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418637">
      <w:bodyDiv w:val="1"/>
      <w:marLeft w:val="0"/>
      <w:marRight w:val="0"/>
      <w:marTop w:val="0"/>
      <w:marBottom w:val="0"/>
      <w:divBdr>
        <w:top w:val="none" w:sz="0" w:space="0" w:color="auto"/>
        <w:left w:val="none" w:sz="0" w:space="0" w:color="auto"/>
        <w:bottom w:val="none" w:sz="0" w:space="0" w:color="auto"/>
        <w:right w:val="none" w:sz="0" w:space="0" w:color="auto"/>
      </w:divBdr>
    </w:div>
    <w:div w:id="228198705">
      <w:bodyDiv w:val="1"/>
      <w:marLeft w:val="0"/>
      <w:marRight w:val="0"/>
      <w:marTop w:val="0"/>
      <w:marBottom w:val="0"/>
      <w:divBdr>
        <w:top w:val="none" w:sz="0" w:space="0" w:color="auto"/>
        <w:left w:val="none" w:sz="0" w:space="0" w:color="auto"/>
        <w:bottom w:val="none" w:sz="0" w:space="0" w:color="auto"/>
        <w:right w:val="none" w:sz="0" w:space="0" w:color="auto"/>
      </w:divBdr>
    </w:div>
    <w:div w:id="255677887">
      <w:bodyDiv w:val="1"/>
      <w:marLeft w:val="0"/>
      <w:marRight w:val="0"/>
      <w:marTop w:val="0"/>
      <w:marBottom w:val="0"/>
      <w:divBdr>
        <w:top w:val="none" w:sz="0" w:space="0" w:color="auto"/>
        <w:left w:val="none" w:sz="0" w:space="0" w:color="auto"/>
        <w:bottom w:val="none" w:sz="0" w:space="0" w:color="auto"/>
        <w:right w:val="none" w:sz="0" w:space="0" w:color="auto"/>
      </w:divBdr>
    </w:div>
    <w:div w:id="281502221">
      <w:bodyDiv w:val="1"/>
      <w:marLeft w:val="0"/>
      <w:marRight w:val="0"/>
      <w:marTop w:val="0"/>
      <w:marBottom w:val="0"/>
      <w:divBdr>
        <w:top w:val="none" w:sz="0" w:space="0" w:color="auto"/>
        <w:left w:val="none" w:sz="0" w:space="0" w:color="auto"/>
        <w:bottom w:val="none" w:sz="0" w:space="0" w:color="auto"/>
        <w:right w:val="none" w:sz="0" w:space="0" w:color="auto"/>
      </w:divBdr>
    </w:div>
    <w:div w:id="299841946">
      <w:bodyDiv w:val="1"/>
      <w:marLeft w:val="0"/>
      <w:marRight w:val="0"/>
      <w:marTop w:val="0"/>
      <w:marBottom w:val="0"/>
      <w:divBdr>
        <w:top w:val="none" w:sz="0" w:space="0" w:color="auto"/>
        <w:left w:val="none" w:sz="0" w:space="0" w:color="auto"/>
        <w:bottom w:val="none" w:sz="0" w:space="0" w:color="auto"/>
        <w:right w:val="none" w:sz="0" w:space="0" w:color="auto"/>
      </w:divBdr>
    </w:div>
    <w:div w:id="310788239">
      <w:bodyDiv w:val="1"/>
      <w:marLeft w:val="0"/>
      <w:marRight w:val="0"/>
      <w:marTop w:val="0"/>
      <w:marBottom w:val="0"/>
      <w:divBdr>
        <w:top w:val="none" w:sz="0" w:space="0" w:color="auto"/>
        <w:left w:val="none" w:sz="0" w:space="0" w:color="auto"/>
        <w:bottom w:val="none" w:sz="0" w:space="0" w:color="auto"/>
        <w:right w:val="none" w:sz="0" w:space="0" w:color="auto"/>
      </w:divBdr>
    </w:div>
    <w:div w:id="345407028">
      <w:bodyDiv w:val="1"/>
      <w:marLeft w:val="0"/>
      <w:marRight w:val="0"/>
      <w:marTop w:val="0"/>
      <w:marBottom w:val="0"/>
      <w:divBdr>
        <w:top w:val="none" w:sz="0" w:space="0" w:color="auto"/>
        <w:left w:val="none" w:sz="0" w:space="0" w:color="auto"/>
        <w:bottom w:val="none" w:sz="0" w:space="0" w:color="auto"/>
        <w:right w:val="none" w:sz="0" w:space="0" w:color="auto"/>
      </w:divBdr>
    </w:div>
    <w:div w:id="349180917">
      <w:bodyDiv w:val="1"/>
      <w:marLeft w:val="0"/>
      <w:marRight w:val="0"/>
      <w:marTop w:val="0"/>
      <w:marBottom w:val="0"/>
      <w:divBdr>
        <w:top w:val="none" w:sz="0" w:space="0" w:color="auto"/>
        <w:left w:val="none" w:sz="0" w:space="0" w:color="auto"/>
        <w:bottom w:val="none" w:sz="0" w:space="0" w:color="auto"/>
        <w:right w:val="none" w:sz="0" w:space="0" w:color="auto"/>
      </w:divBdr>
    </w:div>
    <w:div w:id="368335981">
      <w:bodyDiv w:val="1"/>
      <w:marLeft w:val="0"/>
      <w:marRight w:val="0"/>
      <w:marTop w:val="0"/>
      <w:marBottom w:val="0"/>
      <w:divBdr>
        <w:top w:val="none" w:sz="0" w:space="0" w:color="auto"/>
        <w:left w:val="none" w:sz="0" w:space="0" w:color="auto"/>
        <w:bottom w:val="none" w:sz="0" w:space="0" w:color="auto"/>
        <w:right w:val="none" w:sz="0" w:space="0" w:color="auto"/>
      </w:divBdr>
    </w:div>
    <w:div w:id="390660401">
      <w:bodyDiv w:val="1"/>
      <w:marLeft w:val="0"/>
      <w:marRight w:val="0"/>
      <w:marTop w:val="0"/>
      <w:marBottom w:val="0"/>
      <w:divBdr>
        <w:top w:val="none" w:sz="0" w:space="0" w:color="auto"/>
        <w:left w:val="none" w:sz="0" w:space="0" w:color="auto"/>
        <w:bottom w:val="none" w:sz="0" w:space="0" w:color="auto"/>
        <w:right w:val="none" w:sz="0" w:space="0" w:color="auto"/>
      </w:divBdr>
    </w:div>
    <w:div w:id="394670541">
      <w:bodyDiv w:val="1"/>
      <w:marLeft w:val="0"/>
      <w:marRight w:val="0"/>
      <w:marTop w:val="0"/>
      <w:marBottom w:val="0"/>
      <w:divBdr>
        <w:top w:val="none" w:sz="0" w:space="0" w:color="auto"/>
        <w:left w:val="none" w:sz="0" w:space="0" w:color="auto"/>
        <w:bottom w:val="none" w:sz="0" w:space="0" w:color="auto"/>
        <w:right w:val="none" w:sz="0" w:space="0" w:color="auto"/>
      </w:divBdr>
    </w:div>
    <w:div w:id="403576341">
      <w:bodyDiv w:val="1"/>
      <w:marLeft w:val="0"/>
      <w:marRight w:val="0"/>
      <w:marTop w:val="0"/>
      <w:marBottom w:val="0"/>
      <w:divBdr>
        <w:top w:val="none" w:sz="0" w:space="0" w:color="auto"/>
        <w:left w:val="none" w:sz="0" w:space="0" w:color="auto"/>
        <w:bottom w:val="none" w:sz="0" w:space="0" w:color="auto"/>
        <w:right w:val="none" w:sz="0" w:space="0" w:color="auto"/>
      </w:divBdr>
    </w:div>
    <w:div w:id="409622834">
      <w:bodyDiv w:val="1"/>
      <w:marLeft w:val="0"/>
      <w:marRight w:val="0"/>
      <w:marTop w:val="0"/>
      <w:marBottom w:val="0"/>
      <w:divBdr>
        <w:top w:val="none" w:sz="0" w:space="0" w:color="auto"/>
        <w:left w:val="none" w:sz="0" w:space="0" w:color="auto"/>
        <w:bottom w:val="none" w:sz="0" w:space="0" w:color="auto"/>
        <w:right w:val="none" w:sz="0" w:space="0" w:color="auto"/>
      </w:divBdr>
    </w:div>
    <w:div w:id="416439531">
      <w:bodyDiv w:val="1"/>
      <w:marLeft w:val="0"/>
      <w:marRight w:val="0"/>
      <w:marTop w:val="0"/>
      <w:marBottom w:val="0"/>
      <w:divBdr>
        <w:top w:val="none" w:sz="0" w:space="0" w:color="auto"/>
        <w:left w:val="none" w:sz="0" w:space="0" w:color="auto"/>
        <w:bottom w:val="none" w:sz="0" w:space="0" w:color="auto"/>
        <w:right w:val="none" w:sz="0" w:space="0" w:color="auto"/>
      </w:divBdr>
    </w:div>
    <w:div w:id="433402212">
      <w:bodyDiv w:val="1"/>
      <w:marLeft w:val="0"/>
      <w:marRight w:val="0"/>
      <w:marTop w:val="0"/>
      <w:marBottom w:val="0"/>
      <w:divBdr>
        <w:top w:val="none" w:sz="0" w:space="0" w:color="auto"/>
        <w:left w:val="none" w:sz="0" w:space="0" w:color="auto"/>
        <w:bottom w:val="none" w:sz="0" w:space="0" w:color="auto"/>
        <w:right w:val="none" w:sz="0" w:space="0" w:color="auto"/>
      </w:divBdr>
    </w:div>
    <w:div w:id="447625698">
      <w:bodyDiv w:val="1"/>
      <w:marLeft w:val="0"/>
      <w:marRight w:val="0"/>
      <w:marTop w:val="0"/>
      <w:marBottom w:val="0"/>
      <w:divBdr>
        <w:top w:val="none" w:sz="0" w:space="0" w:color="auto"/>
        <w:left w:val="none" w:sz="0" w:space="0" w:color="auto"/>
        <w:bottom w:val="none" w:sz="0" w:space="0" w:color="auto"/>
        <w:right w:val="none" w:sz="0" w:space="0" w:color="auto"/>
      </w:divBdr>
    </w:div>
    <w:div w:id="461971514">
      <w:bodyDiv w:val="1"/>
      <w:marLeft w:val="0"/>
      <w:marRight w:val="0"/>
      <w:marTop w:val="0"/>
      <w:marBottom w:val="0"/>
      <w:divBdr>
        <w:top w:val="none" w:sz="0" w:space="0" w:color="auto"/>
        <w:left w:val="none" w:sz="0" w:space="0" w:color="auto"/>
        <w:bottom w:val="none" w:sz="0" w:space="0" w:color="auto"/>
        <w:right w:val="none" w:sz="0" w:space="0" w:color="auto"/>
      </w:divBdr>
    </w:div>
    <w:div w:id="497505353">
      <w:bodyDiv w:val="1"/>
      <w:marLeft w:val="0"/>
      <w:marRight w:val="0"/>
      <w:marTop w:val="0"/>
      <w:marBottom w:val="0"/>
      <w:divBdr>
        <w:top w:val="none" w:sz="0" w:space="0" w:color="auto"/>
        <w:left w:val="none" w:sz="0" w:space="0" w:color="auto"/>
        <w:bottom w:val="none" w:sz="0" w:space="0" w:color="auto"/>
        <w:right w:val="none" w:sz="0" w:space="0" w:color="auto"/>
      </w:divBdr>
    </w:div>
    <w:div w:id="513885372">
      <w:bodyDiv w:val="1"/>
      <w:marLeft w:val="0"/>
      <w:marRight w:val="0"/>
      <w:marTop w:val="0"/>
      <w:marBottom w:val="0"/>
      <w:divBdr>
        <w:top w:val="none" w:sz="0" w:space="0" w:color="auto"/>
        <w:left w:val="none" w:sz="0" w:space="0" w:color="auto"/>
        <w:bottom w:val="none" w:sz="0" w:space="0" w:color="auto"/>
        <w:right w:val="none" w:sz="0" w:space="0" w:color="auto"/>
      </w:divBdr>
      <w:divsChild>
        <w:div w:id="838276902">
          <w:marLeft w:val="0"/>
          <w:marRight w:val="0"/>
          <w:marTop w:val="0"/>
          <w:marBottom w:val="0"/>
          <w:divBdr>
            <w:top w:val="none" w:sz="0" w:space="0" w:color="auto"/>
            <w:left w:val="none" w:sz="0" w:space="0" w:color="auto"/>
            <w:bottom w:val="none" w:sz="0" w:space="0" w:color="auto"/>
            <w:right w:val="none" w:sz="0" w:space="0" w:color="auto"/>
          </w:divBdr>
          <w:divsChild>
            <w:div w:id="378239266">
              <w:marLeft w:val="0"/>
              <w:marRight w:val="0"/>
              <w:marTop w:val="0"/>
              <w:marBottom w:val="0"/>
              <w:divBdr>
                <w:top w:val="none" w:sz="0" w:space="0" w:color="auto"/>
                <w:left w:val="none" w:sz="0" w:space="0" w:color="auto"/>
                <w:bottom w:val="none" w:sz="0" w:space="0" w:color="auto"/>
                <w:right w:val="none" w:sz="0" w:space="0" w:color="auto"/>
              </w:divBdr>
              <w:divsChild>
                <w:div w:id="1147748781">
                  <w:marLeft w:val="0"/>
                  <w:marRight w:val="0"/>
                  <w:marTop w:val="0"/>
                  <w:marBottom w:val="0"/>
                  <w:divBdr>
                    <w:top w:val="none" w:sz="0" w:space="0" w:color="auto"/>
                    <w:left w:val="none" w:sz="0" w:space="0" w:color="auto"/>
                    <w:bottom w:val="none" w:sz="0" w:space="0" w:color="auto"/>
                    <w:right w:val="none" w:sz="0" w:space="0" w:color="auto"/>
                  </w:divBdr>
                  <w:divsChild>
                    <w:div w:id="1052729005">
                      <w:marLeft w:val="0"/>
                      <w:marRight w:val="0"/>
                      <w:marTop w:val="0"/>
                      <w:marBottom w:val="0"/>
                      <w:divBdr>
                        <w:top w:val="none" w:sz="0" w:space="0" w:color="auto"/>
                        <w:left w:val="none" w:sz="0" w:space="0" w:color="auto"/>
                        <w:bottom w:val="none" w:sz="0" w:space="0" w:color="auto"/>
                        <w:right w:val="none" w:sz="0" w:space="0" w:color="auto"/>
                      </w:divBdr>
                      <w:divsChild>
                        <w:div w:id="129606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052532">
          <w:marLeft w:val="0"/>
          <w:marRight w:val="0"/>
          <w:marTop w:val="0"/>
          <w:marBottom w:val="0"/>
          <w:divBdr>
            <w:top w:val="none" w:sz="0" w:space="0" w:color="auto"/>
            <w:left w:val="none" w:sz="0" w:space="0" w:color="auto"/>
            <w:bottom w:val="none" w:sz="0" w:space="0" w:color="auto"/>
            <w:right w:val="none" w:sz="0" w:space="0" w:color="auto"/>
          </w:divBdr>
          <w:divsChild>
            <w:div w:id="1996061611">
              <w:marLeft w:val="0"/>
              <w:marRight w:val="0"/>
              <w:marTop w:val="0"/>
              <w:marBottom w:val="0"/>
              <w:divBdr>
                <w:top w:val="none" w:sz="0" w:space="0" w:color="auto"/>
                <w:left w:val="none" w:sz="0" w:space="0" w:color="auto"/>
                <w:bottom w:val="none" w:sz="0" w:space="0" w:color="auto"/>
                <w:right w:val="none" w:sz="0" w:space="0" w:color="auto"/>
              </w:divBdr>
              <w:divsChild>
                <w:div w:id="953750062">
                  <w:marLeft w:val="0"/>
                  <w:marRight w:val="0"/>
                  <w:marTop w:val="0"/>
                  <w:marBottom w:val="0"/>
                  <w:divBdr>
                    <w:top w:val="none" w:sz="0" w:space="0" w:color="auto"/>
                    <w:left w:val="none" w:sz="0" w:space="0" w:color="auto"/>
                    <w:bottom w:val="none" w:sz="0" w:space="0" w:color="auto"/>
                    <w:right w:val="none" w:sz="0" w:space="0" w:color="auto"/>
                  </w:divBdr>
                  <w:divsChild>
                    <w:div w:id="1361206056">
                      <w:marLeft w:val="0"/>
                      <w:marRight w:val="0"/>
                      <w:marTop w:val="0"/>
                      <w:marBottom w:val="0"/>
                      <w:divBdr>
                        <w:top w:val="none" w:sz="0" w:space="0" w:color="auto"/>
                        <w:left w:val="none" w:sz="0" w:space="0" w:color="auto"/>
                        <w:bottom w:val="none" w:sz="0" w:space="0" w:color="auto"/>
                        <w:right w:val="none" w:sz="0" w:space="0" w:color="auto"/>
                      </w:divBdr>
                      <w:divsChild>
                        <w:div w:id="21832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6426660">
      <w:bodyDiv w:val="1"/>
      <w:marLeft w:val="0"/>
      <w:marRight w:val="0"/>
      <w:marTop w:val="0"/>
      <w:marBottom w:val="0"/>
      <w:divBdr>
        <w:top w:val="none" w:sz="0" w:space="0" w:color="auto"/>
        <w:left w:val="none" w:sz="0" w:space="0" w:color="auto"/>
        <w:bottom w:val="none" w:sz="0" w:space="0" w:color="auto"/>
        <w:right w:val="none" w:sz="0" w:space="0" w:color="auto"/>
      </w:divBdr>
    </w:div>
    <w:div w:id="532303697">
      <w:bodyDiv w:val="1"/>
      <w:marLeft w:val="0"/>
      <w:marRight w:val="0"/>
      <w:marTop w:val="0"/>
      <w:marBottom w:val="0"/>
      <w:divBdr>
        <w:top w:val="none" w:sz="0" w:space="0" w:color="auto"/>
        <w:left w:val="none" w:sz="0" w:space="0" w:color="auto"/>
        <w:bottom w:val="none" w:sz="0" w:space="0" w:color="auto"/>
        <w:right w:val="none" w:sz="0" w:space="0" w:color="auto"/>
      </w:divBdr>
    </w:div>
    <w:div w:id="537934944">
      <w:bodyDiv w:val="1"/>
      <w:marLeft w:val="0"/>
      <w:marRight w:val="0"/>
      <w:marTop w:val="0"/>
      <w:marBottom w:val="0"/>
      <w:divBdr>
        <w:top w:val="none" w:sz="0" w:space="0" w:color="auto"/>
        <w:left w:val="none" w:sz="0" w:space="0" w:color="auto"/>
        <w:bottom w:val="none" w:sz="0" w:space="0" w:color="auto"/>
        <w:right w:val="none" w:sz="0" w:space="0" w:color="auto"/>
      </w:divBdr>
    </w:div>
    <w:div w:id="541986062">
      <w:bodyDiv w:val="1"/>
      <w:marLeft w:val="0"/>
      <w:marRight w:val="0"/>
      <w:marTop w:val="0"/>
      <w:marBottom w:val="0"/>
      <w:divBdr>
        <w:top w:val="none" w:sz="0" w:space="0" w:color="auto"/>
        <w:left w:val="none" w:sz="0" w:space="0" w:color="auto"/>
        <w:bottom w:val="none" w:sz="0" w:space="0" w:color="auto"/>
        <w:right w:val="none" w:sz="0" w:space="0" w:color="auto"/>
      </w:divBdr>
    </w:div>
    <w:div w:id="551117895">
      <w:bodyDiv w:val="1"/>
      <w:marLeft w:val="0"/>
      <w:marRight w:val="0"/>
      <w:marTop w:val="0"/>
      <w:marBottom w:val="0"/>
      <w:divBdr>
        <w:top w:val="none" w:sz="0" w:space="0" w:color="auto"/>
        <w:left w:val="none" w:sz="0" w:space="0" w:color="auto"/>
        <w:bottom w:val="none" w:sz="0" w:space="0" w:color="auto"/>
        <w:right w:val="none" w:sz="0" w:space="0" w:color="auto"/>
      </w:divBdr>
    </w:div>
    <w:div w:id="551622687">
      <w:bodyDiv w:val="1"/>
      <w:marLeft w:val="0"/>
      <w:marRight w:val="0"/>
      <w:marTop w:val="0"/>
      <w:marBottom w:val="0"/>
      <w:divBdr>
        <w:top w:val="none" w:sz="0" w:space="0" w:color="auto"/>
        <w:left w:val="none" w:sz="0" w:space="0" w:color="auto"/>
        <w:bottom w:val="none" w:sz="0" w:space="0" w:color="auto"/>
        <w:right w:val="none" w:sz="0" w:space="0" w:color="auto"/>
      </w:divBdr>
    </w:div>
    <w:div w:id="593637819">
      <w:bodyDiv w:val="1"/>
      <w:marLeft w:val="0"/>
      <w:marRight w:val="0"/>
      <w:marTop w:val="0"/>
      <w:marBottom w:val="0"/>
      <w:divBdr>
        <w:top w:val="none" w:sz="0" w:space="0" w:color="auto"/>
        <w:left w:val="none" w:sz="0" w:space="0" w:color="auto"/>
        <w:bottom w:val="none" w:sz="0" w:space="0" w:color="auto"/>
        <w:right w:val="none" w:sz="0" w:space="0" w:color="auto"/>
      </w:divBdr>
    </w:div>
    <w:div w:id="607352321">
      <w:bodyDiv w:val="1"/>
      <w:marLeft w:val="0"/>
      <w:marRight w:val="0"/>
      <w:marTop w:val="0"/>
      <w:marBottom w:val="0"/>
      <w:divBdr>
        <w:top w:val="none" w:sz="0" w:space="0" w:color="auto"/>
        <w:left w:val="none" w:sz="0" w:space="0" w:color="auto"/>
        <w:bottom w:val="none" w:sz="0" w:space="0" w:color="auto"/>
        <w:right w:val="none" w:sz="0" w:space="0" w:color="auto"/>
      </w:divBdr>
      <w:divsChild>
        <w:div w:id="280498331">
          <w:marLeft w:val="180"/>
          <w:marRight w:val="180"/>
          <w:marTop w:val="180"/>
          <w:marBottom w:val="180"/>
          <w:divBdr>
            <w:top w:val="none" w:sz="0" w:space="0" w:color="auto"/>
            <w:left w:val="none" w:sz="0" w:space="0" w:color="auto"/>
            <w:bottom w:val="none" w:sz="0" w:space="0" w:color="auto"/>
            <w:right w:val="none" w:sz="0" w:space="0" w:color="auto"/>
          </w:divBdr>
          <w:divsChild>
            <w:div w:id="947931198">
              <w:marLeft w:val="0"/>
              <w:marRight w:val="0"/>
              <w:marTop w:val="0"/>
              <w:marBottom w:val="0"/>
              <w:divBdr>
                <w:top w:val="none" w:sz="0" w:space="0" w:color="auto"/>
                <w:left w:val="none" w:sz="0" w:space="0" w:color="auto"/>
                <w:bottom w:val="none" w:sz="0" w:space="0" w:color="auto"/>
                <w:right w:val="none" w:sz="0" w:space="0" w:color="auto"/>
              </w:divBdr>
            </w:div>
          </w:divsChild>
        </w:div>
        <w:div w:id="1540581221">
          <w:marLeft w:val="180"/>
          <w:marRight w:val="180"/>
          <w:marTop w:val="180"/>
          <w:marBottom w:val="180"/>
          <w:divBdr>
            <w:top w:val="none" w:sz="0" w:space="0" w:color="auto"/>
            <w:left w:val="none" w:sz="0" w:space="0" w:color="auto"/>
            <w:bottom w:val="none" w:sz="0" w:space="0" w:color="auto"/>
            <w:right w:val="none" w:sz="0" w:space="0" w:color="auto"/>
          </w:divBdr>
          <w:divsChild>
            <w:div w:id="100296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861715">
      <w:bodyDiv w:val="1"/>
      <w:marLeft w:val="0"/>
      <w:marRight w:val="0"/>
      <w:marTop w:val="0"/>
      <w:marBottom w:val="0"/>
      <w:divBdr>
        <w:top w:val="none" w:sz="0" w:space="0" w:color="auto"/>
        <w:left w:val="none" w:sz="0" w:space="0" w:color="auto"/>
        <w:bottom w:val="none" w:sz="0" w:space="0" w:color="auto"/>
        <w:right w:val="none" w:sz="0" w:space="0" w:color="auto"/>
      </w:divBdr>
    </w:div>
    <w:div w:id="617762436">
      <w:bodyDiv w:val="1"/>
      <w:marLeft w:val="0"/>
      <w:marRight w:val="0"/>
      <w:marTop w:val="0"/>
      <w:marBottom w:val="0"/>
      <w:divBdr>
        <w:top w:val="none" w:sz="0" w:space="0" w:color="auto"/>
        <w:left w:val="none" w:sz="0" w:space="0" w:color="auto"/>
        <w:bottom w:val="none" w:sz="0" w:space="0" w:color="auto"/>
        <w:right w:val="none" w:sz="0" w:space="0" w:color="auto"/>
      </w:divBdr>
    </w:div>
    <w:div w:id="636568873">
      <w:bodyDiv w:val="1"/>
      <w:marLeft w:val="0"/>
      <w:marRight w:val="0"/>
      <w:marTop w:val="0"/>
      <w:marBottom w:val="0"/>
      <w:divBdr>
        <w:top w:val="none" w:sz="0" w:space="0" w:color="auto"/>
        <w:left w:val="none" w:sz="0" w:space="0" w:color="auto"/>
        <w:bottom w:val="none" w:sz="0" w:space="0" w:color="auto"/>
        <w:right w:val="none" w:sz="0" w:space="0" w:color="auto"/>
      </w:divBdr>
    </w:div>
    <w:div w:id="642657666">
      <w:bodyDiv w:val="1"/>
      <w:marLeft w:val="0"/>
      <w:marRight w:val="0"/>
      <w:marTop w:val="0"/>
      <w:marBottom w:val="0"/>
      <w:divBdr>
        <w:top w:val="none" w:sz="0" w:space="0" w:color="auto"/>
        <w:left w:val="none" w:sz="0" w:space="0" w:color="auto"/>
        <w:bottom w:val="none" w:sz="0" w:space="0" w:color="auto"/>
        <w:right w:val="none" w:sz="0" w:space="0" w:color="auto"/>
      </w:divBdr>
    </w:div>
    <w:div w:id="701828654">
      <w:bodyDiv w:val="1"/>
      <w:marLeft w:val="0"/>
      <w:marRight w:val="0"/>
      <w:marTop w:val="0"/>
      <w:marBottom w:val="0"/>
      <w:divBdr>
        <w:top w:val="none" w:sz="0" w:space="0" w:color="auto"/>
        <w:left w:val="none" w:sz="0" w:space="0" w:color="auto"/>
        <w:bottom w:val="none" w:sz="0" w:space="0" w:color="auto"/>
        <w:right w:val="none" w:sz="0" w:space="0" w:color="auto"/>
      </w:divBdr>
    </w:div>
    <w:div w:id="729616489">
      <w:bodyDiv w:val="1"/>
      <w:marLeft w:val="0"/>
      <w:marRight w:val="0"/>
      <w:marTop w:val="0"/>
      <w:marBottom w:val="0"/>
      <w:divBdr>
        <w:top w:val="none" w:sz="0" w:space="0" w:color="auto"/>
        <w:left w:val="none" w:sz="0" w:space="0" w:color="auto"/>
        <w:bottom w:val="none" w:sz="0" w:space="0" w:color="auto"/>
        <w:right w:val="none" w:sz="0" w:space="0" w:color="auto"/>
      </w:divBdr>
    </w:div>
    <w:div w:id="732965028">
      <w:bodyDiv w:val="1"/>
      <w:marLeft w:val="0"/>
      <w:marRight w:val="0"/>
      <w:marTop w:val="0"/>
      <w:marBottom w:val="0"/>
      <w:divBdr>
        <w:top w:val="none" w:sz="0" w:space="0" w:color="auto"/>
        <w:left w:val="none" w:sz="0" w:space="0" w:color="auto"/>
        <w:bottom w:val="none" w:sz="0" w:space="0" w:color="auto"/>
        <w:right w:val="none" w:sz="0" w:space="0" w:color="auto"/>
      </w:divBdr>
    </w:div>
    <w:div w:id="787622342">
      <w:bodyDiv w:val="1"/>
      <w:marLeft w:val="0"/>
      <w:marRight w:val="0"/>
      <w:marTop w:val="0"/>
      <w:marBottom w:val="0"/>
      <w:divBdr>
        <w:top w:val="none" w:sz="0" w:space="0" w:color="auto"/>
        <w:left w:val="none" w:sz="0" w:space="0" w:color="auto"/>
        <w:bottom w:val="none" w:sz="0" w:space="0" w:color="auto"/>
        <w:right w:val="none" w:sz="0" w:space="0" w:color="auto"/>
      </w:divBdr>
    </w:div>
    <w:div w:id="791948102">
      <w:bodyDiv w:val="1"/>
      <w:marLeft w:val="0"/>
      <w:marRight w:val="0"/>
      <w:marTop w:val="0"/>
      <w:marBottom w:val="0"/>
      <w:divBdr>
        <w:top w:val="none" w:sz="0" w:space="0" w:color="auto"/>
        <w:left w:val="none" w:sz="0" w:space="0" w:color="auto"/>
        <w:bottom w:val="none" w:sz="0" w:space="0" w:color="auto"/>
        <w:right w:val="none" w:sz="0" w:space="0" w:color="auto"/>
      </w:divBdr>
    </w:div>
    <w:div w:id="834151200">
      <w:bodyDiv w:val="1"/>
      <w:marLeft w:val="0"/>
      <w:marRight w:val="0"/>
      <w:marTop w:val="0"/>
      <w:marBottom w:val="0"/>
      <w:divBdr>
        <w:top w:val="none" w:sz="0" w:space="0" w:color="auto"/>
        <w:left w:val="none" w:sz="0" w:space="0" w:color="auto"/>
        <w:bottom w:val="none" w:sz="0" w:space="0" w:color="auto"/>
        <w:right w:val="none" w:sz="0" w:space="0" w:color="auto"/>
      </w:divBdr>
    </w:div>
    <w:div w:id="835922644">
      <w:bodyDiv w:val="1"/>
      <w:marLeft w:val="0"/>
      <w:marRight w:val="0"/>
      <w:marTop w:val="0"/>
      <w:marBottom w:val="0"/>
      <w:divBdr>
        <w:top w:val="none" w:sz="0" w:space="0" w:color="auto"/>
        <w:left w:val="none" w:sz="0" w:space="0" w:color="auto"/>
        <w:bottom w:val="none" w:sz="0" w:space="0" w:color="auto"/>
        <w:right w:val="none" w:sz="0" w:space="0" w:color="auto"/>
      </w:divBdr>
    </w:div>
    <w:div w:id="866257299">
      <w:bodyDiv w:val="1"/>
      <w:marLeft w:val="0"/>
      <w:marRight w:val="0"/>
      <w:marTop w:val="0"/>
      <w:marBottom w:val="0"/>
      <w:divBdr>
        <w:top w:val="none" w:sz="0" w:space="0" w:color="auto"/>
        <w:left w:val="none" w:sz="0" w:space="0" w:color="auto"/>
        <w:bottom w:val="none" w:sz="0" w:space="0" w:color="auto"/>
        <w:right w:val="none" w:sz="0" w:space="0" w:color="auto"/>
      </w:divBdr>
    </w:div>
    <w:div w:id="894505167">
      <w:bodyDiv w:val="1"/>
      <w:marLeft w:val="0"/>
      <w:marRight w:val="0"/>
      <w:marTop w:val="0"/>
      <w:marBottom w:val="0"/>
      <w:divBdr>
        <w:top w:val="none" w:sz="0" w:space="0" w:color="auto"/>
        <w:left w:val="none" w:sz="0" w:space="0" w:color="auto"/>
        <w:bottom w:val="none" w:sz="0" w:space="0" w:color="auto"/>
        <w:right w:val="none" w:sz="0" w:space="0" w:color="auto"/>
      </w:divBdr>
    </w:div>
    <w:div w:id="914555806">
      <w:bodyDiv w:val="1"/>
      <w:marLeft w:val="0"/>
      <w:marRight w:val="0"/>
      <w:marTop w:val="0"/>
      <w:marBottom w:val="0"/>
      <w:divBdr>
        <w:top w:val="none" w:sz="0" w:space="0" w:color="auto"/>
        <w:left w:val="none" w:sz="0" w:space="0" w:color="auto"/>
        <w:bottom w:val="none" w:sz="0" w:space="0" w:color="auto"/>
        <w:right w:val="none" w:sz="0" w:space="0" w:color="auto"/>
      </w:divBdr>
    </w:div>
    <w:div w:id="933635176">
      <w:bodyDiv w:val="1"/>
      <w:marLeft w:val="0"/>
      <w:marRight w:val="0"/>
      <w:marTop w:val="0"/>
      <w:marBottom w:val="0"/>
      <w:divBdr>
        <w:top w:val="none" w:sz="0" w:space="0" w:color="auto"/>
        <w:left w:val="none" w:sz="0" w:space="0" w:color="auto"/>
        <w:bottom w:val="none" w:sz="0" w:space="0" w:color="auto"/>
        <w:right w:val="none" w:sz="0" w:space="0" w:color="auto"/>
      </w:divBdr>
    </w:div>
    <w:div w:id="964845743">
      <w:bodyDiv w:val="1"/>
      <w:marLeft w:val="0"/>
      <w:marRight w:val="0"/>
      <w:marTop w:val="0"/>
      <w:marBottom w:val="0"/>
      <w:divBdr>
        <w:top w:val="none" w:sz="0" w:space="0" w:color="auto"/>
        <w:left w:val="none" w:sz="0" w:space="0" w:color="auto"/>
        <w:bottom w:val="none" w:sz="0" w:space="0" w:color="auto"/>
        <w:right w:val="none" w:sz="0" w:space="0" w:color="auto"/>
      </w:divBdr>
    </w:div>
    <w:div w:id="976883981">
      <w:bodyDiv w:val="1"/>
      <w:marLeft w:val="0"/>
      <w:marRight w:val="0"/>
      <w:marTop w:val="0"/>
      <w:marBottom w:val="0"/>
      <w:divBdr>
        <w:top w:val="none" w:sz="0" w:space="0" w:color="auto"/>
        <w:left w:val="none" w:sz="0" w:space="0" w:color="auto"/>
        <w:bottom w:val="none" w:sz="0" w:space="0" w:color="auto"/>
        <w:right w:val="none" w:sz="0" w:space="0" w:color="auto"/>
      </w:divBdr>
    </w:div>
    <w:div w:id="988363010">
      <w:bodyDiv w:val="1"/>
      <w:marLeft w:val="0"/>
      <w:marRight w:val="0"/>
      <w:marTop w:val="0"/>
      <w:marBottom w:val="0"/>
      <w:divBdr>
        <w:top w:val="none" w:sz="0" w:space="0" w:color="auto"/>
        <w:left w:val="none" w:sz="0" w:space="0" w:color="auto"/>
        <w:bottom w:val="none" w:sz="0" w:space="0" w:color="auto"/>
        <w:right w:val="none" w:sz="0" w:space="0" w:color="auto"/>
      </w:divBdr>
    </w:div>
    <w:div w:id="992215780">
      <w:bodyDiv w:val="1"/>
      <w:marLeft w:val="0"/>
      <w:marRight w:val="0"/>
      <w:marTop w:val="0"/>
      <w:marBottom w:val="0"/>
      <w:divBdr>
        <w:top w:val="none" w:sz="0" w:space="0" w:color="auto"/>
        <w:left w:val="none" w:sz="0" w:space="0" w:color="auto"/>
        <w:bottom w:val="none" w:sz="0" w:space="0" w:color="auto"/>
        <w:right w:val="none" w:sz="0" w:space="0" w:color="auto"/>
      </w:divBdr>
    </w:div>
    <w:div w:id="993489732">
      <w:bodyDiv w:val="1"/>
      <w:marLeft w:val="0"/>
      <w:marRight w:val="0"/>
      <w:marTop w:val="0"/>
      <w:marBottom w:val="0"/>
      <w:divBdr>
        <w:top w:val="none" w:sz="0" w:space="0" w:color="auto"/>
        <w:left w:val="none" w:sz="0" w:space="0" w:color="auto"/>
        <w:bottom w:val="none" w:sz="0" w:space="0" w:color="auto"/>
        <w:right w:val="none" w:sz="0" w:space="0" w:color="auto"/>
      </w:divBdr>
    </w:div>
    <w:div w:id="1010790269">
      <w:bodyDiv w:val="1"/>
      <w:marLeft w:val="0"/>
      <w:marRight w:val="0"/>
      <w:marTop w:val="0"/>
      <w:marBottom w:val="0"/>
      <w:divBdr>
        <w:top w:val="none" w:sz="0" w:space="0" w:color="auto"/>
        <w:left w:val="none" w:sz="0" w:space="0" w:color="auto"/>
        <w:bottom w:val="none" w:sz="0" w:space="0" w:color="auto"/>
        <w:right w:val="none" w:sz="0" w:space="0" w:color="auto"/>
      </w:divBdr>
    </w:div>
    <w:div w:id="1018777500">
      <w:bodyDiv w:val="1"/>
      <w:marLeft w:val="0"/>
      <w:marRight w:val="0"/>
      <w:marTop w:val="0"/>
      <w:marBottom w:val="0"/>
      <w:divBdr>
        <w:top w:val="none" w:sz="0" w:space="0" w:color="auto"/>
        <w:left w:val="none" w:sz="0" w:space="0" w:color="auto"/>
        <w:bottom w:val="none" w:sz="0" w:space="0" w:color="auto"/>
        <w:right w:val="none" w:sz="0" w:space="0" w:color="auto"/>
      </w:divBdr>
    </w:div>
    <w:div w:id="1026062178">
      <w:bodyDiv w:val="1"/>
      <w:marLeft w:val="0"/>
      <w:marRight w:val="0"/>
      <w:marTop w:val="0"/>
      <w:marBottom w:val="0"/>
      <w:divBdr>
        <w:top w:val="none" w:sz="0" w:space="0" w:color="auto"/>
        <w:left w:val="none" w:sz="0" w:space="0" w:color="auto"/>
        <w:bottom w:val="none" w:sz="0" w:space="0" w:color="auto"/>
        <w:right w:val="none" w:sz="0" w:space="0" w:color="auto"/>
      </w:divBdr>
    </w:div>
    <w:div w:id="1026297842">
      <w:bodyDiv w:val="1"/>
      <w:marLeft w:val="0"/>
      <w:marRight w:val="0"/>
      <w:marTop w:val="0"/>
      <w:marBottom w:val="0"/>
      <w:divBdr>
        <w:top w:val="none" w:sz="0" w:space="0" w:color="auto"/>
        <w:left w:val="none" w:sz="0" w:space="0" w:color="auto"/>
        <w:bottom w:val="none" w:sz="0" w:space="0" w:color="auto"/>
        <w:right w:val="none" w:sz="0" w:space="0" w:color="auto"/>
      </w:divBdr>
    </w:div>
    <w:div w:id="1047953369">
      <w:bodyDiv w:val="1"/>
      <w:marLeft w:val="0"/>
      <w:marRight w:val="0"/>
      <w:marTop w:val="0"/>
      <w:marBottom w:val="0"/>
      <w:divBdr>
        <w:top w:val="none" w:sz="0" w:space="0" w:color="auto"/>
        <w:left w:val="none" w:sz="0" w:space="0" w:color="auto"/>
        <w:bottom w:val="none" w:sz="0" w:space="0" w:color="auto"/>
        <w:right w:val="none" w:sz="0" w:space="0" w:color="auto"/>
      </w:divBdr>
    </w:div>
    <w:div w:id="1061905440">
      <w:bodyDiv w:val="1"/>
      <w:marLeft w:val="0"/>
      <w:marRight w:val="0"/>
      <w:marTop w:val="0"/>
      <w:marBottom w:val="0"/>
      <w:divBdr>
        <w:top w:val="none" w:sz="0" w:space="0" w:color="auto"/>
        <w:left w:val="none" w:sz="0" w:space="0" w:color="auto"/>
        <w:bottom w:val="none" w:sz="0" w:space="0" w:color="auto"/>
        <w:right w:val="none" w:sz="0" w:space="0" w:color="auto"/>
      </w:divBdr>
    </w:div>
    <w:div w:id="1098015885">
      <w:bodyDiv w:val="1"/>
      <w:marLeft w:val="0"/>
      <w:marRight w:val="0"/>
      <w:marTop w:val="0"/>
      <w:marBottom w:val="0"/>
      <w:divBdr>
        <w:top w:val="none" w:sz="0" w:space="0" w:color="auto"/>
        <w:left w:val="none" w:sz="0" w:space="0" w:color="auto"/>
        <w:bottom w:val="none" w:sz="0" w:space="0" w:color="auto"/>
        <w:right w:val="none" w:sz="0" w:space="0" w:color="auto"/>
      </w:divBdr>
    </w:div>
    <w:div w:id="1118836067">
      <w:bodyDiv w:val="1"/>
      <w:marLeft w:val="0"/>
      <w:marRight w:val="0"/>
      <w:marTop w:val="0"/>
      <w:marBottom w:val="0"/>
      <w:divBdr>
        <w:top w:val="none" w:sz="0" w:space="0" w:color="auto"/>
        <w:left w:val="none" w:sz="0" w:space="0" w:color="auto"/>
        <w:bottom w:val="none" w:sz="0" w:space="0" w:color="auto"/>
        <w:right w:val="none" w:sz="0" w:space="0" w:color="auto"/>
      </w:divBdr>
    </w:div>
    <w:div w:id="1133061794">
      <w:bodyDiv w:val="1"/>
      <w:marLeft w:val="0"/>
      <w:marRight w:val="0"/>
      <w:marTop w:val="0"/>
      <w:marBottom w:val="0"/>
      <w:divBdr>
        <w:top w:val="none" w:sz="0" w:space="0" w:color="auto"/>
        <w:left w:val="none" w:sz="0" w:space="0" w:color="auto"/>
        <w:bottom w:val="none" w:sz="0" w:space="0" w:color="auto"/>
        <w:right w:val="none" w:sz="0" w:space="0" w:color="auto"/>
      </w:divBdr>
    </w:div>
    <w:div w:id="1150442759">
      <w:bodyDiv w:val="1"/>
      <w:marLeft w:val="0"/>
      <w:marRight w:val="0"/>
      <w:marTop w:val="0"/>
      <w:marBottom w:val="0"/>
      <w:divBdr>
        <w:top w:val="none" w:sz="0" w:space="0" w:color="auto"/>
        <w:left w:val="none" w:sz="0" w:space="0" w:color="auto"/>
        <w:bottom w:val="none" w:sz="0" w:space="0" w:color="auto"/>
        <w:right w:val="none" w:sz="0" w:space="0" w:color="auto"/>
      </w:divBdr>
    </w:div>
    <w:div w:id="1180706575">
      <w:bodyDiv w:val="1"/>
      <w:marLeft w:val="0"/>
      <w:marRight w:val="0"/>
      <w:marTop w:val="0"/>
      <w:marBottom w:val="0"/>
      <w:divBdr>
        <w:top w:val="none" w:sz="0" w:space="0" w:color="auto"/>
        <w:left w:val="none" w:sz="0" w:space="0" w:color="auto"/>
        <w:bottom w:val="none" w:sz="0" w:space="0" w:color="auto"/>
        <w:right w:val="none" w:sz="0" w:space="0" w:color="auto"/>
      </w:divBdr>
    </w:div>
    <w:div w:id="1200895541">
      <w:bodyDiv w:val="1"/>
      <w:marLeft w:val="0"/>
      <w:marRight w:val="0"/>
      <w:marTop w:val="0"/>
      <w:marBottom w:val="0"/>
      <w:divBdr>
        <w:top w:val="none" w:sz="0" w:space="0" w:color="auto"/>
        <w:left w:val="none" w:sz="0" w:space="0" w:color="auto"/>
        <w:bottom w:val="none" w:sz="0" w:space="0" w:color="auto"/>
        <w:right w:val="none" w:sz="0" w:space="0" w:color="auto"/>
      </w:divBdr>
    </w:div>
    <w:div w:id="1229876445">
      <w:bodyDiv w:val="1"/>
      <w:marLeft w:val="0"/>
      <w:marRight w:val="0"/>
      <w:marTop w:val="0"/>
      <w:marBottom w:val="0"/>
      <w:divBdr>
        <w:top w:val="none" w:sz="0" w:space="0" w:color="auto"/>
        <w:left w:val="none" w:sz="0" w:space="0" w:color="auto"/>
        <w:bottom w:val="none" w:sz="0" w:space="0" w:color="auto"/>
        <w:right w:val="none" w:sz="0" w:space="0" w:color="auto"/>
      </w:divBdr>
    </w:div>
    <w:div w:id="1270971324">
      <w:bodyDiv w:val="1"/>
      <w:marLeft w:val="0"/>
      <w:marRight w:val="0"/>
      <w:marTop w:val="0"/>
      <w:marBottom w:val="0"/>
      <w:divBdr>
        <w:top w:val="none" w:sz="0" w:space="0" w:color="auto"/>
        <w:left w:val="none" w:sz="0" w:space="0" w:color="auto"/>
        <w:bottom w:val="none" w:sz="0" w:space="0" w:color="auto"/>
        <w:right w:val="none" w:sz="0" w:space="0" w:color="auto"/>
      </w:divBdr>
    </w:div>
    <w:div w:id="1301113513">
      <w:bodyDiv w:val="1"/>
      <w:marLeft w:val="0"/>
      <w:marRight w:val="0"/>
      <w:marTop w:val="0"/>
      <w:marBottom w:val="0"/>
      <w:divBdr>
        <w:top w:val="none" w:sz="0" w:space="0" w:color="auto"/>
        <w:left w:val="none" w:sz="0" w:space="0" w:color="auto"/>
        <w:bottom w:val="none" w:sz="0" w:space="0" w:color="auto"/>
        <w:right w:val="none" w:sz="0" w:space="0" w:color="auto"/>
      </w:divBdr>
    </w:div>
    <w:div w:id="1369916438">
      <w:bodyDiv w:val="1"/>
      <w:marLeft w:val="0"/>
      <w:marRight w:val="0"/>
      <w:marTop w:val="0"/>
      <w:marBottom w:val="0"/>
      <w:divBdr>
        <w:top w:val="none" w:sz="0" w:space="0" w:color="auto"/>
        <w:left w:val="none" w:sz="0" w:space="0" w:color="auto"/>
        <w:bottom w:val="none" w:sz="0" w:space="0" w:color="auto"/>
        <w:right w:val="none" w:sz="0" w:space="0" w:color="auto"/>
      </w:divBdr>
    </w:div>
    <w:div w:id="1383093248">
      <w:bodyDiv w:val="1"/>
      <w:marLeft w:val="0"/>
      <w:marRight w:val="0"/>
      <w:marTop w:val="0"/>
      <w:marBottom w:val="0"/>
      <w:divBdr>
        <w:top w:val="none" w:sz="0" w:space="0" w:color="auto"/>
        <w:left w:val="none" w:sz="0" w:space="0" w:color="auto"/>
        <w:bottom w:val="none" w:sz="0" w:space="0" w:color="auto"/>
        <w:right w:val="none" w:sz="0" w:space="0" w:color="auto"/>
      </w:divBdr>
    </w:div>
    <w:div w:id="1387414336">
      <w:bodyDiv w:val="1"/>
      <w:marLeft w:val="0"/>
      <w:marRight w:val="0"/>
      <w:marTop w:val="0"/>
      <w:marBottom w:val="0"/>
      <w:divBdr>
        <w:top w:val="none" w:sz="0" w:space="0" w:color="auto"/>
        <w:left w:val="none" w:sz="0" w:space="0" w:color="auto"/>
        <w:bottom w:val="none" w:sz="0" w:space="0" w:color="auto"/>
        <w:right w:val="none" w:sz="0" w:space="0" w:color="auto"/>
      </w:divBdr>
    </w:div>
    <w:div w:id="1402095925">
      <w:bodyDiv w:val="1"/>
      <w:marLeft w:val="0"/>
      <w:marRight w:val="0"/>
      <w:marTop w:val="0"/>
      <w:marBottom w:val="0"/>
      <w:divBdr>
        <w:top w:val="none" w:sz="0" w:space="0" w:color="auto"/>
        <w:left w:val="none" w:sz="0" w:space="0" w:color="auto"/>
        <w:bottom w:val="none" w:sz="0" w:space="0" w:color="auto"/>
        <w:right w:val="none" w:sz="0" w:space="0" w:color="auto"/>
      </w:divBdr>
    </w:div>
    <w:div w:id="1455783585">
      <w:bodyDiv w:val="1"/>
      <w:marLeft w:val="0"/>
      <w:marRight w:val="0"/>
      <w:marTop w:val="0"/>
      <w:marBottom w:val="0"/>
      <w:divBdr>
        <w:top w:val="none" w:sz="0" w:space="0" w:color="auto"/>
        <w:left w:val="none" w:sz="0" w:space="0" w:color="auto"/>
        <w:bottom w:val="none" w:sz="0" w:space="0" w:color="auto"/>
        <w:right w:val="none" w:sz="0" w:space="0" w:color="auto"/>
      </w:divBdr>
    </w:div>
    <w:div w:id="1455826807">
      <w:bodyDiv w:val="1"/>
      <w:marLeft w:val="0"/>
      <w:marRight w:val="0"/>
      <w:marTop w:val="0"/>
      <w:marBottom w:val="0"/>
      <w:divBdr>
        <w:top w:val="none" w:sz="0" w:space="0" w:color="auto"/>
        <w:left w:val="none" w:sz="0" w:space="0" w:color="auto"/>
        <w:bottom w:val="none" w:sz="0" w:space="0" w:color="auto"/>
        <w:right w:val="none" w:sz="0" w:space="0" w:color="auto"/>
      </w:divBdr>
    </w:div>
    <w:div w:id="1477722276">
      <w:bodyDiv w:val="1"/>
      <w:marLeft w:val="0"/>
      <w:marRight w:val="0"/>
      <w:marTop w:val="0"/>
      <w:marBottom w:val="0"/>
      <w:divBdr>
        <w:top w:val="none" w:sz="0" w:space="0" w:color="auto"/>
        <w:left w:val="none" w:sz="0" w:space="0" w:color="auto"/>
        <w:bottom w:val="none" w:sz="0" w:space="0" w:color="auto"/>
        <w:right w:val="none" w:sz="0" w:space="0" w:color="auto"/>
      </w:divBdr>
    </w:div>
    <w:div w:id="1513105296">
      <w:bodyDiv w:val="1"/>
      <w:marLeft w:val="0"/>
      <w:marRight w:val="0"/>
      <w:marTop w:val="0"/>
      <w:marBottom w:val="0"/>
      <w:divBdr>
        <w:top w:val="none" w:sz="0" w:space="0" w:color="auto"/>
        <w:left w:val="none" w:sz="0" w:space="0" w:color="auto"/>
        <w:bottom w:val="none" w:sz="0" w:space="0" w:color="auto"/>
        <w:right w:val="none" w:sz="0" w:space="0" w:color="auto"/>
      </w:divBdr>
    </w:div>
    <w:div w:id="1518613965">
      <w:bodyDiv w:val="1"/>
      <w:marLeft w:val="0"/>
      <w:marRight w:val="0"/>
      <w:marTop w:val="0"/>
      <w:marBottom w:val="0"/>
      <w:divBdr>
        <w:top w:val="none" w:sz="0" w:space="0" w:color="auto"/>
        <w:left w:val="none" w:sz="0" w:space="0" w:color="auto"/>
        <w:bottom w:val="none" w:sz="0" w:space="0" w:color="auto"/>
        <w:right w:val="none" w:sz="0" w:space="0" w:color="auto"/>
      </w:divBdr>
    </w:div>
    <w:div w:id="1523474781">
      <w:bodyDiv w:val="1"/>
      <w:marLeft w:val="0"/>
      <w:marRight w:val="0"/>
      <w:marTop w:val="0"/>
      <w:marBottom w:val="0"/>
      <w:divBdr>
        <w:top w:val="none" w:sz="0" w:space="0" w:color="auto"/>
        <w:left w:val="none" w:sz="0" w:space="0" w:color="auto"/>
        <w:bottom w:val="none" w:sz="0" w:space="0" w:color="auto"/>
        <w:right w:val="none" w:sz="0" w:space="0" w:color="auto"/>
      </w:divBdr>
    </w:div>
    <w:div w:id="1538662706">
      <w:bodyDiv w:val="1"/>
      <w:marLeft w:val="0"/>
      <w:marRight w:val="0"/>
      <w:marTop w:val="0"/>
      <w:marBottom w:val="0"/>
      <w:divBdr>
        <w:top w:val="none" w:sz="0" w:space="0" w:color="auto"/>
        <w:left w:val="none" w:sz="0" w:space="0" w:color="auto"/>
        <w:bottom w:val="none" w:sz="0" w:space="0" w:color="auto"/>
        <w:right w:val="none" w:sz="0" w:space="0" w:color="auto"/>
      </w:divBdr>
    </w:div>
    <w:div w:id="1579637541">
      <w:bodyDiv w:val="1"/>
      <w:marLeft w:val="0"/>
      <w:marRight w:val="0"/>
      <w:marTop w:val="0"/>
      <w:marBottom w:val="0"/>
      <w:divBdr>
        <w:top w:val="none" w:sz="0" w:space="0" w:color="auto"/>
        <w:left w:val="none" w:sz="0" w:space="0" w:color="auto"/>
        <w:bottom w:val="none" w:sz="0" w:space="0" w:color="auto"/>
        <w:right w:val="none" w:sz="0" w:space="0" w:color="auto"/>
      </w:divBdr>
    </w:div>
    <w:div w:id="1602421401">
      <w:bodyDiv w:val="1"/>
      <w:marLeft w:val="0"/>
      <w:marRight w:val="0"/>
      <w:marTop w:val="0"/>
      <w:marBottom w:val="0"/>
      <w:divBdr>
        <w:top w:val="none" w:sz="0" w:space="0" w:color="auto"/>
        <w:left w:val="none" w:sz="0" w:space="0" w:color="auto"/>
        <w:bottom w:val="none" w:sz="0" w:space="0" w:color="auto"/>
        <w:right w:val="none" w:sz="0" w:space="0" w:color="auto"/>
      </w:divBdr>
    </w:div>
    <w:div w:id="1610161847">
      <w:bodyDiv w:val="1"/>
      <w:marLeft w:val="0"/>
      <w:marRight w:val="0"/>
      <w:marTop w:val="0"/>
      <w:marBottom w:val="0"/>
      <w:divBdr>
        <w:top w:val="none" w:sz="0" w:space="0" w:color="auto"/>
        <w:left w:val="none" w:sz="0" w:space="0" w:color="auto"/>
        <w:bottom w:val="none" w:sz="0" w:space="0" w:color="auto"/>
        <w:right w:val="none" w:sz="0" w:space="0" w:color="auto"/>
      </w:divBdr>
    </w:div>
    <w:div w:id="1621182587">
      <w:bodyDiv w:val="1"/>
      <w:marLeft w:val="0"/>
      <w:marRight w:val="0"/>
      <w:marTop w:val="0"/>
      <w:marBottom w:val="0"/>
      <w:divBdr>
        <w:top w:val="none" w:sz="0" w:space="0" w:color="auto"/>
        <w:left w:val="none" w:sz="0" w:space="0" w:color="auto"/>
        <w:bottom w:val="none" w:sz="0" w:space="0" w:color="auto"/>
        <w:right w:val="none" w:sz="0" w:space="0" w:color="auto"/>
      </w:divBdr>
    </w:div>
    <w:div w:id="1703480379">
      <w:bodyDiv w:val="1"/>
      <w:marLeft w:val="0"/>
      <w:marRight w:val="0"/>
      <w:marTop w:val="0"/>
      <w:marBottom w:val="0"/>
      <w:divBdr>
        <w:top w:val="none" w:sz="0" w:space="0" w:color="auto"/>
        <w:left w:val="none" w:sz="0" w:space="0" w:color="auto"/>
        <w:bottom w:val="none" w:sz="0" w:space="0" w:color="auto"/>
        <w:right w:val="none" w:sz="0" w:space="0" w:color="auto"/>
      </w:divBdr>
    </w:div>
    <w:div w:id="1719694928">
      <w:bodyDiv w:val="1"/>
      <w:marLeft w:val="0"/>
      <w:marRight w:val="0"/>
      <w:marTop w:val="0"/>
      <w:marBottom w:val="0"/>
      <w:divBdr>
        <w:top w:val="none" w:sz="0" w:space="0" w:color="auto"/>
        <w:left w:val="none" w:sz="0" w:space="0" w:color="auto"/>
        <w:bottom w:val="none" w:sz="0" w:space="0" w:color="auto"/>
        <w:right w:val="none" w:sz="0" w:space="0" w:color="auto"/>
      </w:divBdr>
    </w:div>
    <w:div w:id="1766532323">
      <w:bodyDiv w:val="1"/>
      <w:marLeft w:val="0"/>
      <w:marRight w:val="0"/>
      <w:marTop w:val="0"/>
      <w:marBottom w:val="0"/>
      <w:divBdr>
        <w:top w:val="none" w:sz="0" w:space="0" w:color="auto"/>
        <w:left w:val="none" w:sz="0" w:space="0" w:color="auto"/>
        <w:bottom w:val="none" w:sz="0" w:space="0" w:color="auto"/>
        <w:right w:val="none" w:sz="0" w:space="0" w:color="auto"/>
      </w:divBdr>
    </w:div>
    <w:div w:id="1783259472">
      <w:bodyDiv w:val="1"/>
      <w:marLeft w:val="0"/>
      <w:marRight w:val="0"/>
      <w:marTop w:val="0"/>
      <w:marBottom w:val="0"/>
      <w:divBdr>
        <w:top w:val="none" w:sz="0" w:space="0" w:color="auto"/>
        <w:left w:val="none" w:sz="0" w:space="0" w:color="auto"/>
        <w:bottom w:val="none" w:sz="0" w:space="0" w:color="auto"/>
        <w:right w:val="none" w:sz="0" w:space="0" w:color="auto"/>
      </w:divBdr>
    </w:div>
    <w:div w:id="1783642710">
      <w:bodyDiv w:val="1"/>
      <w:marLeft w:val="0"/>
      <w:marRight w:val="0"/>
      <w:marTop w:val="0"/>
      <w:marBottom w:val="0"/>
      <w:divBdr>
        <w:top w:val="none" w:sz="0" w:space="0" w:color="auto"/>
        <w:left w:val="none" w:sz="0" w:space="0" w:color="auto"/>
        <w:bottom w:val="none" w:sz="0" w:space="0" w:color="auto"/>
        <w:right w:val="none" w:sz="0" w:space="0" w:color="auto"/>
      </w:divBdr>
    </w:div>
    <w:div w:id="1798839892">
      <w:bodyDiv w:val="1"/>
      <w:marLeft w:val="0"/>
      <w:marRight w:val="0"/>
      <w:marTop w:val="0"/>
      <w:marBottom w:val="0"/>
      <w:divBdr>
        <w:top w:val="none" w:sz="0" w:space="0" w:color="auto"/>
        <w:left w:val="none" w:sz="0" w:space="0" w:color="auto"/>
        <w:bottom w:val="none" w:sz="0" w:space="0" w:color="auto"/>
        <w:right w:val="none" w:sz="0" w:space="0" w:color="auto"/>
      </w:divBdr>
    </w:div>
    <w:div w:id="1825462728">
      <w:bodyDiv w:val="1"/>
      <w:marLeft w:val="0"/>
      <w:marRight w:val="0"/>
      <w:marTop w:val="0"/>
      <w:marBottom w:val="0"/>
      <w:divBdr>
        <w:top w:val="none" w:sz="0" w:space="0" w:color="auto"/>
        <w:left w:val="none" w:sz="0" w:space="0" w:color="auto"/>
        <w:bottom w:val="none" w:sz="0" w:space="0" w:color="auto"/>
        <w:right w:val="none" w:sz="0" w:space="0" w:color="auto"/>
      </w:divBdr>
    </w:div>
    <w:div w:id="1832330312">
      <w:bodyDiv w:val="1"/>
      <w:marLeft w:val="0"/>
      <w:marRight w:val="0"/>
      <w:marTop w:val="0"/>
      <w:marBottom w:val="0"/>
      <w:divBdr>
        <w:top w:val="none" w:sz="0" w:space="0" w:color="auto"/>
        <w:left w:val="none" w:sz="0" w:space="0" w:color="auto"/>
        <w:bottom w:val="none" w:sz="0" w:space="0" w:color="auto"/>
        <w:right w:val="none" w:sz="0" w:space="0" w:color="auto"/>
      </w:divBdr>
    </w:div>
    <w:div w:id="1837107667">
      <w:bodyDiv w:val="1"/>
      <w:marLeft w:val="0"/>
      <w:marRight w:val="0"/>
      <w:marTop w:val="0"/>
      <w:marBottom w:val="0"/>
      <w:divBdr>
        <w:top w:val="none" w:sz="0" w:space="0" w:color="auto"/>
        <w:left w:val="none" w:sz="0" w:space="0" w:color="auto"/>
        <w:bottom w:val="none" w:sz="0" w:space="0" w:color="auto"/>
        <w:right w:val="none" w:sz="0" w:space="0" w:color="auto"/>
      </w:divBdr>
    </w:div>
    <w:div w:id="1848783584">
      <w:bodyDiv w:val="1"/>
      <w:marLeft w:val="0"/>
      <w:marRight w:val="0"/>
      <w:marTop w:val="0"/>
      <w:marBottom w:val="0"/>
      <w:divBdr>
        <w:top w:val="none" w:sz="0" w:space="0" w:color="auto"/>
        <w:left w:val="none" w:sz="0" w:space="0" w:color="auto"/>
        <w:bottom w:val="none" w:sz="0" w:space="0" w:color="auto"/>
        <w:right w:val="none" w:sz="0" w:space="0" w:color="auto"/>
      </w:divBdr>
    </w:div>
    <w:div w:id="1908303395">
      <w:bodyDiv w:val="1"/>
      <w:marLeft w:val="0"/>
      <w:marRight w:val="0"/>
      <w:marTop w:val="0"/>
      <w:marBottom w:val="0"/>
      <w:divBdr>
        <w:top w:val="none" w:sz="0" w:space="0" w:color="auto"/>
        <w:left w:val="none" w:sz="0" w:space="0" w:color="auto"/>
        <w:bottom w:val="none" w:sz="0" w:space="0" w:color="auto"/>
        <w:right w:val="none" w:sz="0" w:space="0" w:color="auto"/>
      </w:divBdr>
    </w:div>
    <w:div w:id="1919974108">
      <w:bodyDiv w:val="1"/>
      <w:marLeft w:val="0"/>
      <w:marRight w:val="0"/>
      <w:marTop w:val="0"/>
      <w:marBottom w:val="0"/>
      <w:divBdr>
        <w:top w:val="none" w:sz="0" w:space="0" w:color="auto"/>
        <w:left w:val="none" w:sz="0" w:space="0" w:color="auto"/>
        <w:bottom w:val="none" w:sz="0" w:space="0" w:color="auto"/>
        <w:right w:val="none" w:sz="0" w:space="0" w:color="auto"/>
      </w:divBdr>
    </w:div>
    <w:div w:id="1920165919">
      <w:bodyDiv w:val="1"/>
      <w:marLeft w:val="0"/>
      <w:marRight w:val="0"/>
      <w:marTop w:val="0"/>
      <w:marBottom w:val="0"/>
      <w:divBdr>
        <w:top w:val="none" w:sz="0" w:space="0" w:color="auto"/>
        <w:left w:val="none" w:sz="0" w:space="0" w:color="auto"/>
        <w:bottom w:val="none" w:sz="0" w:space="0" w:color="auto"/>
        <w:right w:val="none" w:sz="0" w:space="0" w:color="auto"/>
      </w:divBdr>
    </w:div>
    <w:div w:id="1934361466">
      <w:bodyDiv w:val="1"/>
      <w:marLeft w:val="0"/>
      <w:marRight w:val="0"/>
      <w:marTop w:val="0"/>
      <w:marBottom w:val="0"/>
      <w:divBdr>
        <w:top w:val="none" w:sz="0" w:space="0" w:color="auto"/>
        <w:left w:val="none" w:sz="0" w:space="0" w:color="auto"/>
        <w:bottom w:val="none" w:sz="0" w:space="0" w:color="auto"/>
        <w:right w:val="none" w:sz="0" w:space="0" w:color="auto"/>
      </w:divBdr>
    </w:div>
    <w:div w:id="1975333707">
      <w:bodyDiv w:val="1"/>
      <w:marLeft w:val="0"/>
      <w:marRight w:val="0"/>
      <w:marTop w:val="0"/>
      <w:marBottom w:val="0"/>
      <w:divBdr>
        <w:top w:val="none" w:sz="0" w:space="0" w:color="auto"/>
        <w:left w:val="none" w:sz="0" w:space="0" w:color="auto"/>
        <w:bottom w:val="none" w:sz="0" w:space="0" w:color="auto"/>
        <w:right w:val="none" w:sz="0" w:space="0" w:color="auto"/>
      </w:divBdr>
    </w:div>
    <w:div w:id="1990748880">
      <w:bodyDiv w:val="1"/>
      <w:marLeft w:val="0"/>
      <w:marRight w:val="0"/>
      <w:marTop w:val="0"/>
      <w:marBottom w:val="0"/>
      <w:divBdr>
        <w:top w:val="none" w:sz="0" w:space="0" w:color="auto"/>
        <w:left w:val="none" w:sz="0" w:space="0" w:color="auto"/>
        <w:bottom w:val="none" w:sz="0" w:space="0" w:color="auto"/>
        <w:right w:val="none" w:sz="0" w:space="0" w:color="auto"/>
      </w:divBdr>
    </w:div>
    <w:div w:id="1997486775">
      <w:bodyDiv w:val="1"/>
      <w:marLeft w:val="0"/>
      <w:marRight w:val="0"/>
      <w:marTop w:val="0"/>
      <w:marBottom w:val="0"/>
      <w:divBdr>
        <w:top w:val="none" w:sz="0" w:space="0" w:color="auto"/>
        <w:left w:val="none" w:sz="0" w:space="0" w:color="auto"/>
        <w:bottom w:val="none" w:sz="0" w:space="0" w:color="auto"/>
        <w:right w:val="none" w:sz="0" w:space="0" w:color="auto"/>
      </w:divBdr>
    </w:div>
    <w:div w:id="2046173804">
      <w:bodyDiv w:val="1"/>
      <w:marLeft w:val="0"/>
      <w:marRight w:val="0"/>
      <w:marTop w:val="0"/>
      <w:marBottom w:val="0"/>
      <w:divBdr>
        <w:top w:val="none" w:sz="0" w:space="0" w:color="auto"/>
        <w:left w:val="none" w:sz="0" w:space="0" w:color="auto"/>
        <w:bottom w:val="none" w:sz="0" w:space="0" w:color="auto"/>
        <w:right w:val="none" w:sz="0" w:space="0" w:color="auto"/>
      </w:divBdr>
    </w:div>
    <w:div w:id="2066834219">
      <w:bodyDiv w:val="1"/>
      <w:marLeft w:val="0"/>
      <w:marRight w:val="0"/>
      <w:marTop w:val="0"/>
      <w:marBottom w:val="0"/>
      <w:divBdr>
        <w:top w:val="none" w:sz="0" w:space="0" w:color="auto"/>
        <w:left w:val="none" w:sz="0" w:space="0" w:color="auto"/>
        <w:bottom w:val="none" w:sz="0" w:space="0" w:color="auto"/>
        <w:right w:val="none" w:sz="0" w:space="0" w:color="auto"/>
      </w:divBdr>
    </w:div>
    <w:div w:id="2109691528">
      <w:bodyDiv w:val="1"/>
      <w:marLeft w:val="0"/>
      <w:marRight w:val="0"/>
      <w:marTop w:val="0"/>
      <w:marBottom w:val="0"/>
      <w:divBdr>
        <w:top w:val="none" w:sz="0" w:space="0" w:color="auto"/>
        <w:left w:val="none" w:sz="0" w:space="0" w:color="auto"/>
        <w:bottom w:val="none" w:sz="0" w:space="0" w:color="auto"/>
        <w:right w:val="none" w:sz="0" w:space="0" w:color="auto"/>
      </w:divBdr>
    </w:div>
    <w:div w:id="2128042256">
      <w:bodyDiv w:val="1"/>
      <w:marLeft w:val="0"/>
      <w:marRight w:val="0"/>
      <w:marTop w:val="0"/>
      <w:marBottom w:val="0"/>
      <w:divBdr>
        <w:top w:val="none" w:sz="0" w:space="0" w:color="auto"/>
        <w:left w:val="none" w:sz="0" w:space="0" w:color="auto"/>
        <w:bottom w:val="none" w:sz="0" w:space="0" w:color="auto"/>
        <w:right w:val="none" w:sz="0" w:space="0" w:color="auto"/>
      </w:divBdr>
    </w:div>
    <w:div w:id="21380660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iyanka.rawool\AppData\Local\Microsoft\Windows\INetCache\Content.Outlook\KD2MXOID\SSR%20Questionnaire%20Template%20v2.03.dotx" TargetMode="External"/></Relationships>
</file>

<file path=word/theme/theme1.xml><?xml version="1.0" encoding="utf-8"?>
<a:theme xmlns:a="http://schemas.openxmlformats.org/drawingml/2006/main" name="GfK_BendefClr">
  <a:themeElements>
    <a:clrScheme name="GfK Group">
      <a:dk1>
        <a:srgbClr val="000000"/>
      </a:dk1>
      <a:lt1>
        <a:srgbClr val="FFFFFF"/>
      </a:lt1>
      <a:dk2>
        <a:srgbClr val="E55A00"/>
      </a:dk2>
      <a:lt2>
        <a:srgbClr val="8E8581"/>
      </a:lt2>
      <a:accent1>
        <a:srgbClr val="264283"/>
      </a:accent1>
      <a:accent2>
        <a:srgbClr val="007DC3"/>
      </a:accent2>
      <a:accent3>
        <a:srgbClr val="A2AD00"/>
      </a:accent3>
      <a:accent4>
        <a:srgbClr val="C1BB00"/>
      </a:accent4>
      <a:accent5>
        <a:srgbClr val="9B1F23"/>
      </a:accent5>
      <a:accent6>
        <a:srgbClr val="DC291E"/>
      </a:accent6>
      <a:hlink>
        <a:srgbClr val="A2AD00"/>
      </a:hlink>
      <a:folHlink>
        <a:srgbClr val="C1BB00"/>
      </a:folHlink>
    </a:clrScheme>
    <a:fontScheme name="Arial">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ln w="6350">
          <a:solidFill>
            <a:schemeClr val="bg2">
              <a:lumMod val="40000"/>
              <a:lumOff val="60000"/>
            </a:schemeClr>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dk1"/>
        </a:lnRef>
        <a:fillRef idx="1">
          <a:schemeClr val="lt1"/>
        </a:fillRef>
        <a:effectRef idx="0">
          <a:schemeClr val="dk1"/>
        </a:effectRef>
        <a:fontRef idx="minor">
          <a:schemeClr val="dk1"/>
        </a:fontRef>
      </a:style>
    </a:spDef>
    <a:lnDef>
      <a:spPr>
        <a:ln w="6350">
          <a:solidFill>
            <a:schemeClr val="bg2">
              <a:lumMod val="40000"/>
              <a:lumOff val="60000"/>
            </a:schemeClr>
          </a:solidFill>
          <a:tailEnd type="none"/>
        </a:ln>
      </a:spPr>
      <a:bodyPr/>
      <a:lstStyle/>
      <a:style>
        <a:lnRef idx="1">
          <a:schemeClr val="accent1"/>
        </a:lnRef>
        <a:fillRef idx="0">
          <a:schemeClr val="accent1"/>
        </a:fillRef>
        <a:effectRef idx="0">
          <a:schemeClr val="accent1"/>
        </a:effectRef>
        <a:fontRef idx="minor">
          <a:schemeClr val="tx1"/>
        </a:fontRef>
      </a:style>
    </a:lnDef>
    <a:txDef>
      <a:spPr bwMode="gray">
        <a:noFill/>
        <a:ln w="6350">
          <a:solidFill>
            <a:prstClr val="black"/>
          </a:solidFill>
        </a:ln>
      </a:spPr>
      <a:bodyPr rot="0" spcFirstLastPara="0" vertOverflow="overflow" horzOverflow="overflow" vert="horz" wrap="square" lIns="0" tIns="0" rIns="0" bIns="0" numCol="1" spcCol="0" rtlCol="0" fromWordArt="0" anchor="t" anchorCtr="0" forceAA="0" compatLnSpc="1">
        <a:prstTxWarp prst="textNoShape">
          <a:avLst/>
        </a:prstTxWarp>
        <a:spAutoFit/>
      </a:bodyPr>
      <a:lstStyle/>
    </a:txDef>
  </a:objectDefaults>
  <a:extraClrSchemeLst/>
  <a:custClrLst>
    <a:custClr name="dark yellow 100%">
      <a:srgbClr val="F0AB00"/>
    </a:custClr>
    <a:custClr name="light yellow 100%">
      <a:srgbClr val="F6D50F"/>
    </a:custClr>
    <a:custClr name="warm grey 100%">
      <a:srgbClr val="8E8581"/>
    </a:custClr>
    <a:custClr name="GfK orange">
      <a:srgbClr val="E55A00"/>
    </a:custClr>
    <a:custClr name="dark blue 100%">
      <a:srgbClr val="264283"/>
    </a:custClr>
    <a:custClr name="light blue 100%">
      <a:srgbClr val="007DC3"/>
    </a:custClr>
    <a:custClr name="dark green 100%">
      <a:srgbClr val="A2AD00"/>
    </a:custClr>
    <a:custClr name="light green 100%">
      <a:srgbClr val="C1BB00"/>
    </a:custClr>
    <a:custClr name="dark red 100%">
      <a:srgbClr val="9B1F23"/>
    </a:custClr>
    <a:custClr name="light red 100%">
      <a:srgbClr val="DC291E"/>
    </a:custClr>
    <a:custClr name="dark yellow 80%">
      <a:srgbClr val="FCC000"/>
    </a:custClr>
    <a:custClr name="light yellow 80%">
      <a:srgbClr val="FFDD44"/>
    </a:custClr>
    <a:custClr name="warm grey 80%">
      <a:srgbClr val="A79D98"/>
    </a:custClr>
    <a:custClr>
      <a:srgbClr val="FFFFFF"/>
    </a:custClr>
    <a:custClr name="dark blue 80%">
      <a:srgbClr val="405B9B"/>
    </a:custClr>
    <a:custClr name="light blue 80%">
      <a:srgbClr val="389DD7"/>
    </a:custClr>
    <a:custClr name="dark green 80%">
      <a:srgbClr val="B4BE46"/>
    </a:custClr>
    <a:custClr name="light green 80%">
      <a:srgbClr val="D7CF42"/>
    </a:custClr>
    <a:custClr name="dark red 80%">
      <a:srgbClr val="C34A3A"/>
    </a:custClr>
    <a:custClr name="light red 80%">
      <a:srgbClr val="E94F35"/>
    </a:custClr>
    <a:custClr name="dark yellow 60%">
      <a:srgbClr val="FED07A"/>
    </a:custClr>
    <a:custClr name="light yellow 60%">
      <a:srgbClr val="FFE67F"/>
    </a:custClr>
    <a:custClr name="warm grey 60%">
      <a:srgbClr val="BCB4B0"/>
    </a:custClr>
    <a:custClr>
      <a:srgbClr val="FFFFFF"/>
    </a:custClr>
    <a:custClr name="dark blue 60%">
      <a:srgbClr val="6E7EB3"/>
    </a:custClr>
    <a:custClr name="light blue 60%">
      <a:srgbClr val="7DB4E2"/>
    </a:custClr>
    <a:custClr name="dark green 60%">
      <a:srgbClr val="C6CE79"/>
    </a:custClr>
    <a:custClr name="light green 60%">
      <a:srgbClr val="E2DA7A"/>
    </a:custClr>
    <a:custClr name="dark red 60%">
      <a:srgbClr val="D27863"/>
    </a:custClr>
    <a:custClr name="light red 60%">
      <a:srgbClr val="F08262"/>
    </a:custClr>
    <a:custClr name="dark yellow 40%">
      <a:srgbClr val="FFE0A9"/>
    </a:custClr>
    <a:custClr name="light yellow 40%">
      <a:srgbClr val="FFEEAF"/>
    </a:custClr>
    <a:custClr name="warm grey 40%">
      <a:srgbClr val="D2CBC9"/>
    </a:custClr>
    <a:custClr>
      <a:srgbClr val="FFFFFF"/>
    </a:custClr>
    <a:custClr name="dark blue 40%">
      <a:srgbClr val="9EA5CD"/>
    </a:custClr>
    <a:custClr name="light blue 40%">
      <a:srgbClr val="ADCDED"/>
    </a:custClr>
    <a:custClr name="dark green 40%">
      <a:srgbClr val="D8DEA8"/>
    </a:custClr>
    <a:custClr name="light green 40%">
      <a:srgbClr val="ECE6AA"/>
    </a:custClr>
    <a:custClr name="dark red 40%">
      <a:srgbClr val="E1A693"/>
    </a:custClr>
    <a:custClr name="light red 40%">
      <a:srgbClr val="F6AF95"/>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a83cb098-cd2d-4e64-ac16-f89fa21266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C366FCC5B32C4FAC5A6E2F41501FE0" ma:contentTypeVersion="18" ma:contentTypeDescription="Create a new document." ma:contentTypeScope="" ma:versionID="909e10e79979296daeda4ab810cc2bf6">
  <xsd:schema xmlns:xsd="http://www.w3.org/2001/XMLSchema" xmlns:xs="http://www.w3.org/2001/XMLSchema" xmlns:p="http://schemas.microsoft.com/office/2006/metadata/properties" xmlns:ns3="341a0c44-a1b1-459a-8a84-cb57d828dc35" xmlns:ns4="a83cb098-cd2d-4e64-ac16-f89fa21266a2" targetNamespace="http://schemas.microsoft.com/office/2006/metadata/properties" ma:root="true" ma:fieldsID="0942f925d1ebab3215de1e60026d4489" ns3:_="" ns4:_="">
    <xsd:import namespace="341a0c44-a1b1-459a-8a84-cb57d828dc35"/>
    <xsd:import namespace="a83cb098-cd2d-4e64-ac16-f89fa21266a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ServiceOCR" minOccurs="0"/>
                <xsd:element ref="ns4:MediaServiceLocation"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a0c44-a1b1-459a-8a84-cb57d828dc3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3cb098-cd2d-4e64-ac16-f89fa21266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E6E941-14AF-4727-9E87-90224B592603}">
  <ds:schemaRefs>
    <ds:schemaRef ds:uri="http://schemas.microsoft.com/sharepoint/v3/contenttype/forms"/>
  </ds:schemaRefs>
</ds:datastoreItem>
</file>

<file path=customXml/itemProps2.xml><?xml version="1.0" encoding="utf-8"?>
<ds:datastoreItem xmlns:ds="http://schemas.openxmlformats.org/officeDocument/2006/customXml" ds:itemID="{8FF16382-33BF-4A83-9A9D-95A9C908AB1E}">
  <ds:schemaRefs>
    <ds:schemaRef ds:uri="http://schemas.openxmlformats.org/officeDocument/2006/bibliography"/>
  </ds:schemaRefs>
</ds:datastoreItem>
</file>

<file path=customXml/itemProps3.xml><?xml version="1.0" encoding="utf-8"?>
<ds:datastoreItem xmlns:ds="http://schemas.openxmlformats.org/officeDocument/2006/customXml" ds:itemID="{389B24BE-468C-48FE-A7D3-4839A258A883}">
  <ds:schemaRefs>
    <ds:schemaRef ds:uri="http://schemas.microsoft.com/office/infopath/2007/PartnerControls"/>
    <ds:schemaRef ds:uri="341a0c44-a1b1-459a-8a84-cb57d828dc35"/>
    <ds:schemaRef ds:uri="http://schemas.openxmlformats.org/package/2006/metadata/core-properties"/>
    <ds:schemaRef ds:uri="http://schemas.microsoft.com/office/2006/metadata/properties"/>
    <ds:schemaRef ds:uri="http://purl.org/dc/dcmitype/"/>
    <ds:schemaRef ds:uri="http://purl.org/dc/elements/1.1/"/>
    <ds:schemaRef ds:uri="http://schemas.microsoft.com/office/2006/documentManagement/types"/>
    <ds:schemaRef ds:uri="a83cb098-cd2d-4e64-ac16-f89fa21266a2"/>
    <ds:schemaRef ds:uri="http://www.w3.org/XML/1998/namespace"/>
    <ds:schemaRef ds:uri="http://purl.org/dc/terms/"/>
  </ds:schemaRefs>
</ds:datastoreItem>
</file>

<file path=customXml/itemProps4.xml><?xml version="1.0" encoding="utf-8"?>
<ds:datastoreItem xmlns:ds="http://schemas.openxmlformats.org/officeDocument/2006/customXml" ds:itemID="{7C69FC35-5273-420E-BD79-D7044E376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1a0c44-a1b1-459a-8a84-cb57d828dc35"/>
    <ds:schemaRef ds:uri="a83cb098-cd2d-4e64-ac16-f89fa21266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SSR Questionnaire Template v2.03</Template>
  <TotalTime>153</TotalTime>
  <Pages>14</Pages>
  <Words>3369</Words>
  <Characters>15496</Characters>
  <Application>Microsoft Office Word</Application>
  <DocSecurity>0</DocSecurity>
  <Lines>815</Lines>
  <Paragraphs>522</Paragraphs>
  <ScaleCrop>false</ScaleCrop>
  <HeadingPairs>
    <vt:vector size="2" baseType="variant">
      <vt:variant>
        <vt:lpstr>Title</vt:lpstr>
      </vt:variant>
      <vt:variant>
        <vt:i4>1</vt:i4>
      </vt:variant>
    </vt:vector>
  </HeadingPairs>
  <TitlesOfParts>
    <vt:vector size="1" baseType="lpstr">
      <vt:lpstr>SSR Questionnaire Template</vt:lpstr>
    </vt:vector>
  </TitlesOfParts>
  <Company>GfK SE</Company>
  <LinksUpToDate>false</LinksUpToDate>
  <CharactersWithSpaces>18475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SSR Questionnaire Template</dc:title>
  <dc:subject/>
  <dc:creator>Priyanka</dc:creator>
  <cp:keywords/>
  <dc:description/>
  <cp:lastModifiedBy>Lauren Mora</cp:lastModifiedBy>
  <cp:revision>16</cp:revision>
  <cp:lastPrinted>2022-11-29T22:47:00Z</cp:lastPrinted>
  <dcterms:created xsi:type="dcterms:W3CDTF">2025-11-03T19:04:00Z</dcterms:created>
  <dcterms:modified xsi:type="dcterms:W3CDTF">2025-11-07T19:39:00Z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0x010100B3C366FCC5B32C4FAC5A6E2F41501FE0</vt:lpwstr>
  </property>
</Properties>
</file>